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11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spacing w:line="297" w:lineRule="exact" w:before="53"/>
        <w:ind w:left="4620" w:right="0" w:firstLine="0"/>
        <w:jc w:val="left"/>
        <w:rPr>
          <w:rFonts w:ascii="Arial" w:hAnsi="Arial" w:cs="Arial" w:eastAsia="Arial"/>
          <w:sz w:val="28"/>
          <w:szCs w:val="28"/>
        </w:rPr>
      </w:pPr>
      <w:r>
        <w:rPr/>
        <w:pict>
          <v:group style="position:absolute;margin-left:48.295502pt;margin-top:-7.764857pt;width:516.4pt;height:54.7pt;mso-position-horizontal-relative:page;mso-position-vertical-relative:paragraph;z-index:-146200" coordorigin="966,-155" coordsize="10328,1094">
            <v:group style="position:absolute;left:980;top:-142;width:10300;height:1066" coordorigin="980,-142" coordsize="10300,1066">
              <v:shape style="position:absolute;left:980;top:-142;width:10300;height:1066" coordorigin="980,-142" coordsize="10300,1066" path="m980,918l3033,918,3055,921,3074,923,3092,924,3107,924,3121,923,3180,887,3220,834,3255,781,3689,2,3695,-22,3701,-44,3728,-105,3782,-133,3854,-140,3923,-142,3966,-142,11279,-133e" filled="false" stroked="true" strokeweight="1.371pt" strokecolor="#201e1f">
                <v:path arrowok="t"/>
              </v:shape>
              <v:shape style="position:absolute;left:1726;top:-73;width:1200;height:681" type="#_x0000_t75" stroked="false">
                <v:imagedata r:id="rId5" o:title=""/>
              </v:shape>
            </v:group>
            <v:group style="position:absolute;left:5800;top:121;width:290;height:190" coordorigin="5800,121" coordsize="290,190">
              <v:shape style="position:absolute;left:5800;top:121;width:290;height:190" coordorigin="5800,121" coordsize="290,190" path="m5800,121l6090,121,6090,311,5800,311,5800,121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Arial"/>
          <w:b/>
          <w:color w:val="221F1F"/>
          <w:spacing w:val="-1"/>
          <w:sz w:val="28"/>
        </w:rPr>
        <w:t>BIPOLAR</w:t>
      </w:r>
      <w:r>
        <w:rPr>
          <w:rFonts w:ascii="Arial"/>
          <w:b/>
          <w:color w:val="221F1F"/>
          <w:spacing w:val="-13"/>
          <w:sz w:val="28"/>
        </w:rPr>
        <w:t> </w:t>
      </w:r>
      <w:r>
        <w:rPr>
          <w:rFonts w:ascii="Arial"/>
          <w:b/>
          <w:color w:val="221F1F"/>
          <w:spacing w:val="-1"/>
          <w:sz w:val="28"/>
        </w:rPr>
        <w:t>ANALOG</w:t>
      </w:r>
      <w:r>
        <w:rPr>
          <w:rFonts w:ascii="Arial"/>
          <w:b/>
          <w:color w:val="221F1F"/>
          <w:spacing w:val="-3"/>
          <w:sz w:val="28"/>
        </w:rPr>
        <w:t> INTEGRATED</w:t>
      </w:r>
      <w:r>
        <w:rPr>
          <w:rFonts w:ascii="Arial"/>
          <w:b/>
          <w:color w:val="221F1F"/>
          <w:spacing w:val="-5"/>
          <w:sz w:val="28"/>
        </w:rPr>
        <w:t> </w:t>
      </w:r>
      <w:r>
        <w:rPr>
          <w:rFonts w:ascii="Arial"/>
          <w:b/>
          <w:color w:val="221F1F"/>
          <w:spacing w:val="-1"/>
          <w:sz w:val="28"/>
        </w:rPr>
        <w:t>CIRCUITS</w:t>
      </w:r>
      <w:r>
        <w:rPr>
          <w:rFonts w:ascii="Arial"/>
          <w:sz w:val="28"/>
        </w:rPr>
      </w:r>
    </w:p>
    <w:p>
      <w:pPr>
        <w:tabs>
          <w:tab w:pos="2677" w:val="left" w:leader="none"/>
        </w:tabs>
        <w:spacing w:line="734" w:lineRule="exact" w:before="0"/>
        <w:ind w:left="140" w:right="0" w:firstLine="0"/>
        <w:jc w:val="left"/>
        <w:rPr>
          <w:rFonts w:ascii="Arial" w:hAnsi="Arial" w:cs="Arial" w:eastAsia="Arial"/>
          <w:sz w:val="66"/>
          <w:szCs w:val="66"/>
        </w:rPr>
      </w:pPr>
      <w:r>
        <w:rPr>
          <w:rFonts w:ascii="Arial"/>
          <w:b/>
          <w:color w:val="221F1F"/>
          <w:w w:val="99"/>
          <w:sz w:val="66"/>
        </w:rPr>
      </w:r>
      <w:r>
        <w:rPr>
          <w:rFonts w:ascii="Arial"/>
          <w:b/>
          <w:color w:val="221F1F"/>
          <w:w w:val="99"/>
          <w:sz w:val="66"/>
          <w:u w:val="thick" w:color="201E1F"/>
        </w:rPr>
        <w:t> </w:t>
      </w:r>
      <w:r>
        <w:rPr>
          <w:rFonts w:ascii="Arial"/>
          <w:b/>
          <w:color w:val="221F1F"/>
          <w:sz w:val="66"/>
          <w:u w:val="thick" w:color="201E1F"/>
        </w:rPr>
        <w:tab/>
      </w:r>
      <w:r>
        <w:rPr>
          <w:rFonts w:ascii="Arial"/>
          <w:b/>
          <w:color w:val="221F1F"/>
          <w:spacing w:val="-1"/>
          <w:sz w:val="66"/>
          <w:u w:val="thick" w:color="201E1F"/>
        </w:rPr>
        <w:t>UPC2</w:t>
      </w:r>
      <w:r>
        <w:rPr>
          <w:rFonts w:ascii="Arial"/>
          <w:b/>
          <w:color w:val="221F1F"/>
          <w:sz w:val="66"/>
          <w:u w:val="thick" w:color="201E1F"/>
        </w:rPr>
        <w:t>7</w:t>
      </w:r>
      <w:r>
        <w:rPr>
          <w:rFonts w:ascii="Arial"/>
          <w:b/>
          <w:color w:val="221F1F"/>
          <w:spacing w:val="-37"/>
          <w:sz w:val="66"/>
          <w:u w:val="thick" w:color="201E1F"/>
        </w:rPr>
        <w:t>1</w:t>
      </w:r>
      <w:r>
        <w:rPr>
          <w:rFonts w:ascii="Arial"/>
          <w:b/>
          <w:color w:val="221F1F"/>
          <w:spacing w:val="-1"/>
          <w:sz w:val="66"/>
          <w:u w:val="thick" w:color="201E1F"/>
        </w:rPr>
        <w:t>1TB,</w:t>
      </w:r>
      <w:r>
        <w:rPr>
          <w:rFonts w:ascii="Arial"/>
          <w:b/>
          <w:color w:val="221F1F"/>
          <w:spacing w:val="-17"/>
          <w:sz w:val="66"/>
          <w:u w:val="thick" w:color="201E1F"/>
        </w:rPr>
        <w:t> </w:t>
      </w:r>
      <w:r>
        <w:rPr>
          <w:rFonts w:ascii="Arial"/>
          <w:b/>
          <w:color w:val="221F1F"/>
          <w:spacing w:val="-1"/>
          <w:sz w:val="66"/>
          <w:u w:val="thick" w:color="201E1F"/>
        </w:rPr>
        <w:t>UPC2712TB</w:t>
      </w:r>
      <w:r>
        <w:rPr>
          <w:rFonts w:ascii="Arial"/>
          <w:b/>
          <w:color w:val="221F1F"/>
          <w:spacing w:val="-1"/>
          <w:sz w:val="66"/>
        </w:rPr>
      </w:r>
      <w:r>
        <w:rPr>
          <w:rFonts w:ascii="Arial"/>
          <w:sz w:val="66"/>
        </w:rPr>
      </w:r>
    </w:p>
    <w:p>
      <w:pPr>
        <w:spacing w:line="250" w:lineRule="auto" w:before="162"/>
        <w:ind w:left="2653" w:right="3568" w:firstLine="1072"/>
        <w:jc w:val="left"/>
        <w:rPr>
          <w:rFonts w:ascii="Arial" w:hAnsi="Arial" w:cs="Arial" w:eastAsia="Arial"/>
          <w:sz w:val="28"/>
          <w:szCs w:val="28"/>
        </w:rPr>
      </w:pPr>
      <w:r>
        <w:rPr>
          <w:rFonts w:ascii="Arial"/>
          <w:b/>
          <w:color w:val="221F1F"/>
          <w:sz w:val="28"/>
        </w:rPr>
        <w:t>5</w:t>
      </w:r>
      <w:r>
        <w:rPr>
          <w:rFonts w:ascii="Arial"/>
          <w:b/>
          <w:color w:val="221F1F"/>
          <w:spacing w:val="-6"/>
          <w:sz w:val="28"/>
        </w:rPr>
        <w:t> </w:t>
      </w:r>
      <w:r>
        <w:rPr>
          <w:rFonts w:ascii="Arial"/>
          <w:b/>
          <w:color w:val="221F1F"/>
          <w:spacing w:val="-14"/>
          <w:sz w:val="28"/>
        </w:rPr>
        <w:t>V,</w:t>
      </w:r>
      <w:r>
        <w:rPr>
          <w:rFonts w:ascii="Arial"/>
          <w:b/>
          <w:color w:val="221F1F"/>
          <w:spacing w:val="-5"/>
          <w:sz w:val="28"/>
        </w:rPr>
        <w:t> </w:t>
      </w:r>
      <w:r>
        <w:rPr>
          <w:rFonts w:ascii="Arial"/>
          <w:b/>
          <w:color w:val="221F1F"/>
          <w:sz w:val="28"/>
        </w:rPr>
        <w:t>SUPER</w:t>
      </w:r>
      <w:r>
        <w:rPr>
          <w:rFonts w:ascii="Arial"/>
          <w:b/>
          <w:color w:val="221F1F"/>
          <w:spacing w:val="-6"/>
          <w:sz w:val="28"/>
        </w:rPr>
        <w:t> </w:t>
      </w:r>
      <w:r>
        <w:rPr>
          <w:rFonts w:ascii="Arial"/>
          <w:b/>
          <w:color w:val="221F1F"/>
          <w:sz w:val="28"/>
        </w:rPr>
        <w:t>MINIMOLD</w:t>
      </w:r>
      <w:r>
        <w:rPr>
          <w:rFonts w:ascii="Arial"/>
          <w:b/>
          <w:color w:val="221F1F"/>
          <w:spacing w:val="20"/>
          <w:w w:val="99"/>
          <w:sz w:val="28"/>
        </w:rPr>
        <w:t> </w:t>
      </w:r>
      <w:r>
        <w:rPr>
          <w:rFonts w:ascii="Arial"/>
          <w:b/>
          <w:color w:val="221F1F"/>
          <w:sz w:val="28"/>
        </w:rPr>
        <w:t>SILICON</w:t>
      </w:r>
      <w:r>
        <w:rPr>
          <w:rFonts w:ascii="Arial"/>
          <w:b/>
          <w:color w:val="221F1F"/>
          <w:spacing w:val="-10"/>
          <w:sz w:val="28"/>
        </w:rPr>
        <w:t> </w:t>
      </w:r>
      <w:r>
        <w:rPr>
          <w:rFonts w:ascii="Arial"/>
          <w:b/>
          <w:color w:val="221F1F"/>
          <w:sz w:val="28"/>
        </w:rPr>
        <w:t>MMIC</w:t>
      </w:r>
      <w:r>
        <w:rPr>
          <w:rFonts w:ascii="Arial"/>
          <w:b/>
          <w:color w:val="221F1F"/>
          <w:spacing w:val="-9"/>
          <w:sz w:val="28"/>
        </w:rPr>
        <w:t> </w:t>
      </w:r>
      <w:r>
        <w:rPr>
          <w:rFonts w:ascii="Arial"/>
          <w:b/>
          <w:color w:val="221F1F"/>
          <w:sz w:val="28"/>
        </w:rPr>
        <w:t>WIDEBAND</w:t>
      </w:r>
      <w:r>
        <w:rPr>
          <w:rFonts w:ascii="Arial"/>
          <w:b/>
          <w:color w:val="221F1F"/>
          <w:spacing w:val="-20"/>
          <w:sz w:val="28"/>
        </w:rPr>
        <w:t> </w:t>
      </w:r>
      <w:r>
        <w:rPr>
          <w:rFonts w:ascii="Arial"/>
          <w:b/>
          <w:color w:val="221F1F"/>
          <w:spacing w:val="-1"/>
          <w:sz w:val="28"/>
        </w:rPr>
        <w:t>AMPLIFIER</w:t>
      </w:r>
      <w:r>
        <w:rPr>
          <w:rFonts w:ascii="Arial"/>
          <w:sz w:val="28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9"/>
          <w:szCs w:val="29"/>
        </w:rPr>
      </w:pPr>
    </w:p>
    <w:p>
      <w:pPr>
        <w:spacing w:line="20" w:lineRule="atLeast"/>
        <w:ind w:left="108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517.9pt;height:1.4pt;mso-position-horizontal-relative:char;mso-position-vertical-relative:line" coordorigin="0,0" coordsize="10358,28">
            <v:group style="position:absolute;left:14;top:14;width:10330;height:2" coordorigin="14,14" coordsize="10330,2">
              <v:shape style="position:absolute;left:14;top:14;width:10330;height:2" coordorigin="14,14" coordsize="10330,0" path="m14,14l10343,14e" filled="false" stroked="true" strokeweight="1.371pt" strokecolor="#201e1f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spacing w:after="0" w:line="20" w:lineRule="atLeast"/>
        <w:rPr>
          <w:rFonts w:ascii="Arial" w:hAnsi="Arial" w:cs="Arial" w:eastAsia="Arial"/>
          <w:sz w:val="2"/>
          <w:szCs w:val="2"/>
        </w:rPr>
        <w:sectPr>
          <w:type w:val="continuous"/>
          <w:pgSz w:w="12240" w:h="15840"/>
          <w:pgMar w:top="660" w:bottom="280" w:left="840" w:right="0"/>
        </w:sectPr>
      </w:pPr>
    </w:p>
    <w:p>
      <w:pPr>
        <w:pStyle w:val="Heading2"/>
        <w:spacing w:line="240" w:lineRule="auto" w:before="90"/>
        <w:ind w:right="0"/>
        <w:jc w:val="left"/>
        <w:rPr>
          <w:rFonts w:ascii="Arial" w:hAnsi="Arial" w:cs="Arial" w:eastAsia="Arial"/>
          <w:b w:val="0"/>
          <w:bCs w:val="0"/>
        </w:rPr>
      </w:pPr>
      <w:r>
        <w:rPr>
          <w:rFonts w:ascii="Arial"/>
          <w:color w:val="221F1F"/>
        </w:rPr>
        <w:t>FEATURES</w:t>
      </w:r>
      <w:r>
        <w:rPr>
          <w:rFonts w:ascii="Arial"/>
          <w:b w:val="0"/>
        </w:rPr>
      </w:r>
    </w:p>
    <w:p>
      <w:pPr>
        <w:numPr>
          <w:ilvl w:val="0"/>
          <w:numId w:val="1"/>
        </w:numPr>
        <w:tabs>
          <w:tab w:pos="274" w:val="left" w:leader="none"/>
        </w:tabs>
        <w:spacing w:before="172"/>
        <w:ind w:left="290" w:right="0" w:hanging="180"/>
        <w:jc w:val="left"/>
        <w:rPr>
          <w:rFonts w:ascii="Arial" w:hAnsi="Arial" w:cs="Arial" w:eastAsia="Arial"/>
          <w:sz w:val="18"/>
          <w:szCs w:val="18"/>
        </w:rPr>
      </w:pPr>
      <w:r>
        <w:rPr>
          <w:rFonts w:ascii="Arial"/>
          <w:b/>
          <w:color w:val="221F1F"/>
          <w:sz w:val="18"/>
        </w:rPr>
        <w:t>HIGH DENSITY SURFACE MOUNTING:</w:t>
      </w:r>
      <w:r>
        <w:rPr>
          <w:rFonts w:ascii="Arial"/>
          <w:sz w:val="18"/>
        </w:rPr>
      </w:r>
    </w:p>
    <w:p>
      <w:pPr>
        <w:spacing w:before="9"/>
        <w:ind w:left="290" w:right="0" w:firstLine="0"/>
        <w:jc w:val="left"/>
        <w:rPr>
          <w:rFonts w:ascii="Arial" w:hAnsi="Arial" w:cs="Arial" w:eastAsia="Arial"/>
          <w:sz w:val="18"/>
          <w:szCs w:val="18"/>
        </w:rPr>
      </w:pPr>
      <w:r>
        <w:rPr>
          <w:rFonts w:ascii="Arial"/>
          <w:color w:val="221F1F"/>
          <w:sz w:val="18"/>
        </w:rPr>
        <w:t>6</w:t>
      </w:r>
      <w:r>
        <w:rPr>
          <w:rFonts w:ascii="Arial"/>
          <w:color w:val="221F1F"/>
          <w:spacing w:val="-2"/>
          <w:sz w:val="18"/>
        </w:rPr>
        <w:t> </w:t>
      </w:r>
      <w:r>
        <w:rPr>
          <w:rFonts w:ascii="Arial"/>
          <w:color w:val="221F1F"/>
          <w:spacing w:val="-1"/>
          <w:sz w:val="18"/>
        </w:rPr>
        <w:t>pin </w:t>
      </w:r>
      <w:r>
        <w:rPr>
          <w:rFonts w:ascii="Arial"/>
          <w:color w:val="221F1F"/>
          <w:sz w:val="18"/>
        </w:rPr>
        <w:t>super</w:t>
      </w:r>
      <w:r>
        <w:rPr>
          <w:rFonts w:ascii="Arial"/>
          <w:color w:val="221F1F"/>
          <w:spacing w:val="-1"/>
          <w:sz w:val="18"/>
        </w:rPr>
        <w:t> </w:t>
      </w:r>
      <w:r>
        <w:rPr>
          <w:rFonts w:ascii="Arial"/>
          <w:color w:val="221F1F"/>
          <w:sz w:val="18"/>
        </w:rPr>
        <w:t>minimold</w:t>
      </w:r>
      <w:r>
        <w:rPr>
          <w:rFonts w:ascii="Arial"/>
          <w:color w:val="221F1F"/>
          <w:spacing w:val="-2"/>
          <w:sz w:val="18"/>
        </w:rPr>
        <w:t> </w:t>
      </w:r>
      <w:r>
        <w:rPr>
          <w:rFonts w:ascii="Arial"/>
          <w:color w:val="221F1F"/>
          <w:spacing w:val="-1"/>
          <w:sz w:val="18"/>
        </w:rPr>
        <w:t>or </w:t>
      </w:r>
      <w:r>
        <w:rPr>
          <w:rFonts w:ascii="Arial"/>
          <w:color w:val="221F1F"/>
          <w:sz w:val="18"/>
        </w:rPr>
        <w:t>SOT- </w:t>
      </w:r>
      <w:r>
        <w:rPr>
          <w:rFonts w:ascii="Arial"/>
          <w:color w:val="221F1F"/>
          <w:spacing w:val="-1"/>
          <w:sz w:val="18"/>
        </w:rPr>
        <w:t>363 package</w:t>
      </w:r>
      <w:r>
        <w:rPr>
          <w:rFonts w:ascii="Arial"/>
          <w:sz w:val="18"/>
        </w:rPr>
      </w:r>
    </w:p>
    <w:p>
      <w:pPr>
        <w:numPr>
          <w:ilvl w:val="0"/>
          <w:numId w:val="1"/>
        </w:numPr>
        <w:tabs>
          <w:tab w:pos="291" w:val="left" w:leader="none"/>
        </w:tabs>
        <w:spacing w:before="129"/>
        <w:ind w:left="290" w:right="0" w:hanging="180"/>
        <w:jc w:val="left"/>
        <w:rPr>
          <w:rFonts w:ascii="Arial" w:hAnsi="Arial" w:cs="Arial" w:eastAsia="Arial"/>
          <w:sz w:val="18"/>
          <w:szCs w:val="18"/>
        </w:rPr>
      </w:pPr>
      <w:r>
        <w:rPr>
          <w:rFonts w:ascii="Arial"/>
          <w:b/>
          <w:color w:val="221F1F"/>
          <w:sz w:val="18"/>
        </w:rPr>
        <w:t>SUPPLY</w:t>
      </w:r>
      <w:r>
        <w:rPr>
          <w:rFonts w:ascii="Arial"/>
          <w:b/>
          <w:color w:val="221F1F"/>
          <w:spacing w:val="-1"/>
          <w:sz w:val="18"/>
        </w:rPr>
        <w:t> </w:t>
      </w:r>
      <w:r>
        <w:rPr>
          <w:rFonts w:ascii="Arial"/>
          <w:b/>
          <w:color w:val="221F1F"/>
          <w:sz w:val="18"/>
        </w:rPr>
        <w:t>VOLTAGE:</w:t>
      </w:r>
      <w:r>
        <w:rPr>
          <w:rFonts w:ascii="Arial"/>
          <w:b/>
          <w:color w:val="221F1F"/>
          <w:spacing w:val="-2"/>
          <w:sz w:val="18"/>
        </w:rPr>
        <w:t> </w:t>
      </w:r>
      <w:r>
        <w:rPr>
          <w:rFonts w:ascii="Arial"/>
          <w:color w:val="221F1F"/>
          <w:spacing w:val="-1"/>
          <w:sz w:val="18"/>
        </w:rPr>
        <w:t>V</w:t>
      </w:r>
      <w:r>
        <w:rPr>
          <w:rFonts w:ascii="Arial"/>
          <w:color w:val="221F1F"/>
          <w:spacing w:val="-1"/>
          <w:sz w:val="14"/>
        </w:rPr>
        <w:t>CC</w:t>
      </w:r>
      <w:r>
        <w:rPr>
          <w:rFonts w:ascii="Arial"/>
          <w:color w:val="221F1F"/>
          <w:spacing w:val="9"/>
          <w:sz w:val="14"/>
        </w:rPr>
        <w:t> </w:t>
      </w:r>
      <w:r>
        <w:rPr>
          <w:rFonts w:ascii="Arial"/>
          <w:color w:val="221F1F"/>
          <w:sz w:val="18"/>
        </w:rPr>
        <w:t>= </w:t>
      </w:r>
      <w:r>
        <w:rPr>
          <w:rFonts w:ascii="Arial"/>
          <w:color w:val="221F1F"/>
          <w:spacing w:val="-1"/>
          <w:sz w:val="18"/>
        </w:rPr>
        <w:t>4.5 </w:t>
      </w:r>
      <w:r>
        <w:rPr>
          <w:rFonts w:ascii="Arial"/>
          <w:color w:val="221F1F"/>
          <w:sz w:val="18"/>
        </w:rPr>
        <w:t>to</w:t>
      </w:r>
      <w:r>
        <w:rPr>
          <w:rFonts w:ascii="Arial"/>
          <w:color w:val="221F1F"/>
          <w:spacing w:val="-2"/>
          <w:sz w:val="18"/>
        </w:rPr>
        <w:t> </w:t>
      </w:r>
      <w:r>
        <w:rPr>
          <w:rFonts w:ascii="Arial"/>
          <w:color w:val="221F1F"/>
          <w:spacing w:val="-1"/>
          <w:sz w:val="18"/>
        </w:rPr>
        <w:t>5.5</w:t>
      </w:r>
      <w:r>
        <w:rPr>
          <w:rFonts w:ascii="Arial"/>
          <w:color w:val="221F1F"/>
          <w:sz w:val="18"/>
        </w:rPr>
        <w:t> V</w:t>
      </w:r>
      <w:r>
        <w:rPr>
          <w:rFonts w:ascii="Arial"/>
          <w:sz w:val="18"/>
        </w:rPr>
      </w:r>
    </w:p>
    <w:p>
      <w:pPr>
        <w:numPr>
          <w:ilvl w:val="0"/>
          <w:numId w:val="1"/>
        </w:numPr>
        <w:tabs>
          <w:tab w:pos="291" w:val="left" w:leader="none"/>
        </w:tabs>
        <w:spacing w:line="250" w:lineRule="auto" w:before="105"/>
        <w:ind w:left="290" w:right="2123" w:hanging="180"/>
        <w:jc w:val="left"/>
        <w:rPr>
          <w:rFonts w:ascii="Arial" w:hAnsi="Arial" w:cs="Arial" w:eastAsia="Arial"/>
          <w:sz w:val="18"/>
          <w:szCs w:val="18"/>
        </w:rPr>
      </w:pPr>
      <w:r>
        <w:rPr>
          <w:rFonts w:ascii="Arial"/>
          <w:b/>
          <w:color w:val="221F1F"/>
          <w:sz w:val="18"/>
        </w:rPr>
        <w:t>WIDEBAND RESPONSE: </w:t>
      </w:r>
      <w:r>
        <w:rPr>
          <w:rFonts w:ascii="Arial"/>
          <w:color w:val="221F1F"/>
          <w:spacing w:val="-1"/>
          <w:sz w:val="18"/>
        </w:rPr>
        <w:t>UPC2711TB:</w:t>
      </w:r>
      <w:r>
        <w:rPr>
          <w:rFonts w:ascii="Arial"/>
          <w:color w:val="221F1F"/>
          <w:spacing w:val="-2"/>
          <w:sz w:val="18"/>
        </w:rPr>
        <w:t> </w:t>
      </w:r>
      <w:r>
        <w:rPr>
          <w:rFonts w:ascii="Arial"/>
          <w:color w:val="221F1F"/>
          <w:sz w:val="18"/>
        </w:rPr>
        <w:t>fu</w:t>
      </w:r>
      <w:r>
        <w:rPr>
          <w:rFonts w:ascii="Arial"/>
          <w:color w:val="221F1F"/>
          <w:spacing w:val="-2"/>
          <w:sz w:val="18"/>
        </w:rPr>
        <w:t> </w:t>
      </w:r>
      <w:r>
        <w:rPr>
          <w:rFonts w:ascii="Arial"/>
          <w:color w:val="221F1F"/>
          <w:sz w:val="18"/>
        </w:rPr>
        <w:t>=</w:t>
      </w:r>
      <w:r>
        <w:rPr>
          <w:rFonts w:ascii="Arial"/>
          <w:color w:val="221F1F"/>
          <w:spacing w:val="-1"/>
          <w:sz w:val="18"/>
        </w:rPr>
        <w:t> 2.9 </w:t>
      </w:r>
      <w:r>
        <w:rPr>
          <w:rFonts w:ascii="Arial"/>
          <w:color w:val="221F1F"/>
          <w:sz w:val="18"/>
        </w:rPr>
        <w:t>GHz</w:t>
      </w:r>
      <w:r>
        <w:rPr>
          <w:rFonts w:ascii="Arial"/>
          <w:color w:val="221F1F"/>
          <w:spacing w:val="-3"/>
          <w:sz w:val="18"/>
        </w:rPr>
        <w:t> </w:t>
      </w:r>
      <w:r>
        <w:rPr>
          <w:rFonts w:ascii="Arial"/>
          <w:color w:val="221F1F"/>
          <w:sz w:val="18"/>
        </w:rPr>
        <w:t>TYP</w:t>
      </w:r>
      <w:r>
        <w:rPr>
          <w:rFonts w:ascii="Arial"/>
          <w:color w:val="221F1F"/>
          <w:spacing w:val="23"/>
          <w:w w:val="99"/>
          <w:sz w:val="18"/>
        </w:rPr>
        <w:t> </w:t>
      </w:r>
      <w:r>
        <w:rPr>
          <w:rFonts w:ascii="Arial"/>
          <w:color w:val="221F1F"/>
          <w:spacing w:val="-1"/>
          <w:sz w:val="18"/>
        </w:rPr>
        <w:t>UPC2712TB:</w:t>
      </w:r>
      <w:r>
        <w:rPr>
          <w:rFonts w:ascii="Arial"/>
          <w:color w:val="221F1F"/>
          <w:spacing w:val="-2"/>
          <w:sz w:val="18"/>
        </w:rPr>
        <w:t> </w:t>
      </w:r>
      <w:r>
        <w:rPr>
          <w:rFonts w:ascii="Arial"/>
          <w:color w:val="221F1F"/>
          <w:sz w:val="18"/>
        </w:rPr>
        <w:t>fu</w:t>
      </w:r>
      <w:r>
        <w:rPr>
          <w:rFonts w:ascii="Arial"/>
          <w:color w:val="221F1F"/>
          <w:spacing w:val="-2"/>
          <w:sz w:val="18"/>
        </w:rPr>
        <w:t> </w:t>
      </w:r>
      <w:r>
        <w:rPr>
          <w:rFonts w:ascii="Arial"/>
          <w:color w:val="221F1F"/>
          <w:sz w:val="18"/>
        </w:rPr>
        <w:t>=</w:t>
      </w:r>
      <w:r>
        <w:rPr>
          <w:rFonts w:ascii="Arial"/>
          <w:color w:val="221F1F"/>
          <w:spacing w:val="-1"/>
          <w:sz w:val="18"/>
        </w:rPr>
        <w:t> 2.6 </w:t>
      </w:r>
      <w:r>
        <w:rPr>
          <w:rFonts w:ascii="Arial"/>
          <w:color w:val="221F1F"/>
          <w:sz w:val="18"/>
        </w:rPr>
        <w:t>GHz</w:t>
      </w:r>
      <w:r>
        <w:rPr>
          <w:rFonts w:ascii="Arial"/>
          <w:color w:val="221F1F"/>
          <w:spacing w:val="-3"/>
          <w:sz w:val="18"/>
        </w:rPr>
        <w:t> </w:t>
      </w:r>
      <w:r>
        <w:rPr>
          <w:rFonts w:ascii="Arial"/>
          <w:color w:val="221F1F"/>
          <w:sz w:val="18"/>
        </w:rPr>
        <w:t>TYP</w:t>
      </w:r>
      <w:r>
        <w:rPr>
          <w:rFonts w:ascii="Arial"/>
          <w:sz w:val="18"/>
        </w:rPr>
      </w:r>
    </w:p>
    <w:p>
      <w:pPr>
        <w:numPr>
          <w:ilvl w:val="0"/>
          <w:numId w:val="1"/>
        </w:numPr>
        <w:tabs>
          <w:tab w:pos="291" w:val="left" w:leader="none"/>
        </w:tabs>
        <w:spacing w:before="115"/>
        <w:ind w:left="290" w:right="0" w:hanging="180"/>
        <w:jc w:val="left"/>
        <w:rPr>
          <w:rFonts w:ascii="Arial" w:hAnsi="Arial" w:cs="Arial" w:eastAsia="Arial"/>
          <w:sz w:val="18"/>
          <w:szCs w:val="18"/>
        </w:rPr>
      </w:pPr>
      <w:r>
        <w:rPr>
          <w:rFonts w:ascii="Arial"/>
          <w:b/>
          <w:color w:val="221F1F"/>
          <w:sz w:val="18"/>
        </w:rPr>
        <w:t>POWER GAIN:</w:t>
      </w:r>
      <w:r>
        <w:rPr>
          <w:rFonts w:ascii="Arial"/>
          <w:sz w:val="18"/>
        </w:rPr>
      </w:r>
    </w:p>
    <w:p>
      <w:pPr>
        <w:spacing w:line="250" w:lineRule="auto" w:before="9"/>
        <w:ind w:left="290" w:right="2123" w:firstLine="0"/>
        <w:jc w:val="left"/>
        <w:rPr>
          <w:rFonts w:ascii="Arial" w:hAnsi="Arial" w:cs="Arial" w:eastAsia="Arial"/>
          <w:sz w:val="18"/>
          <w:szCs w:val="18"/>
        </w:rPr>
      </w:pPr>
      <w:r>
        <w:rPr>
          <w:rFonts w:ascii="Arial"/>
          <w:color w:val="221F1F"/>
          <w:spacing w:val="-1"/>
          <w:sz w:val="18"/>
        </w:rPr>
        <w:t>UPC2711TB:</w:t>
      </w:r>
      <w:r>
        <w:rPr>
          <w:rFonts w:ascii="Arial"/>
          <w:color w:val="221F1F"/>
          <w:spacing w:val="-2"/>
          <w:sz w:val="18"/>
        </w:rPr>
        <w:t> </w:t>
      </w:r>
      <w:r>
        <w:rPr>
          <w:rFonts w:ascii="Arial"/>
          <w:color w:val="221F1F"/>
          <w:sz w:val="18"/>
        </w:rPr>
        <w:t>G</w:t>
      </w:r>
      <w:r>
        <w:rPr>
          <w:rFonts w:ascii="Arial"/>
          <w:color w:val="221F1F"/>
          <w:sz w:val="14"/>
        </w:rPr>
        <w:t>P</w:t>
      </w:r>
      <w:r>
        <w:rPr>
          <w:rFonts w:ascii="Arial"/>
          <w:color w:val="221F1F"/>
          <w:spacing w:val="10"/>
          <w:sz w:val="14"/>
        </w:rPr>
        <w:t> </w:t>
      </w:r>
      <w:r>
        <w:rPr>
          <w:rFonts w:ascii="Arial"/>
          <w:color w:val="221F1F"/>
          <w:sz w:val="18"/>
        </w:rPr>
        <w:t>=</w:t>
      </w:r>
      <w:r>
        <w:rPr>
          <w:rFonts w:ascii="Arial"/>
          <w:color w:val="221F1F"/>
          <w:spacing w:val="-2"/>
          <w:sz w:val="18"/>
        </w:rPr>
        <w:t> </w:t>
      </w:r>
      <w:r>
        <w:rPr>
          <w:rFonts w:ascii="Arial"/>
          <w:color w:val="221F1F"/>
          <w:spacing w:val="-1"/>
          <w:sz w:val="18"/>
        </w:rPr>
        <w:t>13 dB </w:t>
      </w:r>
      <w:r>
        <w:rPr>
          <w:rFonts w:ascii="Arial"/>
          <w:color w:val="221F1F"/>
          <w:sz w:val="18"/>
        </w:rPr>
        <w:t>TYP</w:t>
      </w:r>
      <w:r>
        <w:rPr>
          <w:rFonts w:ascii="Arial"/>
          <w:color w:val="221F1F"/>
          <w:spacing w:val="24"/>
          <w:w w:val="99"/>
          <w:sz w:val="18"/>
        </w:rPr>
        <w:t> </w:t>
      </w:r>
      <w:r>
        <w:rPr>
          <w:rFonts w:ascii="Arial"/>
          <w:color w:val="221F1F"/>
          <w:spacing w:val="-1"/>
          <w:sz w:val="18"/>
        </w:rPr>
        <w:t>UPC2712TB:</w:t>
      </w:r>
      <w:r>
        <w:rPr>
          <w:rFonts w:ascii="Arial"/>
          <w:color w:val="221F1F"/>
          <w:spacing w:val="-2"/>
          <w:sz w:val="18"/>
        </w:rPr>
        <w:t> </w:t>
      </w:r>
      <w:r>
        <w:rPr>
          <w:rFonts w:ascii="Arial"/>
          <w:color w:val="221F1F"/>
          <w:sz w:val="18"/>
        </w:rPr>
        <w:t>G</w:t>
      </w:r>
      <w:r>
        <w:rPr>
          <w:rFonts w:ascii="Arial"/>
          <w:color w:val="221F1F"/>
          <w:sz w:val="14"/>
        </w:rPr>
        <w:t>P</w:t>
      </w:r>
      <w:r>
        <w:rPr>
          <w:rFonts w:ascii="Arial"/>
          <w:color w:val="221F1F"/>
          <w:spacing w:val="10"/>
          <w:sz w:val="14"/>
        </w:rPr>
        <w:t> </w:t>
      </w:r>
      <w:r>
        <w:rPr>
          <w:rFonts w:ascii="Arial"/>
          <w:color w:val="221F1F"/>
          <w:sz w:val="18"/>
        </w:rPr>
        <w:t>=</w:t>
      </w:r>
      <w:r>
        <w:rPr>
          <w:rFonts w:ascii="Arial"/>
          <w:color w:val="221F1F"/>
          <w:spacing w:val="-2"/>
          <w:sz w:val="18"/>
        </w:rPr>
        <w:t> </w:t>
      </w:r>
      <w:r>
        <w:rPr>
          <w:rFonts w:ascii="Arial"/>
          <w:color w:val="221F1F"/>
          <w:spacing w:val="-1"/>
          <w:sz w:val="18"/>
        </w:rPr>
        <w:t>20 dB </w:t>
      </w:r>
      <w:r>
        <w:rPr>
          <w:rFonts w:ascii="Arial"/>
          <w:color w:val="221F1F"/>
          <w:sz w:val="18"/>
        </w:rPr>
        <w:t>TYP</w:t>
      </w:r>
      <w:r>
        <w:rPr>
          <w:rFonts w:ascii="Arial"/>
          <w:sz w:val="18"/>
        </w:rPr>
      </w:r>
    </w:p>
    <w:p>
      <w:pPr>
        <w:spacing w:line="240" w:lineRule="auto" w:before="0"/>
        <w:rPr>
          <w:rFonts w:ascii="Arial" w:hAnsi="Arial" w:cs="Arial" w:eastAsia="Arial"/>
          <w:sz w:val="18"/>
          <w:szCs w:val="18"/>
        </w:rPr>
      </w:pPr>
    </w:p>
    <w:p>
      <w:pPr>
        <w:pStyle w:val="Heading2"/>
        <w:spacing w:line="240" w:lineRule="auto" w:before="107"/>
        <w:ind w:left="122" w:right="0"/>
        <w:jc w:val="left"/>
        <w:rPr>
          <w:rFonts w:ascii="Arial" w:hAnsi="Arial" w:cs="Arial" w:eastAsia="Arial"/>
          <w:b w:val="0"/>
          <w:bCs w:val="0"/>
        </w:rPr>
      </w:pPr>
      <w:r>
        <w:rPr>
          <w:rFonts w:ascii="Arial"/>
          <w:color w:val="221F1F"/>
          <w:spacing w:val="-1"/>
        </w:rPr>
        <w:t>DESCRIPTION</w:t>
      </w:r>
      <w:r>
        <w:rPr>
          <w:rFonts w:ascii="Arial"/>
          <w:b w:val="0"/>
        </w:rPr>
      </w:r>
    </w:p>
    <w:p>
      <w:pPr>
        <w:spacing w:line="216" w:lineRule="exact" w:before="77"/>
        <w:ind w:left="140" w:right="0" w:firstLine="0"/>
        <w:jc w:val="left"/>
        <w:rPr>
          <w:rFonts w:ascii="Arial" w:hAnsi="Arial" w:cs="Arial" w:eastAsia="Arial"/>
          <w:sz w:val="18"/>
          <w:szCs w:val="18"/>
        </w:rPr>
      </w:pPr>
      <w:r>
        <w:rPr>
          <w:rFonts w:ascii="Arial"/>
          <w:color w:val="221F1F"/>
          <w:spacing w:val="1"/>
          <w:sz w:val="18"/>
        </w:rPr>
        <w:t>The</w:t>
      </w:r>
      <w:r>
        <w:rPr>
          <w:rFonts w:ascii="Arial"/>
          <w:color w:val="221F1F"/>
          <w:sz w:val="18"/>
        </w:rPr>
        <w:t> </w:t>
      </w:r>
      <w:r>
        <w:rPr>
          <w:rFonts w:ascii="Arial"/>
          <w:color w:val="221F1F"/>
          <w:spacing w:val="3"/>
          <w:sz w:val="18"/>
        </w:rPr>
        <w:t> </w:t>
      </w:r>
      <w:r>
        <w:rPr>
          <w:rFonts w:ascii="Arial"/>
          <w:color w:val="221F1F"/>
          <w:spacing w:val="1"/>
          <w:sz w:val="18"/>
        </w:rPr>
        <w:t>UPC2711TB</w:t>
      </w:r>
      <w:r>
        <w:rPr>
          <w:rFonts w:ascii="Arial"/>
          <w:color w:val="221F1F"/>
          <w:sz w:val="18"/>
        </w:rPr>
        <w:t> </w:t>
      </w:r>
      <w:r>
        <w:rPr>
          <w:rFonts w:ascii="Arial"/>
          <w:color w:val="221F1F"/>
          <w:spacing w:val="3"/>
          <w:sz w:val="18"/>
        </w:rPr>
        <w:t> </w:t>
      </w:r>
      <w:r>
        <w:rPr>
          <w:rFonts w:ascii="Arial"/>
          <w:color w:val="221F1F"/>
          <w:spacing w:val="1"/>
          <w:sz w:val="18"/>
        </w:rPr>
        <w:t>and</w:t>
      </w:r>
      <w:r>
        <w:rPr>
          <w:rFonts w:ascii="Arial"/>
          <w:color w:val="221F1F"/>
          <w:sz w:val="18"/>
        </w:rPr>
        <w:t> </w:t>
      </w:r>
      <w:r>
        <w:rPr>
          <w:rFonts w:ascii="Arial"/>
          <w:color w:val="221F1F"/>
          <w:spacing w:val="4"/>
          <w:sz w:val="18"/>
        </w:rPr>
        <w:t> </w:t>
      </w:r>
      <w:r>
        <w:rPr>
          <w:rFonts w:ascii="Arial"/>
          <w:color w:val="221F1F"/>
          <w:spacing w:val="1"/>
          <w:sz w:val="18"/>
        </w:rPr>
        <w:t>UPC2712TB</w:t>
      </w:r>
      <w:r>
        <w:rPr>
          <w:rFonts w:ascii="Arial"/>
          <w:color w:val="221F1F"/>
          <w:sz w:val="18"/>
        </w:rPr>
        <w:t> </w:t>
      </w:r>
      <w:r>
        <w:rPr>
          <w:rFonts w:ascii="Arial"/>
          <w:color w:val="221F1F"/>
          <w:spacing w:val="3"/>
          <w:sz w:val="18"/>
        </w:rPr>
        <w:t> </w:t>
      </w:r>
      <w:r>
        <w:rPr>
          <w:rFonts w:ascii="Arial"/>
          <w:color w:val="221F1F"/>
          <w:spacing w:val="1"/>
          <w:sz w:val="18"/>
        </w:rPr>
        <w:t>are</w:t>
      </w:r>
      <w:r>
        <w:rPr>
          <w:rFonts w:ascii="Arial"/>
          <w:color w:val="221F1F"/>
          <w:sz w:val="18"/>
        </w:rPr>
        <w:t> </w:t>
      </w:r>
      <w:r>
        <w:rPr>
          <w:rFonts w:ascii="Arial"/>
          <w:color w:val="221F1F"/>
          <w:spacing w:val="4"/>
          <w:sz w:val="18"/>
        </w:rPr>
        <w:t> </w:t>
      </w:r>
      <w:r>
        <w:rPr>
          <w:rFonts w:ascii="Arial"/>
          <w:color w:val="221F1F"/>
          <w:spacing w:val="1"/>
          <w:sz w:val="18"/>
        </w:rPr>
        <w:t>Silicon</w:t>
      </w:r>
      <w:r>
        <w:rPr>
          <w:rFonts w:ascii="Arial"/>
          <w:color w:val="221F1F"/>
          <w:sz w:val="18"/>
        </w:rPr>
        <w:t> </w:t>
      </w:r>
      <w:r>
        <w:rPr>
          <w:rFonts w:ascii="Arial"/>
          <w:color w:val="221F1F"/>
          <w:spacing w:val="3"/>
          <w:sz w:val="18"/>
        </w:rPr>
        <w:t> </w:t>
      </w:r>
      <w:r>
        <w:rPr>
          <w:rFonts w:ascii="Arial"/>
          <w:color w:val="221F1F"/>
          <w:spacing w:val="1"/>
          <w:sz w:val="18"/>
        </w:rPr>
        <w:t>MMIC</w:t>
      </w:r>
      <w:r>
        <w:rPr>
          <w:rFonts w:ascii="Arial"/>
          <w:color w:val="221F1F"/>
          <w:spacing w:val="48"/>
          <w:sz w:val="18"/>
        </w:rPr>
        <w:t> </w:t>
      </w:r>
      <w:r>
        <w:rPr>
          <w:rFonts w:ascii="Arial"/>
          <w:color w:val="221F1F"/>
          <w:sz w:val="18"/>
        </w:rPr>
        <w:t>Wideband</w:t>
      </w:r>
      <w:r>
        <w:rPr>
          <w:rFonts w:ascii="Arial"/>
          <w:color w:val="221F1F"/>
          <w:spacing w:val="19"/>
          <w:sz w:val="18"/>
        </w:rPr>
        <w:t> </w:t>
      </w:r>
      <w:r>
        <w:rPr>
          <w:rFonts w:ascii="Arial"/>
          <w:color w:val="221F1F"/>
          <w:sz w:val="18"/>
        </w:rPr>
        <w:t>Amplifiers</w:t>
      </w:r>
      <w:r>
        <w:rPr>
          <w:rFonts w:ascii="Arial"/>
          <w:color w:val="221F1F"/>
          <w:spacing w:val="20"/>
          <w:sz w:val="18"/>
        </w:rPr>
        <w:t> </w:t>
      </w:r>
      <w:r>
        <w:rPr>
          <w:rFonts w:ascii="Arial"/>
          <w:color w:val="221F1F"/>
          <w:sz w:val="18"/>
        </w:rPr>
        <w:t>manufactured</w:t>
      </w:r>
      <w:r>
        <w:rPr>
          <w:rFonts w:ascii="Arial"/>
          <w:color w:val="221F1F"/>
          <w:spacing w:val="20"/>
          <w:sz w:val="18"/>
        </w:rPr>
        <w:t> </w:t>
      </w:r>
      <w:r>
        <w:rPr>
          <w:rFonts w:ascii="Arial"/>
          <w:color w:val="221F1F"/>
          <w:spacing w:val="-1"/>
          <w:sz w:val="18"/>
        </w:rPr>
        <w:t>using</w:t>
      </w:r>
      <w:r>
        <w:rPr>
          <w:rFonts w:ascii="Arial"/>
          <w:color w:val="221F1F"/>
          <w:spacing w:val="20"/>
          <w:sz w:val="18"/>
        </w:rPr>
        <w:t> </w:t>
      </w:r>
      <w:r>
        <w:rPr>
          <w:rFonts w:ascii="Arial"/>
          <w:color w:val="221F1F"/>
          <w:spacing w:val="-1"/>
          <w:sz w:val="18"/>
        </w:rPr>
        <w:t>NEC's</w:t>
      </w:r>
      <w:r>
        <w:rPr>
          <w:rFonts w:ascii="Arial"/>
          <w:color w:val="221F1F"/>
          <w:spacing w:val="20"/>
          <w:sz w:val="18"/>
        </w:rPr>
        <w:t> </w:t>
      </w:r>
      <w:r>
        <w:rPr>
          <w:rFonts w:ascii="Arial"/>
          <w:color w:val="221F1F"/>
          <w:spacing w:val="-1"/>
          <w:sz w:val="18"/>
        </w:rPr>
        <w:t>20</w:t>
      </w:r>
      <w:r>
        <w:rPr>
          <w:rFonts w:ascii="Arial"/>
          <w:color w:val="221F1F"/>
          <w:spacing w:val="21"/>
          <w:sz w:val="18"/>
        </w:rPr>
        <w:t> </w:t>
      </w:r>
      <w:r>
        <w:rPr>
          <w:rFonts w:ascii="Arial"/>
          <w:color w:val="221F1F"/>
          <w:sz w:val="18"/>
        </w:rPr>
        <w:t>GHz</w:t>
      </w:r>
      <w:r>
        <w:rPr>
          <w:rFonts w:ascii="Arial"/>
          <w:color w:val="221F1F"/>
          <w:spacing w:val="19"/>
          <w:sz w:val="18"/>
        </w:rPr>
        <w:t> </w:t>
      </w:r>
      <w:r>
        <w:rPr>
          <w:rFonts w:ascii="Arial"/>
          <w:color w:val="221F1F"/>
          <w:spacing w:val="-1"/>
          <w:sz w:val="18"/>
        </w:rPr>
        <w:t>f</w:t>
      </w:r>
      <w:r>
        <w:rPr>
          <w:rFonts w:ascii="Arial"/>
          <w:color w:val="221F1F"/>
          <w:spacing w:val="-1"/>
          <w:position w:val="-5"/>
          <w:sz w:val="10"/>
        </w:rPr>
        <w:t>T</w:t>
      </w:r>
      <w:r>
        <w:rPr>
          <w:rFonts w:ascii="Arial"/>
          <w:color w:val="221F1F"/>
          <w:spacing w:val="24"/>
          <w:w w:val="103"/>
          <w:position w:val="-5"/>
          <w:sz w:val="10"/>
        </w:rPr>
        <w:t> </w:t>
      </w:r>
      <w:r>
        <w:rPr>
          <w:rFonts w:ascii="Arial"/>
          <w:color w:val="221F1F"/>
          <w:spacing w:val="-1"/>
          <w:sz w:val="18"/>
        </w:rPr>
        <w:t>NESAT</w:t>
      </w:r>
      <w:r>
        <w:rPr>
          <w:rFonts w:ascii="Arial"/>
          <w:color w:val="221F1F"/>
          <w:spacing w:val="-1"/>
          <w:position w:val="6"/>
          <w:sz w:val="10"/>
        </w:rPr>
        <w:t>TM</w:t>
      </w:r>
      <w:r>
        <w:rPr>
          <w:rFonts w:ascii="Arial"/>
          <w:color w:val="221F1F"/>
          <w:position w:val="6"/>
          <w:sz w:val="10"/>
        </w:rPr>
        <w:t> </w:t>
      </w:r>
      <w:r>
        <w:rPr>
          <w:rFonts w:ascii="Arial"/>
          <w:color w:val="221F1F"/>
          <w:spacing w:val="4"/>
          <w:position w:val="6"/>
          <w:sz w:val="10"/>
        </w:rPr>
        <w:t> </w:t>
      </w:r>
      <w:r>
        <w:rPr>
          <w:rFonts w:ascii="Arial"/>
          <w:color w:val="221F1F"/>
          <w:sz w:val="18"/>
        </w:rPr>
        <w:t>III</w:t>
      </w:r>
      <w:r>
        <w:rPr>
          <w:rFonts w:ascii="Arial"/>
          <w:color w:val="221F1F"/>
          <w:spacing w:val="10"/>
          <w:sz w:val="18"/>
        </w:rPr>
        <w:t> </w:t>
      </w:r>
      <w:r>
        <w:rPr>
          <w:rFonts w:ascii="Arial"/>
          <w:color w:val="221F1F"/>
          <w:sz w:val="18"/>
        </w:rPr>
        <w:t>silicon</w:t>
      </w:r>
      <w:r>
        <w:rPr>
          <w:rFonts w:ascii="Arial"/>
          <w:color w:val="221F1F"/>
          <w:spacing w:val="9"/>
          <w:sz w:val="18"/>
        </w:rPr>
        <w:t> </w:t>
      </w:r>
      <w:r>
        <w:rPr>
          <w:rFonts w:ascii="Arial"/>
          <w:color w:val="221F1F"/>
          <w:spacing w:val="-1"/>
          <w:sz w:val="18"/>
        </w:rPr>
        <w:t>bipolar</w:t>
      </w:r>
      <w:r>
        <w:rPr>
          <w:rFonts w:ascii="Arial"/>
          <w:color w:val="221F1F"/>
          <w:spacing w:val="10"/>
          <w:sz w:val="18"/>
        </w:rPr>
        <w:t> </w:t>
      </w:r>
      <w:r>
        <w:rPr>
          <w:rFonts w:ascii="Arial"/>
          <w:color w:val="221F1F"/>
          <w:spacing w:val="-1"/>
          <w:sz w:val="18"/>
        </w:rPr>
        <w:t>process.</w:t>
      </w:r>
      <w:r>
        <w:rPr>
          <w:rFonts w:ascii="Arial"/>
          <w:color w:val="221F1F"/>
          <w:sz w:val="18"/>
        </w:rPr>
        <w:t> </w:t>
      </w:r>
      <w:r>
        <w:rPr>
          <w:rFonts w:ascii="Arial"/>
          <w:color w:val="221F1F"/>
          <w:spacing w:val="20"/>
          <w:sz w:val="18"/>
        </w:rPr>
        <w:t> </w:t>
      </w:r>
      <w:r>
        <w:rPr>
          <w:rFonts w:ascii="Arial"/>
          <w:color w:val="221F1F"/>
          <w:sz w:val="18"/>
        </w:rPr>
        <w:t>These</w:t>
      </w:r>
      <w:r>
        <w:rPr>
          <w:rFonts w:ascii="Arial"/>
          <w:color w:val="221F1F"/>
          <w:spacing w:val="10"/>
          <w:sz w:val="18"/>
        </w:rPr>
        <w:t> </w:t>
      </w:r>
      <w:r>
        <w:rPr>
          <w:rFonts w:ascii="Arial"/>
          <w:color w:val="221F1F"/>
          <w:spacing w:val="-1"/>
          <w:sz w:val="18"/>
        </w:rPr>
        <w:t>devices</w:t>
      </w:r>
      <w:r>
        <w:rPr>
          <w:rFonts w:ascii="Arial"/>
          <w:color w:val="221F1F"/>
          <w:spacing w:val="11"/>
          <w:sz w:val="18"/>
        </w:rPr>
        <w:t> </w:t>
      </w:r>
      <w:r>
        <w:rPr>
          <w:rFonts w:ascii="Arial"/>
          <w:color w:val="221F1F"/>
          <w:spacing w:val="-1"/>
          <w:sz w:val="18"/>
        </w:rPr>
        <w:t>are</w:t>
      </w:r>
      <w:r>
        <w:rPr>
          <w:rFonts w:ascii="Arial"/>
          <w:color w:val="221F1F"/>
          <w:spacing w:val="9"/>
          <w:sz w:val="18"/>
        </w:rPr>
        <w:t> </w:t>
      </w:r>
      <w:r>
        <w:rPr>
          <w:rFonts w:ascii="Arial"/>
          <w:color w:val="221F1F"/>
          <w:spacing w:val="-1"/>
          <w:sz w:val="18"/>
        </w:rPr>
        <w:t>de-</w:t>
      </w:r>
      <w:r>
        <w:rPr>
          <w:rFonts w:ascii="Arial"/>
          <w:color w:val="221F1F"/>
          <w:spacing w:val="27"/>
          <w:sz w:val="18"/>
        </w:rPr>
        <w:t> </w:t>
      </w:r>
      <w:r>
        <w:rPr>
          <w:rFonts w:ascii="Arial"/>
          <w:color w:val="221F1F"/>
          <w:sz w:val="18"/>
        </w:rPr>
        <w:t>signed</w:t>
      </w:r>
      <w:r>
        <w:rPr>
          <w:rFonts w:ascii="Arial"/>
          <w:color w:val="221F1F"/>
          <w:spacing w:val="-8"/>
          <w:sz w:val="18"/>
        </w:rPr>
        <w:t> </w:t>
      </w:r>
      <w:r>
        <w:rPr>
          <w:rFonts w:ascii="Arial"/>
          <w:color w:val="221F1F"/>
          <w:sz w:val="18"/>
        </w:rPr>
        <w:t>for</w:t>
      </w:r>
      <w:r>
        <w:rPr>
          <w:rFonts w:ascii="Arial"/>
          <w:color w:val="221F1F"/>
          <w:spacing w:val="-7"/>
          <w:sz w:val="18"/>
        </w:rPr>
        <w:t> </w:t>
      </w:r>
      <w:r>
        <w:rPr>
          <w:rFonts w:ascii="Arial"/>
          <w:color w:val="221F1F"/>
          <w:spacing w:val="-1"/>
          <w:sz w:val="18"/>
        </w:rPr>
        <w:t>use</w:t>
      </w:r>
      <w:r>
        <w:rPr>
          <w:rFonts w:ascii="Arial"/>
          <w:color w:val="221F1F"/>
          <w:spacing w:val="-7"/>
          <w:sz w:val="18"/>
        </w:rPr>
        <w:t> </w:t>
      </w:r>
      <w:r>
        <w:rPr>
          <w:rFonts w:ascii="Arial"/>
          <w:color w:val="221F1F"/>
          <w:spacing w:val="-1"/>
          <w:sz w:val="18"/>
        </w:rPr>
        <w:t>as</w:t>
      </w:r>
      <w:r>
        <w:rPr>
          <w:rFonts w:ascii="Arial"/>
          <w:color w:val="221F1F"/>
          <w:spacing w:val="-7"/>
          <w:sz w:val="18"/>
        </w:rPr>
        <w:t> </w:t>
      </w:r>
      <w:r>
        <w:rPr>
          <w:rFonts w:ascii="Arial"/>
          <w:color w:val="221F1F"/>
          <w:spacing w:val="-1"/>
          <w:sz w:val="18"/>
        </w:rPr>
        <w:t>buffer</w:t>
      </w:r>
      <w:r>
        <w:rPr>
          <w:rFonts w:ascii="Arial"/>
          <w:color w:val="221F1F"/>
          <w:spacing w:val="-7"/>
          <w:sz w:val="18"/>
        </w:rPr>
        <w:t> </w:t>
      </w:r>
      <w:r>
        <w:rPr>
          <w:rFonts w:ascii="Arial"/>
          <w:color w:val="221F1F"/>
          <w:spacing w:val="-1"/>
          <w:sz w:val="18"/>
        </w:rPr>
        <w:t>amps</w:t>
      </w:r>
      <w:r>
        <w:rPr>
          <w:rFonts w:ascii="Arial"/>
          <w:color w:val="221F1F"/>
          <w:spacing w:val="-8"/>
          <w:sz w:val="18"/>
        </w:rPr>
        <w:t> </w:t>
      </w:r>
      <w:r>
        <w:rPr>
          <w:rFonts w:ascii="Arial"/>
          <w:color w:val="221F1F"/>
          <w:spacing w:val="-1"/>
          <w:sz w:val="18"/>
        </w:rPr>
        <w:t>in</w:t>
      </w:r>
      <w:r>
        <w:rPr>
          <w:rFonts w:ascii="Arial"/>
          <w:color w:val="221F1F"/>
          <w:spacing w:val="-7"/>
          <w:sz w:val="18"/>
        </w:rPr>
        <w:t> </w:t>
      </w:r>
      <w:r>
        <w:rPr>
          <w:rFonts w:ascii="Arial"/>
          <w:color w:val="221F1F"/>
          <w:spacing w:val="-1"/>
          <w:sz w:val="18"/>
        </w:rPr>
        <w:t>DBS</w:t>
      </w:r>
      <w:r>
        <w:rPr>
          <w:rFonts w:ascii="Arial"/>
          <w:color w:val="221F1F"/>
          <w:spacing w:val="-7"/>
          <w:sz w:val="18"/>
        </w:rPr>
        <w:t> </w:t>
      </w:r>
      <w:r>
        <w:rPr>
          <w:rFonts w:ascii="Arial"/>
          <w:color w:val="221F1F"/>
          <w:sz w:val="18"/>
        </w:rPr>
        <w:t>tuners.</w:t>
      </w:r>
      <w:r>
        <w:rPr>
          <w:rFonts w:ascii="Arial"/>
          <w:color w:val="221F1F"/>
          <w:spacing w:val="36"/>
          <w:sz w:val="18"/>
        </w:rPr>
        <w:t> </w:t>
      </w:r>
      <w:r>
        <w:rPr>
          <w:rFonts w:ascii="Arial"/>
          <w:color w:val="221F1F"/>
          <w:sz w:val="18"/>
        </w:rPr>
        <w:t>The</w:t>
      </w:r>
      <w:r>
        <w:rPr>
          <w:rFonts w:ascii="Arial"/>
          <w:color w:val="221F1F"/>
          <w:spacing w:val="-8"/>
          <w:sz w:val="18"/>
        </w:rPr>
        <w:t> </w:t>
      </w:r>
      <w:r>
        <w:rPr>
          <w:rFonts w:ascii="Arial"/>
          <w:color w:val="221F1F"/>
          <w:spacing w:val="-1"/>
          <w:sz w:val="18"/>
        </w:rPr>
        <w:t>UPC2711/</w:t>
      </w:r>
      <w:r>
        <w:rPr>
          <w:rFonts w:ascii="Arial"/>
          <w:color w:val="221F1F"/>
          <w:spacing w:val="26"/>
          <w:sz w:val="18"/>
        </w:rPr>
        <w:t> </w:t>
      </w:r>
      <w:r>
        <w:rPr>
          <w:rFonts w:ascii="Arial"/>
          <w:color w:val="221F1F"/>
          <w:spacing w:val="-1"/>
          <w:sz w:val="18"/>
        </w:rPr>
        <w:t>12TB</w:t>
      </w:r>
      <w:r>
        <w:rPr>
          <w:rFonts w:ascii="Arial"/>
          <w:color w:val="221F1F"/>
          <w:spacing w:val="1"/>
          <w:sz w:val="18"/>
        </w:rPr>
        <w:t> </w:t>
      </w:r>
      <w:r>
        <w:rPr>
          <w:rFonts w:ascii="Arial"/>
          <w:color w:val="221F1F"/>
          <w:spacing w:val="-1"/>
          <w:sz w:val="18"/>
        </w:rPr>
        <w:t>are</w:t>
      </w:r>
      <w:r>
        <w:rPr>
          <w:rFonts w:ascii="Arial"/>
          <w:color w:val="221F1F"/>
          <w:sz w:val="18"/>
        </w:rPr>
        <w:t> </w:t>
      </w:r>
      <w:r>
        <w:rPr>
          <w:rFonts w:ascii="Arial"/>
          <w:color w:val="221F1F"/>
          <w:spacing w:val="-1"/>
          <w:sz w:val="18"/>
        </w:rPr>
        <w:t>pin</w:t>
      </w:r>
      <w:r>
        <w:rPr>
          <w:rFonts w:ascii="Arial"/>
          <w:color w:val="221F1F"/>
          <w:sz w:val="18"/>
        </w:rPr>
        <w:t> compatible </w:t>
      </w:r>
      <w:r>
        <w:rPr>
          <w:rFonts w:ascii="Arial"/>
          <w:color w:val="221F1F"/>
          <w:spacing w:val="-1"/>
          <w:sz w:val="18"/>
        </w:rPr>
        <w:t>and</w:t>
      </w:r>
      <w:r>
        <w:rPr>
          <w:rFonts w:ascii="Arial"/>
          <w:color w:val="221F1F"/>
          <w:sz w:val="18"/>
        </w:rPr>
        <w:t> </w:t>
      </w:r>
      <w:r>
        <w:rPr>
          <w:rFonts w:ascii="Arial"/>
          <w:color w:val="221F1F"/>
          <w:spacing w:val="-1"/>
          <w:sz w:val="18"/>
        </w:rPr>
        <w:t>have</w:t>
      </w:r>
      <w:r>
        <w:rPr>
          <w:rFonts w:ascii="Arial"/>
          <w:color w:val="221F1F"/>
          <w:spacing w:val="1"/>
          <w:sz w:val="18"/>
        </w:rPr>
        <w:t> </w:t>
      </w:r>
      <w:r>
        <w:rPr>
          <w:rFonts w:ascii="Arial"/>
          <w:color w:val="221F1F"/>
          <w:sz w:val="18"/>
        </w:rPr>
        <w:t>comparable </w:t>
      </w:r>
      <w:r>
        <w:rPr>
          <w:rFonts w:ascii="Arial"/>
          <w:color w:val="221F1F"/>
          <w:spacing w:val="-1"/>
          <w:sz w:val="18"/>
        </w:rPr>
        <w:t>performance</w:t>
      </w:r>
      <w:r>
        <w:rPr>
          <w:rFonts w:ascii="Arial"/>
          <w:color w:val="221F1F"/>
          <w:spacing w:val="25"/>
          <w:sz w:val="18"/>
        </w:rPr>
        <w:t> </w:t>
      </w:r>
      <w:r>
        <w:rPr>
          <w:rFonts w:ascii="Arial"/>
          <w:color w:val="221F1F"/>
          <w:spacing w:val="-1"/>
          <w:sz w:val="18"/>
        </w:rPr>
        <w:t>as</w:t>
      </w:r>
      <w:r>
        <w:rPr>
          <w:rFonts w:ascii="Arial"/>
          <w:color w:val="221F1F"/>
          <w:spacing w:val="-5"/>
          <w:sz w:val="18"/>
        </w:rPr>
        <w:t> </w:t>
      </w:r>
      <w:r>
        <w:rPr>
          <w:rFonts w:ascii="Arial"/>
          <w:color w:val="221F1F"/>
          <w:sz w:val="18"/>
        </w:rPr>
        <w:t>the</w:t>
      </w:r>
      <w:r>
        <w:rPr>
          <w:rFonts w:ascii="Arial"/>
          <w:color w:val="221F1F"/>
          <w:spacing w:val="-4"/>
          <w:sz w:val="18"/>
        </w:rPr>
        <w:t> </w:t>
      </w:r>
      <w:r>
        <w:rPr>
          <w:rFonts w:ascii="Arial"/>
          <w:color w:val="221F1F"/>
          <w:spacing w:val="-1"/>
          <w:sz w:val="18"/>
        </w:rPr>
        <w:t>larger</w:t>
      </w:r>
      <w:r>
        <w:rPr>
          <w:rFonts w:ascii="Arial"/>
          <w:color w:val="221F1F"/>
          <w:spacing w:val="-4"/>
          <w:sz w:val="18"/>
        </w:rPr>
        <w:t> </w:t>
      </w:r>
      <w:r>
        <w:rPr>
          <w:rFonts w:ascii="Arial"/>
          <w:color w:val="221F1F"/>
          <w:spacing w:val="-1"/>
          <w:sz w:val="18"/>
        </w:rPr>
        <w:t>UPC2711/12T,</w:t>
      </w:r>
      <w:r>
        <w:rPr>
          <w:rFonts w:ascii="Arial"/>
          <w:color w:val="221F1F"/>
          <w:spacing w:val="-4"/>
          <w:sz w:val="18"/>
        </w:rPr>
        <w:t> </w:t>
      </w:r>
      <w:r>
        <w:rPr>
          <w:rFonts w:ascii="Arial"/>
          <w:color w:val="221F1F"/>
          <w:sz w:val="18"/>
        </w:rPr>
        <w:t>so</w:t>
      </w:r>
      <w:r>
        <w:rPr>
          <w:rFonts w:ascii="Arial"/>
          <w:color w:val="221F1F"/>
          <w:spacing w:val="-4"/>
          <w:sz w:val="18"/>
        </w:rPr>
        <w:t> </w:t>
      </w:r>
      <w:r>
        <w:rPr>
          <w:rFonts w:ascii="Arial"/>
          <w:color w:val="221F1F"/>
          <w:sz w:val="18"/>
        </w:rPr>
        <w:t>they</w:t>
      </w:r>
      <w:r>
        <w:rPr>
          <w:rFonts w:ascii="Arial"/>
          <w:color w:val="221F1F"/>
          <w:spacing w:val="-5"/>
          <w:sz w:val="18"/>
        </w:rPr>
        <w:t> </w:t>
      </w:r>
      <w:r>
        <w:rPr>
          <w:rFonts w:ascii="Arial"/>
          <w:color w:val="221F1F"/>
          <w:spacing w:val="-1"/>
          <w:sz w:val="18"/>
        </w:rPr>
        <w:t>are</w:t>
      </w:r>
      <w:r>
        <w:rPr>
          <w:rFonts w:ascii="Arial"/>
          <w:color w:val="221F1F"/>
          <w:spacing w:val="-4"/>
          <w:sz w:val="18"/>
        </w:rPr>
        <w:t> </w:t>
      </w:r>
      <w:r>
        <w:rPr>
          <w:rFonts w:ascii="Arial"/>
          <w:color w:val="221F1F"/>
          <w:sz w:val="18"/>
        </w:rPr>
        <w:t>suitable</w:t>
      </w:r>
      <w:r>
        <w:rPr>
          <w:rFonts w:ascii="Arial"/>
          <w:color w:val="221F1F"/>
          <w:spacing w:val="-4"/>
          <w:sz w:val="18"/>
        </w:rPr>
        <w:t> </w:t>
      </w:r>
      <w:r>
        <w:rPr>
          <w:rFonts w:ascii="Arial"/>
          <w:color w:val="221F1F"/>
          <w:sz w:val="18"/>
        </w:rPr>
        <w:t>for</w:t>
      </w:r>
      <w:r>
        <w:rPr>
          <w:rFonts w:ascii="Arial"/>
          <w:color w:val="221F1F"/>
          <w:spacing w:val="-4"/>
          <w:sz w:val="18"/>
        </w:rPr>
        <w:t> </w:t>
      </w:r>
      <w:r>
        <w:rPr>
          <w:rFonts w:ascii="Arial"/>
          <w:color w:val="221F1F"/>
          <w:spacing w:val="-1"/>
          <w:sz w:val="18"/>
        </w:rPr>
        <w:t>use</w:t>
      </w:r>
      <w:r>
        <w:rPr>
          <w:rFonts w:ascii="Arial"/>
          <w:color w:val="221F1F"/>
          <w:spacing w:val="-4"/>
          <w:sz w:val="18"/>
        </w:rPr>
        <w:t> </w:t>
      </w:r>
      <w:r>
        <w:rPr>
          <w:rFonts w:ascii="Arial"/>
          <w:color w:val="221F1F"/>
          <w:spacing w:val="-1"/>
          <w:sz w:val="18"/>
        </w:rPr>
        <w:t>as</w:t>
      </w:r>
      <w:r>
        <w:rPr>
          <w:rFonts w:ascii="Arial"/>
          <w:color w:val="221F1F"/>
          <w:spacing w:val="-5"/>
          <w:sz w:val="18"/>
        </w:rPr>
        <w:t> </w:t>
      </w:r>
      <w:r>
        <w:rPr>
          <w:rFonts w:ascii="Arial"/>
          <w:color w:val="221F1F"/>
          <w:sz w:val="18"/>
        </w:rPr>
        <w:t>a</w:t>
      </w:r>
      <w:r>
        <w:rPr>
          <w:rFonts w:ascii="Arial"/>
          <w:color w:val="221F1F"/>
          <w:spacing w:val="27"/>
          <w:sz w:val="18"/>
        </w:rPr>
        <w:t> </w:t>
      </w:r>
      <w:r>
        <w:rPr>
          <w:rFonts w:ascii="Arial"/>
          <w:color w:val="221F1F"/>
          <w:sz w:val="18"/>
        </w:rPr>
        <w:t>replacement</w:t>
      </w:r>
      <w:r>
        <w:rPr>
          <w:rFonts w:ascii="Arial"/>
          <w:color w:val="221F1F"/>
          <w:spacing w:val="32"/>
          <w:sz w:val="18"/>
        </w:rPr>
        <w:t> </w:t>
      </w:r>
      <w:r>
        <w:rPr>
          <w:rFonts w:ascii="Arial"/>
          <w:color w:val="221F1F"/>
          <w:sz w:val="18"/>
        </w:rPr>
        <w:t>to</w:t>
      </w:r>
      <w:r>
        <w:rPr>
          <w:rFonts w:ascii="Arial"/>
          <w:color w:val="221F1F"/>
          <w:spacing w:val="33"/>
          <w:sz w:val="18"/>
        </w:rPr>
        <w:t> </w:t>
      </w:r>
      <w:r>
        <w:rPr>
          <w:rFonts w:ascii="Arial"/>
          <w:color w:val="221F1F"/>
          <w:spacing w:val="-1"/>
          <w:sz w:val="18"/>
        </w:rPr>
        <w:t>help</w:t>
      </w:r>
      <w:r>
        <w:rPr>
          <w:rFonts w:ascii="Arial"/>
          <w:color w:val="221F1F"/>
          <w:spacing w:val="33"/>
          <w:sz w:val="18"/>
        </w:rPr>
        <w:t> </w:t>
      </w:r>
      <w:r>
        <w:rPr>
          <w:rFonts w:ascii="Arial"/>
          <w:color w:val="221F1F"/>
          <w:sz w:val="18"/>
        </w:rPr>
        <w:t>reduce</w:t>
      </w:r>
      <w:r>
        <w:rPr>
          <w:rFonts w:ascii="Arial"/>
          <w:color w:val="221F1F"/>
          <w:spacing w:val="33"/>
          <w:sz w:val="18"/>
        </w:rPr>
        <w:t> </w:t>
      </w:r>
      <w:r>
        <w:rPr>
          <w:rFonts w:ascii="Arial"/>
          <w:color w:val="221F1F"/>
          <w:sz w:val="18"/>
        </w:rPr>
        <w:t>system</w:t>
      </w:r>
      <w:r>
        <w:rPr>
          <w:rFonts w:ascii="Arial"/>
          <w:color w:val="221F1F"/>
          <w:spacing w:val="33"/>
          <w:sz w:val="18"/>
        </w:rPr>
        <w:t> </w:t>
      </w:r>
      <w:r>
        <w:rPr>
          <w:rFonts w:ascii="Arial"/>
          <w:color w:val="221F1F"/>
          <w:sz w:val="18"/>
        </w:rPr>
        <w:t>size.  </w:t>
      </w:r>
      <w:r>
        <w:rPr>
          <w:rFonts w:ascii="Arial"/>
          <w:color w:val="221F1F"/>
          <w:spacing w:val="17"/>
          <w:sz w:val="18"/>
        </w:rPr>
        <w:t> </w:t>
      </w:r>
      <w:r>
        <w:rPr>
          <w:rFonts w:ascii="Arial"/>
          <w:color w:val="221F1F"/>
          <w:sz w:val="18"/>
        </w:rPr>
        <w:t>These</w:t>
      </w:r>
      <w:r>
        <w:rPr>
          <w:rFonts w:ascii="Arial"/>
          <w:color w:val="221F1F"/>
          <w:spacing w:val="33"/>
          <w:sz w:val="18"/>
        </w:rPr>
        <w:t> </w:t>
      </w:r>
      <w:r>
        <w:rPr>
          <w:rFonts w:ascii="Arial"/>
          <w:color w:val="221F1F"/>
          <w:sz w:val="18"/>
        </w:rPr>
        <w:t>IC's</w:t>
      </w:r>
      <w:r>
        <w:rPr>
          <w:rFonts w:ascii="Arial"/>
          <w:color w:val="221F1F"/>
          <w:spacing w:val="33"/>
          <w:sz w:val="18"/>
        </w:rPr>
        <w:t> </w:t>
      </w:r>
      <w:r>
        <w:rPr>
          <w:rFonts w:ascii="Arial"/>
          <w:color w:val="221F1F"/>
          <w:spacing w:val="-1"/>
          <w:sz w:val="18"/>
        </w:rPr>
        <w:t>are</w:t>
      </w:r>
      <w:r>
        <w:rPr>
          <w:rFonts w:ascii="Arial"/>
          <w:color w:val="221F1F"/>
          <w:spacing w:val="21"/>
          <w:sz w:val="18"/>
        </w:rPr>
        <w:t> </w:t>
      </w:r>
      <w:r>
        <w:rPr>
          <w:rFonts w:ascii="Arial"/>
          <w:color w:val="221F1F"/>
          <w:spacing w:val="-1"/>
          <w:sz w:val="18"/>
        </w:rPr>
        <w:t>housed</w:t>
      </w:r>
      <w:r>
        <w:rPr>
          <w:rFonts w:ascii="Arial"/>
          <w:color w:val="221F1F"/>
          <w:sz w:val="18"/>
        </w:rPr>
        <w:t> </w:t>
      </w:r>
      <w:r>
        <w:rPr>
          <w:rFonts w:ascii="Arial"/>
          <w:color w:val="221F1F"/>
          <w:spacing w:val="-1"/>
          <w:sz w:val="18"/>
        </w:rPr>
        <w:t>in</w:t>
      </w:r>
      <w:r>
        <w:rPr>
          <w:rFonts w:ascii="Arial"/>
          <w:color w:val="221F1F"/>
          <w:sz w:val="18"/>
        </w:rPr>
        <w:t> a</w:t>
      </w:r>
      <w:r>
        <w:rPr>
          <w:rFonts w:ascii="Arial"/>
          <w:color w:val="221F1F"/>
          <w:spacing w:val="-1"/>
          <w:sz w:val="18"/>
        </w:rPr>
        <w:t> </w:t>
      </w:r>
      <w:r>
        <w:rPr>
          <w:rFonts w:ascii="Arial"/>
          <w:color w:val="221F1F"/>
          <w:sz w:val="18"/>
        </w:rPr>
        <w:t>6</w:t>
      </w:r>
      <w:r>
        <w:rPr>
          <w:rFonts w:ascii="Arial"/>
          <w:color w:val="221F1F"/>
          <w:spacing w:val="-1"/>
          <w:sz w:val="18"/>
        </w:rPr>
        <w:t> pin</w:t>
      </w:r>
      <w:r>
        <w:rPr>
          <w:rFonts w:ascii="Arial"/>
          <w:color w:val="221F1F"/>
          <w:sz w:val="18"/>
        </w:rPr>
        <w:t> super</w:t>
      </w:r>
      <w:r>
        <w:rPr>
          <w:rFonts w:ascii="Arial"/>
          <w:color w:val="221F1F"/>
          <w:spacing w:val="-1"/>
          <w:sz w:val="18"/>
        </w:rPr>
        <w:t> </w:t>
      </w:r>
      <w:r>
        <w:rPr>
          <w:rFonts w:ascii="Arial"/>
          <w:color w:val="221F1F"/>
          <w:sz w:val="18"/>
        </w:rPr>
        <w:t>minimold</w:t>
      </w:r>
      <w:r>
        <w:rPr>
          <w:rFonts w:ascii="Arial"/>
          <w:color w:val="221F1F"/>
          <w:spacing w:val="-1"/>
          <w:sz w:val="18"/>
        </w:rPr>
        <w:t> or</w:t>
      </w:r>
      <w:r>
        <w:rPr>
          <w:rFonts w:ascii="Arial"/>
          <w:color w:val="221F1F"/>
          <w:sz w:val="18"/>
        </w:rPr>
        <w:t> SOT-363</w:t>
      </w:r>
      <w:r>
        <w:rPr>
          <w:rFonts w:ascii="Arial"/>
          <w:color w:val="221F1F"/>
          <w:spacing w:val="-1"/>
          <w:sz w:val="18"/>
        </w:rPr>
        <w:t> package.</w:t>
      </w:r>
      <w:r>
        <w:rPr>
          <w:rFonts w:ascii="Arial"/>
          <w:sz w:val="18"/>
        </w:rPr>
      </w:r>
    </w:p>
    <w:p>
      <w:pPr>
        <w:spacing w:line="240" w:lineRule="auto" w:before="1"/>
        <w:rPr>
          <w:rFonts w:ascii="Arial" w:hAnsi="Arial" w:cs="Arial" w:eastAsia="Arial"/>
          <w:sz w:val="19"/>
          <w:szCs w:val="19"/>
        </w:rPr>
      </w:pPr>
    </w:p>
    <w:p>
      <w:pPr>
        <w:spacing w:line="250" w:lineRule="auto" w:before="0"/>
        <w:ind w:left="140" w:right="516" w:hanging="1"/>
        <w:jc w:val="left"/>
        <w:rPr>
          <w:rFonts w:ascii="Arial" w:hAnsi="Arial" w:cs="Arial" w:eastAsia="Arial"/>
          <w:sz w:val="18"/>
          <w:szCs w:val="18"/>
        </w:rPr>
      </w:pPr>
      <w:r>
        <w:rPr>
          <w:rFonts w:ascii="Arial"/>
          <w:color w:val="221F1F"/>
          <w:sz w:val="18"/>
        </w:rPr>
        <w:t>Stringent</w:t>
      </w:r>
      <w:r>
        <w:rPr>
          <w:rFonts w:ascii="Arial"/>
          <w:color w:val="221F1F"/>
          <w:spacing w:val="-8"/>
          <w:sz w:val="18"/>
        </w:rPr>
        <w:t> </w:t>
      </w:r>
      <w:r>
        <w:rPr>
          <w:rFonts w:ascii="Arial"/>
          <w:color w:val="221F1F"/>
          <w:spacing w:val="-1"/>
          <w:sz w:val="18"/>
        </w:rPr>
        <w:t>quality</w:t>
      </w:r>
      <w:r>
        <w:rPr>
          <w:rFonts w:ascii="Arial"/>
          <w:color w:val="221F1F"/>
          <w:spacing w:val="-7"/>
          <w:sz w:val="18"/>
        </w:rPr>
        <w:t> </w:t>
      </w:r>
      <w:r>
        <w:rPr>
          <w:rFonts w:ascii="Arial"/>
          <w:color w:val="221F1F"/>
          <w:spacing w:val="-1"/>
          <w:sz w:val="18"/>
        </w:rPr>
        <w:t>assurance</w:t>
      </w:r>
      <w:r>
        <w:rPr>
          <w:rFonts w:ascii="Arial"/>
          <w:color w:val="221F1F"/>
          <w:spacing w:val="-8"/>
          <w:sz w:val="18"/>
        </w:rPr>
        <w:t> </w:t>
      </w:r>
      <w:r>
        <w:rPr>
          <w:rFonts w:ascii="Arial"/>
          <w:color w:val="221F1F"/>
          <w:spacing w:val="-1"/>
          <w:sz w:val="18"/>
        </w:rPr>
        <w:t>and</w:t>
      </w:r>
      <w:r>
        <w:rPr>
          <w:rFonts w:ascii="Arial"/>
          <w:color w:val="221F1F"/>
          <w:spacing w:val="-7"/>
          <w:sz w:val="18"/>
        </w:rPr>
        <w:t> </w:t>
      </w:r>
      <w:r>
        <w:rPr>
          <w:rFonts w:ascii="Arial"/>
          <w:color w:val="221F1F"/>
          <w:sz w:val="18"/>
        </w:rPr>
        <w:t>test</w:t>
      </w:r>
      <w:r>
        <w:rPr>
          <w:rFonts w:ascii="Arial"/>
          <w:color w:val="221F1F"/>
          <w:spacing w:val="-8"/>
          <w:sz w:val="18"/>
        </w:rPr>
        <w:t> </w:t>
      </w:r>
      <w:r>
        <w:rPr>
          <w:rFonts w:ascii="Arial"/>
          <w:color w:val="221F1F"/>
          <w:spacing w:val="-1"/>
          <w:sz w:val="18"/>
        </w:rPr>
        <w:t>procedure</w:t>
      </w:r>
      <w:r>
        <w:rPr>
          <w:rFonts w:ascii="Arial"/>
          <w:color w:val="221F1F"/>
          <w:spacing w:val="-7"/>
          <w:sz w:val="18"/>
        </w:rPr>
        <w:t> </w:t>
      </w:r>
      <w:r>
        <w:rPr>
          <w:rFonts w:ascii="Arial"/>
          <w:color w:val="221F1F"/>
          <w:spacing w:val="-1"/>
          <w:sz w:val="18"/>
        </w:rPr>
        <w:t>ensure</w:t>
      </w:r>
      <w:r>
        <w:rPr>
          <w:rFonts w:ascii="Arial"/>
          <w:color w:val="221F1F"/>
          <w:spacing w:val="24"/>
          <w:sz w:val="18"/>
        </w:rPr>
        <w:t> </w:t>
      </w:r>
      <w:r>
        <w:rPr>
          <w:rFonts w:ascii="Arial"/>
          <w:color w:val="221F1F"/>
          <w:sz w:val="18"/>
        </w:rPr>
        <w:t>the</w:t>
      </w:r>
      <w:r>
        <w:rPr>
          <w:rFonts w:ascii="Arial"/>
          <w:color w:val="221F1F"/>
          <w:spacing w:val="-1"/>
          <w:sz w:val="18"/>
        </w:rPr>
        <w:t> highest</w:t>
      </w:r>
      <w:r>
        <w:rPr>
          <w:rFonts w:ascii="Arial"/>
          <w:color w:val="221F1F"/>
          <w:sz w:val="18"/>
        </w:rPr>
        <w:t> reliability</w:t>
      </w:r>
      <w:r>
        <w:rPr>
          <w:rFonts w:ascii="Arial"/>
          <w:color w:val="221F1F"/>
          <w:spacing w:val="-1"/>
          <w:sz w:val="18"/>
        </w:rPr>
        <w:t> and</w:t>
      </w:r>
      <w:r>
        <w:rPr>
          <w:rFonts w:ascii="Arial"/>
          <w:color w:val="221F1F"/>
          <w:sz w:val="18"/>
        </w:rPr>
        <w:t> </w:t>
      </w:r>
      <w:r>
        <w:rPr>
          <w:rFonts w:ascii="Arial"/>
          <w:color w:val="221F1F"/>
          <w:spacing w:val="-1"/>
          <w:sz w:val="18"/>
        </w:rPr>
        <w:t>performance.</w:t>
      </w:r>
      <w:r>
        <w:rPr>
          <w:rFonts w:ascii="Arial"/>
          <w:sz w:val="18"/>
        </w:rPr>
      </w:r>
    </w:p>
    <w:p>
      <w:pPr>
        <w:pStyle w:val="Heading2"/>
        <w:spacing w:line="240" w:lineRule="auto" w:before="70"/>
        <w:ind w:right="0"/>
        <w:jc w:val="left"/>
        <w:rPr>
          <w:rFonts w:ascii="Arial" w:hAnsi="Arial" w:cs="Arial" w:eastAsia="Arial"/>
          <w:b w:val="0"/>
          <w:bCs w:val="0"/>
        </w:rPr>
      </w:pPr>
      <w:r>
        <w:rPr>
          <w:b w:val="0"/>
        </w:rPr>
        <w:br w:type="column"/>
      </w:r>
      <w:r>
        <w:rPr>
          <w:rFonts w:ascii="Arial"/>
          <w:color w:val="221F1F"/>
        </w:rPr>
        <w:t>TYPICAL</w:t>
      </w:r>
      <w:r>
        <w:rPr>
          <w:rFonts w:ascii="Arial"/>
          <w:color w:val="221F1F"/>
          <w:spacing w:val="-6"/>
        </w:rPr>
        <w:t> </w:t>
      </w:r>
      <w:r>
        <w:rPr>
          <w:rFonts w:ascii="Arial"/>
          <w:color w:val="221F1F"/>
        </w:rPr>
        <w:t>PERFORMANCE</w:t>
      </w:r>
      <w:r>
        <w:rPr>
          <w:rFonts w:ascii="Arial"/>
          <w:color w:val="221F1F"/>
          <w:spacing w:val="-5"/>
        </w:rPr>
        <w:t> </w:t>
      </w:r>
      <w:r>
        <w:rPr>
          <w:rFonts w:ascii="Arial"/>
          <w:color w:val="221F1F"/>
          <w:spacing w:val="-1"/>
        </w:rPr>
        <w:t>CURVES</w:t>
      </w:r>
      <w:r>
        <w:rPr>
          <w:rFonts w:ascii="Arial"/>
          <w:b w:val="0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8"/>
          <w:szCs w:val="28"/>
        </w:rPr>
      </w:pPr>
    </w:p>
    <w:p>
      <w:pPr>
        <w:pStyle w:val="Heading4"/>
        <w:spacing w:line="240" w:lineRule="auto"/>
        <w:ind w:left="1772" w:right="0"/>
        <w:jc w:val="left"/>
        <w:rPr>
          <w:rFonts w:ascii="Arial" w:hAnsi="Arial" w:cs="Arial" w:eastAsia="Arial"/>
          <w:b w:val="0"/>
          <w:bCs w:val="0"/>
        </w:rPr>
      </w:pPr>
      <w:r>
        <w:rPr>
          <w:rFonts w:ascii="Arial"/>
          <w:color w:val="221F1F"/>
        </w:rPr>
        <w:t>GAIN</w:t>
      </w:r>
      <w:r>
        <w:rPr>
          <w:rFonts w:ascii="Arial"/>
          <w:color w:val="221F1F"/>
          <w:spacing w:val="-1"/>
        </w:rPr>
        <w:t> vs.</w:t>
      </w:r>
      <w:r>
        <w:rPr>
          <w:rFonts w:ascii="Arial"/>
          <w:color w:val="221F1F"/>
        </w:rPr>
        <w:t> FREQUENCY</w:t>
      </w:r>
      <w:r>
        <w:rPr>
          <w:rFonts w:ascii="Arial"/>
          <w:b w:val="0"/>
        </w:rPr>
      </w:r>
    </w:p>
    <w:p>
      <w:pPr>
        <w:spacing w:before="118"/>
        <w:ind w:left="1104" w:right="0" w:firstLine="0"/>
        <w:jc w:val="left"/>
        <w:rPr>
          <w:rFonts w:ascii="Arial" w:hAnsi="Arial" w:cs="Arial" w:eastAsia="Arial"/>
          <w:sz w:val="11"/>
          <w:szCs w:val="11"/>
        </w:rPr>
      </w:pPr>
      <w:r>
        <w:rPr/>
        <w:pict>
          <v:group style="position:absolute;margin-left:382.789307pt;margin-top:8.962134pt;width:135.6pt;height:135.5pt;mso-position-horizontal-relative:page;mso-position-vertical-relative:paragraph;z-index:-146176" coordorigin="7656,179" coordsize="2712,2710">
            <v:group style="position:absolute;left:7670;top:184;width:2684;height:2698" coordorigin="7670,184" coordsize="2684,2698">
              <v:shape style="position:absolute;left:7670;top:184;width:2684;height:2698" coordorigin="7670,184" coordsize="2684,2698" path="m7670,2882l10353,2882,10353,184,7670,184,7670,2882xe" filled="false" stroked="true" strokeweight=".466pt" strokecolor="#000000">
                <v:path arrowok="t"/>
              </v:shape>
            </v:group>
            <v:group style="position:absolute;left:7677;top:846;width:2681;height:2" coordorigin="7677,846" coordsize="2681,2">
              <v:shape style="position:absolute;left:7677;top:846;width:2681;height:2" coordorigin="7677,846" coordsize="2681,0" path="m7677,846l10357,846e" filled="false" stroked="true" strokeweight=".466pt" strokecolor="#000000">
                <v:path arrowok="t"/>
              </v:shape>
            </v:group>
            <v:group style="position:absolute;left:9642;top:1488;width:715;height:2" coordorigin="9642,1488" coordsize="715,2">
              <v:shape style="position:absolute;left:9642;top:1488;width:715;height:2" coordorigin="9642,1488" coordsize="715,0" path="m9642,1488l10357,1488e" filled="false" stroked="true" strokeweight=".466pt" strokecolor="#000000">
                <v:path arrowok="t"/>
              </v:shape>
            </v:group>
            <v:group style="position:absolute;left:7677;top:1488;width:1320;height:2" coordorigin="7677,1488" coordsize="1320,2">
              <v:shape style="position:absolute;left:7677;top:1488;width:1320;height:2" coordorigin="7677,1488" coordsize="1320,0" path="m7677,1488l8996,1488e" filled="false" stroked="true" strokeweight=".466pt" strokecolor="#000000">
                <v:path arrowok="t"/>
              </v:shape>
            </v:group>
            <v:group style="position:absolute;left:7677;top:2160;width:2681;height:2" coordorigin="7677,2160" coordsize="2681,2">
              <v:shape style="position:absolute;left:7677;top:2160;width:2681;height:2" coordorigin="7677,2160" coordsize="2681,0" path="m7677,2160l10357,2160e" filled="false" stroked="true" strokeweight=".466pt" strokecolor="#000000">
                <v:path arrowok="t"/>
              </v:shape>
            </v:group>
            <v:group style="position:absolute;left:8129;top:190;width:2;height:2695" coordorigin="8129,190" coordsize="2,2695">
              <v:shape style="position:absolute;left:8129;top:190;width:2;height:2695" coordorigin="8129,190" coordsize="0,2695" path="m8129,190l8129,2884e" filled="false" stroked="true" strokeweight=".466pt" strokecolor="#000000">
                <v:path arrowok="t"/>
              </v:shape>
            </v:group>
            <v:group style="position:absolute;left:8570;top:190;width:2;height:2695" coordorigin="8570,190" coordsize="2,2695">
              <v:shape style="position:absolute;left:8570;top:190;width:2;height:2695" coordorigin="8570,190" coordsize="0,2695" path="m8570,190l8570,2884e" filled="false" stroked="true" strokeweight=".466pt" strokecolor="#000000">
                <v:path arrowok="t"/>
              </v:shape>
            </v:group>
            <v:group style="position:absolute;left:8999;top:190;width:2;height:2695" coordorigin="8999,190" coordsize="2,2695">
              <v:shape style="position:absolute;left:8999;top:190;width:2;height:2695" coordorigin="8999,190" coordsize="0,2695" path="m8999,190l8999,2884e" filled="false" stroked="true" strokeweight=".466pt" strokecolor="#000000">
                <v:path arrowok="t"/>
              </v:shape>
            </v:group>
            <v:group style="position:absolute;left:9405;top:190;width:2;height:1249" coordorigin="9405,190" coordsize="2,1249">
              <v:shape style="position:absolute;left:9405;top:190;width:2;height:1249" coordorigin="9405,190" coordsize="0,1249" path="m9405,190l9405,1439e" filled="false" stroked="true" strokeweight=".466pt" strokecolor="#000000">
                <v:path arrowok="t"/>
              </v:shape>
            </v:group>
            <v:group style="position:absolute;left:9405;top:1575;width:2;height:1309" coordorigin="9405,1575" coordsize="2,1309">
              <v:shape style="position:absolute;left:9405;top:1575;width:2;height:1309" coordorigin="9405,1575" coordsize="0,1309" path="m9405,1575l9405,2884e" filled="false" stroked="true" strokeweight=".466pt" strokecolor="#000000">
                <v:path arrowok="t"/>
              </v:shape>
            </v:group>
            <v:group style="position:absolute;left:9892;top:190;width:2;height:150" coordorigin="9892,190" coordsize="2,150">
              <v:shape style="position:absolute;left:9892;top:190;width:2;height:150" coordorigin="9892,190" coordsize="0,150" path="m9892,190l9892,339e" filled="false" stroked="true" strokeweight=".466pt" strokecolor="#000000">
                <v:path arrowok="t"/>
              </v:shape>
            </v:group>
            <v:group style="position:absolute;left:9892;top:476;width:2;height:2409" coordorigin="9892,476" coordsize="2,2409">
              <v:shape style="position:absolute;left:9892;top:476;width:2;height:2409" coordorigin="9892,476" coordsize="0,2409" path="m9892,476l9892,2884e" filled="false" stroked="true" strokeweight=".466pt" strokecolor="#000000">
                <v:path arrowok="t"/>
              </v:shape>
            </v:group>
            <v:group style="position:absolute;left:7670;top:449;width:2684;height:1027" coordorigin="7670,449" coordsize="2684,1027">
              <v:shape style="position:absolute;left:7670;top:449;width:2684;height:1027" coordorigin="7670,449" coordsize="2684,1027" path="m7670,910l7718,874,7763,865,7785,866,7812,868,7831,870,7854,873,7880,877,7908,881,7973,888,8046,894,8126,896,8168,895,8254,888,8343,873,8432,848,8520,811,8607,759,8647,733,8716,689,8772,656,8838,620,8911,596,8987,588,9060,587,9164,554,9259,526,9344,501,9420,481,9488,465,9550,454,9605,449,9654,449,9740,468,9813,513,9880,587,9947,692,9982,758,10020,832,10061,915,10106,1007,10129,1040,10170,1096,10218,1164,10252,1220,10288,1292,10313,1357,10342,1441,10353,1475e" filled="false" stroked="true" strokeweight="1.398pt" strokecolor="#000000">
                <v:path arrowok="t"/>
              </v:shape>
            </v:group>
            <v:group style="position:absolute;left:7677;top:1290;width:2671;height:871" coordorigin="7677,1290" coordsize="2671,871">
              <v:shape style="position:absolute;left:7677;top:1290;width:2671;height:871" coordorigin="7677,1290" coordsize="2671,871" path="m7677,1660l7749,1652,7775,1651,7804,1651,7871,1648,7948,1643,8032,1633,8120,1618,8212,1597,8304,1566,8349,1548,8432,1519,8507,1493,8574,1469,8634,1448,8735,1414,8815,1387,8877,1366,8948,1345,9025,1326,9088,1313,9169,1299,9231,1293,9298,1290,9332,1290,9404,1295,9476,1306,9548,1325,9617,1353,9683,1391,9744,1441,9771,1467,9796,1491,9819,1512,9840,1531,9861,1550,9919,1606,9961,1651,10010,1708,10070,1782,10143,1878,10186,1937,10235,2003,10288,2077,10348,2160e" filled="false" stroked="true" strokeweight="1.398pt" strokecolor="#000000">
                <v:path arrowok="t"/>
              </v:shape>
            </v:group>
            <v:group style="position:absolute;left:9586;top:339;width:646;height:137" coordorigin="9586,339" coordsize="646,137">
              <v:shape style="position:absolute;left:9586;top:339;width:646;height:137" coordorigin="9586,339" coordsize="646,137" path="m9586,339l10232,339,10232,476,9586,476,9586,339xe" filled="true" fillcolor="#ffffff" stroked="false">
                <v:path arrowok="t"/>
                <v:fill type="solid"/>
              </v:shape>
            </v:group>
            <v:group style="position:absolute;left:8996;top:1439;width:646;height:137" coordorigin="8996,1439" coordsize="646,137">
              <v:shape style="position:absolute;left:8996;top:1439;width:646;height:137" coordorigin="8996,1439" coordsize="646,137" path="m8996,1439l9642,1439,9642,1575,8996,1575,8996,1439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>
          <w:rFonts w:ascii="Arial"/>
          <w:sz w:val="11"/>
        </w:rPr>
        <w:t>25</w:t>
      </w:r>
    </w:p>
    <w:p>
      <w:pPr>
        <w:spacing w:line="240" w:lineRule="auto" w:before="11"/>
        <w:rPr>
          <w:rFonts w:ascii="Arial" w:hAnsi="Arial" w:cs="Arial" w:eastAsia="Arial"/>
          <w:sz w:val="8"/>
          <w:szCs w:val="8"/>
        </w:rPr>
      </w:pPr>
    </w:p>
    <w:p>
      <w:pPr>
        <w:spacing w:before="0"/>
        <w:ind w:left="1104" w:right="0" w:firstLine="2114"/>
        <w:jc w:val="left"/>
        <w:rPr>
          <w:rFonts w:ascii="Arial" w:hAnsi="Arial" w:cs="Arial" w:eastAsia="Arial"/>
          <w:sz w:val="11"/>
          <w:szCs w:val="11"/>
        </w:rPr>
      </w:pPr>
      <w:r>
        <w:rPr>
          <w:rFonts w:ascii="Arial"/>
          <w:sz w:val="11"/>
        </w:rPr>
        <w:t>UPC2712TB</w:t>
      </w: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before="80"/>
        <w:ind w:left="1104" w:right="0" w:firstLine="0"/>
        <w:jc w:val="left"/>
        <w:rPr>
          <w:rFonts w:ascii="Arial" w:hAnsi="Arial" w:cs="Arial" w:eastAsia="Arial"/>
          <w:sz w:val="11"/>
          <w:szCs w:val="11"/>
        </w:rPr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46.862335pt;margin-top:14.857687pt;width:10pt;height:52.3pt;mso-position-horizontal-relative:page;mso-position-vertical-relative:paragraph;z-index:1120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77" w:lineRule="exact"/>
                    <w:ind w:right="0"/>
                    <w:jc w:val="left"/>
                    <w:rPr>
                      <w:rFonts w:ascii="Arial" w:hAnsi="Arial" w:cs="Arial" w:eastAsia="Arial"/>
                    </w:rPr>
                  </w:pPr>
                  <w:r>
                    <w:rPr>
                      <w:rFonts w:ascii="Arial"/>
                      <w:color w:val="221F1F"/>
                      <w:spacing w:val="-1"/>
                      <w:w w:val="99"/>
                    </w:rPr>
                    <w:t>G</w:t>
                  </w:r>
                  <w:r>
                    <w:rPr>
                      <w:rFonts w:ascii="Arial"/>
                      <w:color w:val="221F1F"/>
                      <w:spacing w:val="-1"/>
                    </w:rPr>
                    <w:t>ain</w:t>
                  </w:r>
                  <w:r>
                    <w:rPr>
                      <w:rFonts w:ascii="Arial"/>
                      <w:color w:val="221F1F"/>
                      <w:spacing w:val="-1"/>
                      <w:w w:val="99"/>
                    </w:rPr>
                    <w:t>,</w:t>
                  </w:r>
                  <w:r>
                    <w:rPr>
                      <w:rFonts w:ascii="Arial"/>
                      <w:color w:val="221F1F"/>
                    </w:rPr>
                    <w:t> </w:t>
                  </w:r>
                  <w:r>
                    <w:rPr>
                      <w:rFonts w:ascii="Arial"/>
                      <w:color w:val="221F1F"/>
                      <w:w w:val="99"/>
                    </w:rPr>
                    <w:t>GP</w:t>
                  </w:r>
                  <w:r>
                    <w:rPr>
                      <w:rFonts w:ascii="Arial"/>
                      <w:color w:val="221F1F"/>
                    </w:rPr>
                    <w:t> </w:t>
                  </w:r>
                  <w:r>
                    <w:rPr>
                      <w:rFonts w:ascii="Arial"/>
                      <w:color w:val="221F1F"/>
                      <w:spacing w:val="-1"/>
                    </w:rPr>
                    <w:t>(d</w:t>
                  </w:r>
                  <w:r>
                    <w:rPr>
                      <w:rFonts w:ascii="Arial"/>
                      <w:color w:val="221F1F"/>
                      <w:spacing w:val="-1"/>
                      <w:w w:val="99"/>
                    </w:rPr>
                    <w:t>B</w:t>
                  </w:r>
                  <w:r>
                    <w:rPr>
                      <w:rFonts w:ascii="Arial"/>
                      <w:color w:val="221F1F"/>
                      <w:spacing w:val="-1"/>
                    </w:rPr>
                    <w:t>)</w:t>
                  </w:r>
                  <w:r>
                    <w:rPr>
                      <w:rFonts w:ascii="Arial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Arial"/>
          <w:sz w:val="11"/>
        </w:rPr>
        <w:t>20</w:t>
      </w: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240" w:lineRule="auto" w:before="11"/>
        <w:rPr>
          <w:rFonts w:ascii="Arial" w:hAnsi="Arial" w:cs="Arial" w:eastAsia="Arial"/>
          <w:sz w:val="14"/>
          <w:szCs w:val="14"/>
        </w:rPr>
      </w:pPr>
    </w:p>
    <w:p>
      <w:pPr>
        <w:tabs>
          <w:tab w:pos="2628" w:val="left" w:leader="none"/>
        </w:tabs>
        <w:spacing w:before="0"/>
        <w:ind w:left="1104" w:right="0" w:firstLine="0"/>
        <w:jc w:val="left"/>
        <w:rPr>
          <w:rFonts w:ascii="Arial" w:hAnsi="Arial" w:cs="Arial" w:eastAsia="Arial"/>
          <w:sz w:val="11"/>
          <w:szCs w:val="11"/>
        </w:rPr>
      </w:pPr>
      <w:r>
        <w:rPr>
          <w:rFonts w:ascii="Arial"/>
          <w:position w:val="2"/>
          <w:sz w:val="11"/>
        </w:rPr>
        <w:t>15</w:t>
        <w:tab/>
      </w:r>
      <w:r>
        <w:rPr>
          <w:rFonts w:ascii="Arial"/>
          <w:spacing w:val="-1"/>
          <w:sz w:val="11"/>
        </w:rPr>
        <w:t>UPC2711TB</w:t>
      </w:r>
      <w:r>
        <w:rPr>
          <w:rFonts w:ascii="Arial"/>
          <w:sz w:val="11"/>
        </w:rPr>
      </w:r>
    </w:p>
    <w:p>
      <w:pPr>
        <w:spacing w:line="240" w:lineRule="auto" w:before="0"/>
        <w:rPr>
          <w:rFonts w:ascii="Arial" w:hAnsi="Arial" w:cs="Arial" w:eastAsia="Arial"/>
          <w:sz w:val="14"/>
          <w:szCs w:val="14"/>
        </w:rPr>
      </w:pPr>
    </w:p>
    <w:p>
      <w:pPr>
        <w:spacing w:line="240" w:lineRule="auto" w:before="0"/>
        <w:rPr>
          <w:rFonts w:ascii="Arial" w:hAnsi="Arial" w:cs="Arial" w:eastAsia="Arial"/>
          <w:sz w:val="14"/>
          <w:szCs w:val="14"/>
        </w:rPr>
      </w:pPr>
    </w:p>
    <w:p>
      <w:pPr>
        <w:spacing w:line="240" w:lineRule="auto" w:before="2"/>
        <w:rPr>
          <w:rFonts w:ascii="Arial" w:hAnsi="Arial" w:cs="Arial" w:eastAsia="Arial"/>
          <w:sz w:val="17"/>
          <w:szCs w:val="17"/>
        </w:rPr>
      </w:pPr>
    </w:p>
    <w:p>
      <w:pPr>
        <w:spacing w:before="0"/>
        <w:ind w:left="1104" w:right="0" w:firstLine="0"/>
        <w:jc w:val="left"/>
        <w:rPr>
          <w:rFonts w:ascii="Arial" w:hAnsi="Arial" w:cs="Arial" w:eastAsia="Arial"/>
          <w:sz w:val="11"/>
          <w:szCs w:val="11"/>
        </w:rPr>
      </w:pPr>
      <w:r>
        <w:rPr>
          <w:rFonts w:ascii="Arial"/>
          <w:sz w:val="11"/>
        </w:rPr>
        <w:t>10</w:t>
      </w: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240" w:lineRule="auto" w:before="5"/>
        <w:rPr>
          <w:rFonts w:ascii="Arial" w:hAnsi="Arial" w:cs="Arial" w:eastAsia="Arial"/>
          <w:sz w:val="11"/>
          <w:szCs w:val="11"/>
        </w:rPr>
      </w:pPr>
    </w:p>
    <w:p>
      <w:pPr>
        <w:spacing w:line="115" w:lineRule="exact" w:before="0"/>
        <w:ind w:left="1169" w:right="0" w:firstLine="0"/>
        <w:jc w:val="left"/>
        <w:rPr>
          <w:rFonts w:ascii="Arial" w:hAnsi="Arial" w:cs="Arial" w:eastAsia="Arial"/>
          <w:sz w:val="11"/>
          <w:szCs w:val="11"/>
        </w:rPr>
      </w:pPr>
      <w:r>
        <w:rPr>
          <w:rFonts w:ascii="Arial"/>
          <w:sz w:val="11"/>
        </w:rPr>
        <w:t>5</w:t>
      </w:r>
    </w:p>
    <w:p>
      <w:pPr>
        <w:tabs>
          <w:tab w:pos="2136" w:val="left" w:leader="none"/>
          <w:tab w:pos="2569" w:val="left" w:leader="none"/>
          <w:tab w:pos="3002" w:val="left" w:leader="none"/>
          <w:tab w:pos="3408" w:val="left" w:leader="none"/>
          <w:tab w:pos="3901" w:val="left" w:leader="none"/>
        </w:tabs>
        <w:spacing w:line="115" w:lineRule="exact" w:before="0"/>
        <w:ind w:left="1684" w:right="0" w:firstLine="0"/>
        <w:jc w:val="left"/>
        <w:rPr>
          <w:rFonts w:ascii="Arial" w:hAnsi="Arial" w:cs="Arial" w:eastAsia="Arial"/>
          <w:sz w:val="11"/>
          <w:szCs w:val="11"/>
        </w:rPr>
      </w:pPr>
      <w:r>
        <w:rPr>
          <w:rFonts w:ascii="Arial"/>
          <w:sz w:val="11"/>
        </w:rPr>
        <w:t>0.5</w:t>
        <w:tab/>
        <w:t>1.0</w:t>
        <w:tab/>
        <w:t>1.5</w:t>
        <w:tab/>
        <w:t>2.0</w:t>
        <w:tab/>
        <w:t>2.5</w:t>
        <w:tab/>
        <w:t>3.0</w:t>
      </w: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240" w:lineRule="auto" w:before="7"/>
        <w:rPr>
          <w:rFonts w:ascii="Arial" w:hAnsi="Arial" w:cs="Arial" w:eastAsia="Arial"/>
          <w:sz w:val="9"/>
          <w:szCs w:val="9"/>
        </w:rPr>
      </w:pPr>
    </w:p>
    <w:p>
      <w:pPr>
        <w:pStyle w:val="BodyText"/>
        <w:spacing w:line="240" w:lineRule="auto"/>
        <w:ind w:left="0" w:right="596"/>
        <w:jc w:val="center"/>
        <w:rPr>
          <w:rFonts w:ascii="Arial" w:hAnsi="Arial" w:cs="Arial" w:eastAsia="Arial"/>
        </w:rPr>
      </w:pPr>
      <w:r>
        <w:rPr>
          <w:rFonts w:ascii="Arial"/>
          <w:color w:val="221F1F"/>
        </w:rPr>
        <w:t>Frequency,</w:t>
      </w:r>
      <w:r>
        <w:rPr>
          <w:rFonts w:ascii="Arial"/>
          <w:color w:val="221F1F"/>
          <w:spacing w:val="-2"/>
        </w:rPr>
        <w:t> </w:t>
      </w:r>
      <w:r>
        <w:rPr>
          <w:rFonts w:ascii="Arial"/>
          <w:color w:val="221F1F"/>
        </w:rPr>
        <w:t>f (GHz)</w:t>
      </w:r>
      <w:r>
        <w:rPr>
          <w:rFonts w:ascii="Arial"/>
        </w:rPr>
      </w:r>
    </w:p>
    <w:p>
      <w:pPr>
        <w:spacing w:after="0" w:line="240" w:lineRule="auto"/>
        <w:jc w:val="center"/>
        <w:rPr>
          <w:rFonts w:ascii="Arial" w:hAnsi="Arial" w:cs="Arial" w:eastAsia="Arial"/>
        </w:rPr>
        <w:sectPr>
          <w:type w:val="continuous"/>
          <w:pgSz w:w="12240" w:h="15840"/>
          <w:pgMar w:top="660" w:bottom="280" w:left="840" w:right="0"/>
          <w:cols w:num="2" w:equalWidth="0">
            <w:col w:w="4942" w:space="597"/>
            <w:col w:w="5861"/>
          </w:cols>
        </w:sect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  <w:r>
        <w:rPr/>
        <w:pict>
          <v:shape style="position:absolute;margin-left:-57.163788pt;margin-top:349.873558pt;width:730.55pt;height:96.05pt;mso-position-horizontal-relative:page;mso-position-vertical-relative:page;z-index:-146128;rotation:310" type="#_x0000_t136" fillcolor="#000000" stroked="f">
            <o:extrusion v:ext="view" autorotationcenter="t"/>
            <v:textpath style="font-family:&amp;quot;Arial&amp;quot;;font-size:96pt;v-text-kern:t;mso-text-shadow:auto;font-weight:bold" string="DISCONTINUED"/>
            <w10:wrap type="none"/>
          </v:shape>
        </w:pict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5"/>
        <w:rPr>
          <w:rFonts w:ascii="Arial" w:hAnsi="Arial" w:cs="Arial" w:eastAsia="Arial"/>
          <w:sz w:val="17"/>
          <w:szCs w:val="17"/>
        </w:rPr>
      </w:pPr>
    </w:p>
    <w:p>
      <w:pPr>
        <w:spacing w:before="0"/>
        <w:ind w:left="122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 w:hAnsi="Arial" w:cs="Arial" w:eastAsia="Arial"/>
          <w:b/>
          <w:bCs/>
          <w:color w:val="221F1F"/>
          <w:sz w:val="20"/>
          <w:szCs w:val="20"/>
        </w:rPr>
        <w:t>ELECTRICAL</w:t>
      </w:r>
      <w:r>
        <w:rPr>
          <w:rFonts w:ascii="Arial" w:hAnsi="Arial" w:cs="Arial" w:eastAsia="Arial"/>
          <w:b/>
          <w:bCs/>
          <w:color w:val="221F1F"/>
          <w:spacing w:val="-3"/>
          <w:sz w:val="20"/>
          <w:szCs w:val="20"/>
        </w:rPr>
        <w:t> </w:t>
      </w:r>
      <w:r>
        <w:rPr>
          <w:rFonts w:ascii="Arial" w:hAnsi="Arial" w:cs="Arial" w:eastAsia="Arial"/>
          <w:b/>
          <w:bCs/>
          <w:color w:val="221F1F"/>
          <w:spacing w:val="-1"/>
          <w:sz w:val="20"/>
          <w:szCs w:val="20"/>
        </w:rPr>
        <w:t>CHARACTERISTICS </w:t>
      </w:r>
      <w:r>
        <w:rPr>
          <w:rFonts w:ascii="Arial" w:hAnsi="Arial" w:cs="Arial" w:eastAsia="Arial"/>
          <w:color w:val="221F1F"/>
          <w:spacing w:val="-1"/>
          <w:sz w:val="16"/>
          <w:szCs w:val="16"/>
        </w:rPr>
        <w:t>(T</w:t>
      </w:r>
      <w:r>
        <w:rPr>
          <w:rFonts w:ascii="Arial" w:hAnsi="Arial" w:cs="Arial" w:eastAsia="Arial"/>
          <w:color w:val="221F1F"/>
          <w:spacing w:val="-1"/>
          <w:sz w:val="12"/>
          <w:szCs w:val="12"/>
        </w:rPr>
        <w:t>A</w:t>
      </w:r>
      <w:r>
        <w:rPr>
          <w:rFonts w:ascii="Arial" w:hAnsi="Arial" w:cs="Arial" w:eastAsia="Arial"/>
          <w:color w:val="221F1F"/>
          <w:spacing w:val="10"/>
          <w:sz w:val="12"/>
          <w:szCs w:val="12"/>
        </w:rPr>
        <w:t> </w:t>
      </w:r>
      <w:r>
        <w:rPr>
          <w:rFonts w:ascii="Arial" w:hAnsi="Arial" w:cs="Arial" w:eastAsia="Arial"/>
          <w:color w:val="221F1F"/>
          <w:sz w:val="16"/>
          <w:szCs w:val="16"/>
        </w:rPr>
        <w:t>= +25</w:t>
      </w:r>
      <w:r>
        <w:rPr>
          <w:rFonts w:ascii="Arial" w:hAnsi="Arial" w:cs="Arial" w:eastAsia="Arial"/>
          <w:color w:val="221F1F"/>
          <w:spacing w:val="-2"/>
          <w:sz w:val="16"/>
          <w:szCs w:val="16"/>
        </w:rPr>
        <w:t> </w:t>
      </w:r>
      <w:r>
        <w:rPr>
          <w:rFonts w:ascii="Symbol" w:hAnsi="Symbol" w:cs="Symbol" w:eastAsia="Symbol"/>
          <w:color w:val="221F1F"/>
          <w:spacing w:val="-1"/>
          <w:sz w:val="16"/>
          <w:szCs w:val="16"/>
        </w:rPr>
        <w:t></w:t>
      </w:r>
      <w:r>
        <w:rPr>
          <w:rFonts w:ascii="Arial" w:hAnsi="Arial" w:cs="Arial" w:eastAsia="Arial"/>
          <w:color w:val="221F1F"/>
          <w:spacing w:val="-1"/>
          <w:sz w:val="16"/>
          <w:szCs w:val="16"/>
        </w:rPr>
        <w:t>C, V</w:t>
      </w:r>
      <w:r>
        <w:rPr>
          <w:rFonts w:ascii="Arial" w:hAnsi="Arial" w:cs="Arial" w:eastAsia="Arial"/>
          <w:color w:val="221F1F"/>
          <w:spacing w:val="-1"/>
          <w:sz w:val="12"/>
          <w:szCs w:val="12"/>
        </w:rPr>
        <w:t>CC</w:t>
      </w:r>
      <w:r>
        <w:rPr>
          <w:rFonts w:ascii="Arial" w:hAnsi="Arial" w:cs="Arial" w:eastAsia="Arial"/>
          <w:color w:val="221F1F"/>
          <w:spacing w:val="10"/>
          <w:sz w:val="12"/>
          <w:szCs w:val="12"/>
        </w:rPr>
        <w:t> </w:t>
      </w:r>
      <w:r>
        <w:rPr>
          <w:rFonts w:ascii="Arial" w:hAnsi="Arial" w:cs="Arial" w:eastAsia="Arial"/>
          <w:color w:val="221F1F"/>
          <w:sz w:val="16"/>
          <w:szCs w:val="16"/>
        </w:rPr>
        <w:t>=</w:t>
      </w:r>
      <w:r>
        <w:rPr>
          <w:rFonts w:ascii="Arial" w:hAnsi="Arial" w:cs="Arial" w:eastAsia="Arial"/>
          <w:color w:val="221F1F"/>
          <w:spacing w:val="-1"/>
          <w:sz w:val="16"/>
          <w:szCs w:val="16"/>
        </w:rPr>
        <w:t> 5.0 </w:t>
      </w:r>
      <w:r>
        <w:rPr>
          <w:rFonts w:ascii="Arial" w:hAnsi="Arial" w:cs="Arial" w:eastAsia="Arial"/>
          <w:color w:val="221F1F"/>
          <w:sz w:val="16"/>
          <w:szCs w:val="16"/>
        </w:rPr>
        <w:t>V,</w:t>
      </w:r>
      <w:r>
        <w:rPr>
          <w:rFonts w:ascii="Arial" w:hAnsi="Arial" w:cs="Arial" w:eastAsia="Arial"/>
          <w:color w:val="221F1F"/>
          <w:spacing w:val="-2"/>
          <w:sz w:val="16"/>
          <w:szCs w:val="16"/>
        </w:rPr>
        <w:t> </w:t>
      </w:r>
      <w:r>
        <w:rPr>
          <w:rFonts w:ascii="Arial" w:hAnsi="Arial" w:cs="Arial" w:eastAsia="Arial"/>
          <w:color w:val="221F1F"/>
          <w:spacing w:val="-1"/>
          <w:sz w:val="16"/>
          <w:szCs w:val="16"/>
        </w:rPr>
        <w:t>Z</w:t>
      </w:r>
      <w:r>
        <w:rPr>
          <w:rFonts w:ascii="Arial" w:hAnsi="Arial" w:cs="Arial" w:eastAsia="Arial"/>
          <w:color w:val="221F1F"/>
          <w:spacing w:val="-1"/>
          <w:sz w:val="12"/>
          <w:szCs w:val="12"/>
        </w:rPr>
        <w:t>L</w:t>
      </w:r>
      <w:r>
        <w:rPr>
          <w:rFonts w:ascii="Arial" w:hAnsi="Arial" w:cs="Arial" w:eastAsia="Arial"/>
          <w:color w:val="221F1F"/>
          <w:spacing w:val="11"/>
          <w:sz w:val="12"/>
          <w:szCs w:val="12"/>
        </w:rPr>
        <w:t> </w:t>
      </w:r>
      <w:r>
        <w:rPr>
          <w:rFonts w:ascii="Arial" w:hAnsi="Arial" w:cs="Arial" w:eastAsia="Arial"/>
          <w:color w:val="221F1F"/>
          <w:sz w:val="16"/>
          <w:szCs w:val="16"/>
        </w:rPr>
        <w:t>=</w:t>
      </w:r>
      <w:r>
        <w:rPr>
          <w:rFonts w:ascii="Arial" w:hAnsi="Arial" w:cs="Arial" w:eastAsia="Arial"/>
          <w:color w:val="221F1F"/>
          <w:spacing w:val="-1"/>
          <w:sz w:val="16"/>
          <w:szCs w:val="16"/>
        </w:rPr>
        <w:t> Z</w:t>
      </w:r>
      <w:r>
        <w:rPr>
          <w:rFonts w:ascii="Arial" w:hAnsi="Arial" w:cs="Arial" w:eastAsia="Arial"/>
          <w:color w:val="221F1F"/>
          <w:spacing w:val="-1"/>
          <w:sz w:val="12"/>
          <w:szCs w:val="12"/>
        </w:rPr>
        <w:t>S</w:t>
      </w:r>
      <w:r>
        <w:rPr>
          <w:rFonts w:ascii="Arial" w:hAnsi="Arial" w:cs="Arial" w:eastAsia="Arial"/>
          <w:color w:val="221F1F"/>
          <w:spacing w:val="10"/>
          <w:sz w:val="12"/>
          <w:szCs w:val="12"/>
        </w:rPr>
        <w:t> </w:t>
      </w:r>
      <w:r>
        <w:rPr>
          <w:rFonts w:ascii="Arial" w:hAnsi="Arial" w:cs="Arial" w:eastAsia="Arial"/>
          <w:color w:val="221F1F"/>
          <w:sz w:val="16"/>
          <w:szCs w:val="16"/>
        </w:rPr>
        <w:t>=</w:t>
      </w:r>
      <w:r>
        <w:rPr>
          <w:rFonts w:ascii="Arial" w:hAnsi="Arial" w:cs="Arial" w:eastAsia="Arial"/>
          <w:color w:val="221F1F"/>
          <w:spacing w:val="-1"/>
          <w:sz w:val="16"/>
          <w:szCs w:val="16"/>
        </w:rPr>
        <w:t> 50 </w:t>
      </w:r>
      <w:r>
        <w:rPr>
          <w:rFonts w:ascii="Arial" w:hAnsi="Arial" w:cs="Arial" w:eastAsia="Arial"/>
          <w:color w:val="221F1F"/>
          <w:sz w:val="16"/>
          <w:szCs w:val="16"/>
        </w:rPr>
        <w:t>W)</w:t>
      </w:r>
      <w:r>
        <w:rPr>
          <w:rFonts w:ascii="Arial" w:hAnsi="Arial" w:cs="Arial" w:eastAsia="Arial"/>
          <w:sz w:val="16"/>
          <w:szCs w:val="16"/>
        </w:rPr>
      </w:r>
    </w:p>
    <w:p>
      <w:pPr>
        <w:spacing w:line="240" w:lineRule="auto" w:before="6"/>
        <w:rPr>
          <w:rFonts w:ascii="Arial" w:hAnsi="Arial" w:cs="Arial" w:eastAsia="Arial"/>
          <w:sz w:val="8"/>
          <w:szCs w:val="8"/>
        </w:rPr>
      </w:pPr>
    </w:p>
    <w:tbl>
      <w:tblPr>
        <w:tblW w:w="0" w:type="auto"/>
        <w:jc w:val="left"/>
        <w:tblInd w:w="121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78"/>
        <w:gridCol w:w="4376"/>
        <w:gridCol w:w="980"/>
        <w:gridCol w:w="745"/>
        <w:gridCol w:w="680"/>
        <w:gridCol w:w="641"/>
        <w:gridCol w:w="629"/>
        <w:gridCol w:w="640"/>
        <w:gridCol w:w="640"/>
      </w:tblGrid>
      <w:tr>
        <w:trPr>
          <w:trHeight w:val="470" w:hRule="exact"/>
        </w:trPr>
        <w:tc>
          <w:tcPr>
            <w:tcW w:w="6335" w:type="dxa"/>
            <w:gridSpan w:val="3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50" w:lineRule="auto" w:before="60"/>
              <w:ind w:left="2350" w:right="2426" w:hanging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21F1F"/>
                <w:spacing w:val="-1"/>
                <w:sz w:val="16"/>
              </w:rPr>
              <w:t>PART</w:t>
            </w:r>
            <w:r>
              <w:rPr>
                <w:rFonts w:ascii="Arial"/>
                <w:b/>
                <w:color w:val="221F1F"/>
                <w:spacing w:val="-4"/>
                <w:sz w:val="16"/>
              </w:rPr>
              <w:t> </w:t>
            </w:r>
            <w:r>
              <w:rPr>
                <w:rFonts w:ascii="Arial"/>
                <w:b/>
                <w:color w:val="221F1F"/>
                <w:spacing w:val="-1"/>
                <w:sz w:val="16"/>
              </w:rPr>
              <w:t>NUMBER</w:t>
            </w:r>
            <w:r>
              <w:rPr>
                <w:rFonts w:ascii="Arial"/>
                <w:b/>
                <w:color w:val="221F1F"/>
                <w:spacing w:val="25"/>
                <w:sz w:val="16"/>
              </w:rPr>
              <w:t> </w:t>
            </w:r>
            <w:r>
              <w:rPr>
                <w:rFonts w:ascii="Arial"/>
                <w:b/>
                <w:color w:val="221F1F"/>
                <w:spacing w:val="-1"/>
                <w:sz w:val="16"/>
              </w:rPr>
              <w:t>PACKAGE</w:t>
            </w:r>
            <w:r>
              <w:rPr>
                <w:rFonts w:ascii="Arial"/>
                <w:b/>
                <w:color w:val="221F1F"/>
                <w:spacing w:val="-9"/>
                <w:sz w:val="16"/>
              </w:rPr>
              <w:t> </w:t>
            </w:r>
            <w:r>
              <w:rPr>
                <w:rFonts w:ascii="Arial"/>
                <w:b/>
                <w:color w:val="221F1F"/>
                <w:spacing w:val="-1"/>
                <w:sz w:val="16"/>
              </w:rPr>
              <w:t>OUTLINE</w:t>
            </w:r>
            <w:r>
              <w:rPr>
                <w:rFonts w:ascii="Arial"/>
                <w:sz w:val="16"/>
              </w:rPr>
            </w:r>
          </w:p>
        </w:tc>
        <w:tc>
          <w:tcPr>
            <w:tcW w:w="2066" w:type="dxa"/>
            <w:gridSpan w:val="3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50" w:lineRule="auto" w:before="60"/>
              <w:ind w:left="954" w:right="506" w:hanging="314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21F1F"/>
                <w:spacing w:val="-1"/>
                <w:sz w:val="16"/>
              </w:rPr>
              <w:t>UPC2711TB</w:t>
            </w:r>
            <w:r>
              <w:rPr>
                <w:rFonts w:ascii="Arial"/>
                <w:b/>
                <w:color w:val="221F1F"/>
                <w:spacing w:val="24"/>
                <w:sz w:val="16"/>
              </w:rPr>
              <w:t> </w:t>
            </w:r>
            <w:r>
              <w:rPr>
                <w:rFonts w:ascii="Arial"/>
                <w:b/>
                <w:color w:val="221F1F"/>
                <w:spacing w:val="-1"/>
                <w:sz w:val="16"/>
              </w:rPr>
              <w:t>S06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909" w:type="dxa"/>
            <w:gridSpan w:val="3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50" w:lineRule="auto" w:before="60"/>
              <w:ind w:left="807" w:right="495" w:hanging="313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21F1F"/>
                <w:spacing w:val="-1"/>
                <w:sz w:val="16"/>
              </w:rPr>
              <w:t>UPC2712TB</w:t>
            </w:r>
            <w:r>
              <w:rPr>
                <w:rFonts w:ascii="Arial"/>
                <w:b/>
                <w:color w:val="221F1F"/>
                <w:spacing w:val="24"/>
                <w:sz w:val="16"/>
              </w:rPr>
              <w:t> </w:t>
            </w:r>
            <w:r>
              <w:rPr>
                <w:rFonts w:ascii="Arial"/>
                <w:b/>
                <w:color w:val="221F1F"/>
                <w:spacing w:val="-1"/>
                <w:sz w:val="16"/>
              </w:rPr>
              <w:t>S06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340" w:hRule="exact"/>
        </w:trPr>
        <w:tc>
          <w:tcPr>
            <w:tcW w:w="97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54"/>
              <w:ind w:left="9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21F1F"/>
                <w:sz w:val="16"/>
              </w:rPr>
              <w:t>SYMBOLS</w:t>
            </w:r>
            <w:r>
              <w:rPr>
                <w:rFonts w:ascii="Arial"/>
                <w:sz w:val="16"/>
              </w:rPr>
            </w:r>
          </w:p>
        </w:tc>
        <w:tc>
          <w:tcPr>
            <w:tcW w:w="437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54"/>
              <w:ind w:left="93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21F1F"/>
                <w:sz w:val="16"/>
              </w:rPr>
              <w:t>PARAMETERS</w:t>
            </w:r>
            <w:r>
              <w:rPr>
                <w:rFonts w:ascii="Arial"/>
                <w:b/>
                <w:color w:val="221F1F"/>
                <w:spacing w:val="-6"/>
                <w:sz w:val="16"/>
              </w:rPr>
              <w:t> </w:t>
            </w:r>
            <w:r>
              <w:rPr>
                <w:rFonts w:ascii="Arial"/>
                <w:b/>
                <w:color w:val="221F1F"/>
                <w:spacing w:val="-1"/>
                <w:sz w:val="16"/>
              </w:rPr>
              <w:t>AND</w:t>
            </w:r>
            <w:r>
              <w:rPr>
                <w:rFonts w:ascii="Arial"/>
                <w:b/>
                <w:color w:val="221F1F"/>
                <w:spacing w:val="-6"/>
                <w:sz w:val="16"/>
              </w:rPr>
              <w:t> </w:t>
            </w:r>
            <w:r>
              <w:rPr>
                <w:rFonts w:ascii="Arial"/>
                <w:b/>
                <w:color w:val="221F1F"/>
                <w:spacing w:val="-1"/>
                <w:sz w:val="16"/>
              </w:rPr>
              <w:t>CONDITIONS</w:t>
            </w:r>
            <w:r>
              <w:rPr>
                <w:rFonts w:ascii="Arial"/>
                <w:sz w:val="16"/>
              </w:rPr>
            </w:r>
          </w:p>
        </w:tc>
        <w:tc>
          <w:tcPr>
            <w:tcW w:w="9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54"/>
              <w:ind w:left="21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21F1F"/>
                <w:spacing w:val="-1"/>
                <w:sz w:val="16"/>
              </w:rPr>
              <w:t>UNITS</w:t>
            </w:r>
            <w:r>
              <w:rPr>
                <w:rFonts w:ascii="Arial"/>
                <w:sz w:val="16"/>
              </w:rPr>
            </w:r>
          </w:p>
        </w:tc>
        <w:tc>
          <w:tcPr>
            <w:tcW w:w="745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54"/>
              <w:ind w:left="20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21F1F"/>
                <w:sz w:val="16"/>
              </w:rPr>
              <w:t>MIN</w:t>
            </w:r>
            <w:r>
              <w:rPr>
                <w:rFonts w:ascii="Arial"/>
                <w:sz w:val="16"/>
              </w:rPr>
            </w:r>
          </w:p>
        </w:tc>
        <w:tc>
          <w:tcPr>
            <w:tcW w:w="6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54"/>
              <w:ind w:left="19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21F1F"/>
                <w:sz w:val="16"/>
              </w:rPr>
              <w:t>TYP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54"/>
              <w:ind w:left="15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21F1F"/>
                <w:sz w:val="16"/>
              </w:rPr>
              <w:t>MAX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54"/>
              <w:ind w:left="18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21F1F"/>
                <w:sz w:val="16"/>
              </w:rPr>
              <w:t>MIN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54"/>
              <w:ind w:left="16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21F1F"/>
                <w:sz w:val="16"/>
              </w:rPr>
              <w:t>TYP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54"/>
              <w:ind w:left="16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21F1F"/>
                <w:sz w:val="16"/>
              </w:rPr>
              <w:t>MAX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70" w:hRule="exact"/>
        </w:trPr>
        <w:tc>
          <w:tcPr>
            <w:tcW w:w="97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6"/>
              <w:ind w:right="24"/>
              <w:jc w:val="center"/>
              <w:rPr>
                <w:rFonts w:ascii="Arial" w:hAnsi="Arial" w:cs="Arial" w:eastAsia="Arial"/>
                <w:sz w:val="12"/>
                <w:szCs w:val="12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I</w:t>
            </w:r>
            <w:r>
              <w:rPr>
                <w:rFonts w:ascii="Arial"/>
                <w:color w:val="221F1F"/>
                <w:spacing w:val="-1"/>
                <w:sz w:val="12"/>
              </w:rPr>
              <w:t>CC</w:t>
            </w:r>
            <w:r>
              <w:rPr>
                <w:rFonts w:ascii="Arial"/>
                <w:sz w:val="12"/>
              </w:rPr>
            </w:r>
          </w:p>
        </w:tc>
        <w:tc>
          <w:tcPr>
            <w:tcW w:w="437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6"/>
              <w:ind w:left="9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Circuit Current</w:t>
            </w:r>
            <w:r>
              <w:rPr>
                <w:rFonts w:ascii="Arial"/>
                <w:color w:val="221F1F"/>
                <w:sz w:val="16"/>
              </w:rPr>
              <w:t>  </w:t>
            </w:r>
            <w:r>
              <w:rPr>
                <w:rFonts w:ascii="Arial"/>
                <w:color w:val="221F1F"/>
                <w:spacing w:val="-1"/>
                <w:sz w:val="16"/>
              </w:rPr>
              <w:t>(no signal)</w:t>
            </w:r>
            <w:r>
              <w:rPr>
                <w:rFonts w:ascii="Arial"/>
                <w:sz w:val="16"/>
              </w:rPr>
            </w:r>
          </w:p>
        </w:tc>
        <w:tc>
          <w:tcPr>
            <w:tcW w:w="9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6"/>
              <w:ind w:right="5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z w:val="16"/>
              </w:rPr>
              <w:t>mA</w:t>
            </w:r>
            <w:r>
              <w:rPr>
                <w:rFonts w:ascii="Arial"/>
                <w:sz w:val="16"/>
              </w:rPr>
            </w:r>
          </w:p>
        </w:tc>
        <w:tc>
          <w:tcPr>
            <w:tcW w:w="745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6"/>
              <w:ind w:right="2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z w:val="16"/>
              </w:rPr>
              <w:t>9</w:t>
            </w:r>
            <w:r>
              <w:rPr>
                <w:rFonts w:ascii="Arial"/>
                <w:sz w:val="16"/>
              </w:rPr>
            </w:r>
          </w:p>
        </w:tc>
        <w:tc>
          <w:tcPr>
            <w:tcW w:w="6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6"/>
              <w:ind w:left="30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12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6"/>
              <w:ind w:left="29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15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6"/>
              <w:ind w:left="38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z w:val="16"/>
              </w:rPr>
              <w:t>9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6"/>
              <w:ind w:left="11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12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6"/>
              <w:ind w:left="25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15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300" w:hRule="exact"/>
        </w:trPr>
        <w:tc>
          <w:tcPr>
            <w:tcW w:w="97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44"/>
              <w:ind w:right="25"/>
              <w:jc w:val="center"/>
              <w:rPr>
                <w:rFonts w:ascii="Arial" w:hAnsi="Arial" w:cs="Arial" w:eastAsia="Arial"/>
                <w:sz w:val="12"/>
                <w:szCs w:val="12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G</w:t>
            </w:r>
            <w:r>
              <w:rPr>
                <w:rFonts w:ascii="Arial"/>
                <w:color w:val="221F1F"/>
                <w:spacing w:val="-1"/>
                <w:sz w:val="12"/>
              </w:rPr>
              <w:t>P</w:t>
            </w:r>
            <w:r>
              <w:rPr>
                <w:rFonts w:ascii="Arial"/>
                <w:sz w:val="12"/>
              </w:rPr>
            </w:r>
          </w:p>
        </w:tc>
        <w:tc>
          <w:tcPr>
            <w:tcW w:w="437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44"/>
              <w:ind w:left="9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Power</w:t>
            </w:r>
            <w:r>
              <w:rPr>
                <w:rFonts w:ascii="Arial"/>
                <w:color w:val="221F1F"/>
                <w:spacing w:val="-2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Gain, </w:t>
            </w:r>
            <w:r>
              <w:rPr>
                <w:rFonts w:ascii="Arial"/>
                <w:color w:val="221F1F"/>
                <w:sz w:val="16"/>
              </w:rPr>
              <w:t>f</w:t>
            </w:r>
            <w:r>
              <w:rPr>
                <w:rFonts w:ascii="Arial"/>
                <w:color w:val="221F1F"/>
                <w:spacing w:val="-1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=</w:t>
            </w:r>
            <w:r>
              <w:rPr>
                <w:rFonts w:ascii="Arial"/>
                <w:color w:val="221F1F"/>
                <w:spacing w:val="-1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1</w:t>
            </w:r>
            <w:r>
              <w:rPr>
                <w:rFonts w:ascii="Arial"/>
                <w:color w:val="221F1F"/>
                <w:spacing w:val="-2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GHz</w:t>
            </w:r>
            <w:r>
              <w:rPr>
                <w:rFonts w:ascii="Arial"/>
                <w:sz w:val="16"/>
              </w:rPr>
            </w:r>
          </w:p>
        </w:tc>
        <w:tc>
          <w:tcPr>
            <w:tcW w:w="9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44"/>
              <w:ind w:right="5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dB</w:t>
            </w:r>
            <w:r>
              <w:rPr>
                <w:rFonts w:ascii="Arial"/>
                <w:sz w:val="16"/>
              </w:rPr>
            </w:r>
          </w:p>
        </w:tc>
        <w:tc>
          <w:tcPr>
            <w:tcW w:w="745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44"/>
              <w:ind w:right="2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11</w:t>
            </w:r>
            <w:r>
              <w:rPr>
                <w:rFonts w:ascii="Arial"/>
                <w:sz w:val="16"/>
              </w:rPr>
            </w:r>
          </w:p>
        </w:tc>
        <w:tc>
          <w:tcPr>
            <w:tcW w:w="6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44"/>
              <w:ind w:left="29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13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44"/>
              <w:ind w:left="17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16.5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44"/>
              <w:ind w:left="2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18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44"/>
              <w:ind w:left="11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44"/>
              <w:ind w:left="18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23.5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470" w:hRule="exact"/>
        </w:trPr>
        <w:tc>
          <w:tcPr>
            <w:tcW w:w="97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32"/>
              <w:ind w:right="27"/>
              <w:jc w:val="center"/>
              <w:rPr>
                <w:rFonts w:ascii="Arial" w:hAnsi="Arial" w:cs="Arial" w:eastAsia="Arial"/>
                <w:sz w:val="12"/>
                <w:szCs w:val="12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f</w:t>
            </w:r>
            <w:r>
              <w:rPr>
                <w:rFonts w:ascii="Arial"/>
                <w:color w:val="221F1F"/>
                <w:spacing w:val="-1"/>
                <w:sz w:val="12"/>
              </w:rPr>
              <w:t>U</w:t>
            </w:r>
            <w:r>
              <w:rPr>
                <w:rFonts w:ascii="Arial"/>
                <w:sz w:val="12"/>
              </w:rPr>
            </w:r>
          </w:p>
        </w:tc>
        <w:tc>
          <w:tcPr>
            <w:tcW w:w="437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32"/>
              <w:ind w:left="9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Upper</w:t>
            </w:r>
            <w:r>
              <w:rPr>
                <w:rFonts w:ascii="Arial"/>
                <w:color w:val="221F1F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Limit</w:t>
            </w:r>
            <w:r>
              <w:rPr>
                <w:rFonts w:ascii="Arial"/>
                <w:color w:val="221F1F"/>
                <w:sz w:val="16"/>
              </w:rPr>
              <w:t> Operating Frequency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"/>
              <w:ind w:left="9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z w:val="16"/>
              </w:rPr>
              <w:t>(The</w:t>
            </w:r>
            <w:r>
              <w:rPr>
                <w:rFonts w:ascii="Arial"/>
                <w:color w:val="221F1F"/>
                <w:spacing w:val="-1"/>
                <w:sz w:val="16"/>
              </w:rPr>
              <w:t> gain</w:t>
            </w:r>
            <w:r>
              <w:rPr>
                <w:rFonts w:ascii="Arial"/>
                <w:color w:val="221F1F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at</w:t>
            </w:r>
            <w:r>
              <w:rPr>
                <w:rFonts w:ascii="Arial"/>
                <w:color w:val="221F1F"/>
                <w:sz w:val="16"/>
              </w:rPr>
              <w:t> f</w:t>
            </w:r>
            <w:r>
              <w:rPr>
                <w:rFonts w:ascii="Arial"/>
                <w:color w:val="221F1F"/>
                <w:sz w:val="12"/>
              </w:rPr>
              <w:t>U</w:t>
            </w:r>
            <w:r>
              <w:rPr>
                <w:rFonts w:ascii="Arial"/>
                <w:color w:val="221F1F"/>
                <w:spacing w:val="10"/>
                <w:sz w:val="12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is </w:t>
            </w:r>
            <w:r>
              <w:rPr>
                <w:rFonts w:ascii="Arial"/>
                <w:color w:val="221F1F"/>
                <w:sz w:val="16"/>
              </w:rPr>
              <w:t>3</w:t>
            </w:r>
            <w:r>
              <w:rPr>
                <w:rFonts w:ascii="Arial"/>
                <w:color w:val="221F1F"/>
                <w:spacing w:val="-1"/>
                <w:sz w:val="16"/>
              </w:rPr>
              <w:t> dB</w:t>
            </w:r>
            <w:r>
              <w:rPr>
                <w:rFonts w:ascii="Arial"/>
                <w:color w:val="221F1F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down</w:t>
            </w:r>
            <w:r>
              <w:rPr>
                <w:rFonts w:ascii="Arial"/>
                <w:color w:val="221F1F"/>
                <w:sz w:val="16"/>
              </w:rPr>
              <w:t> from</w:t>
            </w:r>
            <w:r>
              <w:rPr>
                <w:rFonts w:ascii="Arial"/>
                <w:color w:val="221F1F"/>
                <w:spacing w:val="-2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the</w:t>
            </w:r>
            <w:r>
              <w:rPr>
                <w:rFonts w:ascii="Arial"/>
                <w:color w:val="221F1F"/>
                <w:spacing w:val="-1"/>
                <w:sz w:val="16"/>
              </w:rPr>
              <w:t> gain</w:t>
            </w:r>
            <w:r>
              <w:rPr>
                <w:rFonts w:ascii="Arial"/>
                <w:color w:val="221F1F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at</w:t>
            </w:r>
            <w:r>
              <w:rPr>
                <w:rFonts w:ascii="Arial"/>
                <w:color w:val="221F1F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100 </w:t>
            </w:r>
            <w:r>
              <w:rPr>
                <w:rFonts w:ascii="Arial"/>
                <w:color w:val="221F1F"/>
                <w:sz w:val="16"/>
              </w:rPr>
              <w:t>MHz)</w:t>
            </w:r>
            <w:r>
              <w:rPr>
                <w:rFonts w:ascii="Arial"/>
                <w:sz w:val="16"/>
              </w:rPr>
            </w:r>
          </w:p>
        </w:tc>
        <w:tc>
          <w:tcPr>
            <w:tcW w:w="9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Arial" w:hAnsi="Arial" w:cs="Arial" w:eastAsia="Arial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29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z w:val="16"/>
              </w:rPr>
              <w:t>GHz</w:t>
            </w:r>
            <w:r>
              <w:rPr>
                <w:rFonts w:ascii="Arial"/>
                <w:sz w:val="16"/>
              </w:rPr>
            </w:r>
          </w:p>
        </w:tc>
        <w:tc>
          <w:tcPr>
            <w:tcW w:w="745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Arial" w:hAnsi="Arial" w:cs="Arial" w:eastAsia="Arial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24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2.7</w:t>
            </w:r>
            <w:r>
              <w:rPr>
                <w:rFonts w:ascii="Arial"/>
                <w:sz w:val="16"/>
              </w:rPr>
            </w:r>
          </w:p>
        </w:tc>
        <w:tc>
          <w:tcPr>
            <w:tcW w:w="6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Arial" w:hAnsi="Arial" w:cs="Arial" w:eastAsia="Arial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23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2.9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/>
          </w:p>
        </w:tc>
        <w:tc>
          <w:tcPr>
            <w:tcW w:w="62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Arial" w:hAnsi="Arial" w:cs="Arial" w:eastAsia="Arial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2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2.2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6"/>
              <w:ind w:right="0"/>
              <w:jc w:val="left"/>
              <w:rPr>
                <w:rFonts w:ascii="Arial" w:hAnsi="Arial" w:cs="Arial" w:eastAsia="Arial"/>
                <w:sz w:val="19"/>
                <w:szCs w:val="19"/>
              </w:rPr>
            </w:pPr>
          </w:p>
          <w:p>
            <w:pPr>
              <w:pStyle w:val="TableParagraph"/>
              <w:spacing w:line="240" w:lineRule="auto"/>
              <w:ind w:left="20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2.6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/>
          </w:p>
        </w:tc>
      </w:tr>
      <w:tr>
        <w:trPr>
          <w:trHeight w:val="280" w:hRule="exact"/>
        </w:trPr>
        <w:tc>
          <w:tcPr>
            <w:tcW w:w="97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31"/>
              <w:ind w:left="319" w:right="0"/>
              <w:jc w:val="left"/>
              <w:rPr>
                <w:rFonts w:ascii="Arial" w:hAnsi="Arial" w:cs="Arial" w:eastAsia="Arial"/>
                <w:sz w:val="12"/>
                <w:szCs w:val="12"/>
              </w:rPr>
            </w:pPr>
            <w:r>
              <w:rPr>
                <w:rFonts w:ascii="Symbol" w:hAnsi="Symbol"/>
                <w:color w:val="221F1F"/>
                <w:spacing w:val="-1"/>
                <w:w w:val="165"/>
                <w:sz w:val="16"/>
              </w:rPr>
              <w:t>Δ</w:t>
            </w:r>
            <w:r>
              <w:rPr>
                <w:rFonts w:ascii="Arial" w:hAnsi="Arial"/>
                <w:color w:val="221F1F"/>
                <w:spacing w:val="-2"/>
                <w:w w:val="165"/>
                <w:sz w:val="16"/>
              </w:rPr>
              <w:t>G</w:t>
            </w:r>
            <w:r>
              <w:rPr>
                <w:rFonts w:ascii="Arial" w:hAnsi="Arial"/>
                <w:color w:val="221F1F"/>
                <w:spacing w:val="-2"/>
                <w:w w:val="165"/>
                <w:sz w:val="12"/>
              </w:rPr>
              <w:t>P</w:t>
            </w:r>
            <w:r>
              <w:rPr>
                <w:rFonts w:ascii="Arial" w:hAnsi="Arial"/>
                <w:sz w:val="12"/>
              </w:rPr>
            </w:r>
          </w:p>
        </w:tc>
        <w:tc>
          <w:tcPr>
            <w:tcW w:w="437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42"/>
              <w:ind w:left="9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Gain</w:t>
            </w:r>
            <w:r>
              <w:rPr>
                <w:rFonts w:ascii="Arial"/>
                <w:color w:val="221F1F"/>
                <w:spacing w:val="-3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Flatness, </w:t>
            </w:r>
            <w:r>
              <w:rPr>
                <w:rFonts w:ascii="Arial"/>
                <w:color w:val="221F1F"/>
                <w:sz w:val="16"/>
              </w:rPr>
              <w:t>f</w:t>
            </w:r>
            <w:r>
              <w:rPr>
                <w:rFonts w:ascii="Arial"/>
                <w:color w:val="221F1F"/>
                <w:spacing w:val="-1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=</w:t>
            </w:r>
            <w:r>
              <w:rPr>
                <w:rFonts w:ascii="Arial"/>
                <w:color w:val="221F1F"/>
                <w:spacing w:val="-1"/>
                <w:sz w:val="16"/>
              </w:rPr>
              <w:t> 0.1</w:t>
            </w:r>
            <w:r>
              <w:rPr>
                <w:rFonts w:ascii="Arial"/>
                <w:color w:val="221F1F"/>
                <w:spacing w:val="-2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GHz </w:t>
            </w:r>
            <w:r>
              <w:rPr>
                <w:rFonts w:ascii="Arial"/>
                <w:color w:val="221F1F"/>
                <w:sz w:val="16"/>
              </w:rPr>
              <w:t>to</w:t>
            </w:r>
            <w:r>
              <w:rPr>
                <w:rFonts w:ascii="Arial"/>
                <w:color w:val="221F1F"/>
                <w:spacing w:val="-2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2.5</w:t>
            </w:r>
            <w:r>
              <w:rPr>
                <w:rFonts w:ascii="Arial"/>
                <w:color w:val="221F1F"/>
                <w:spacing w:val="-2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GHz</w:t>
            </w:r>
            <w:r>
              <w:rPr>
                <w:rFonts w:ascii="Arial"/>
                <w:sz w:val="16"/>
              </w:rPr>
            </w:r>
          </w:p>
        </w:tc>
        <w:tc>
          <w:tcPr>
            <w:tcW w:w="9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42"/>
              <w:ind w:right="5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dB</w:t>
            </w:r>
            <w:r>
              <w:rPr>
                <w:rFonts w:ascii="Arial"/>
                <w:sz w:val="16"/>
              </w:rPr>
            </w:r>
          </w:p>
        </w:tc>
        <w:tc>
          <w:tcPr>
            <w:tcW w:w="745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/>
          </w:p>
        </w:tc>
        <w:tc>
          <w:tcPr>
            <w:tcW w:w="6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31"/>
              <w:ind w:left="19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Symbol" w:hAnsi="Symbol" w:cs="Symbol" w:eastAsia="Symbol"/>
                <w:color w:val="221F1F"/>
                <w:spacing w:val="-1"/>
                <w:sz w:val="16"/>
                <w:szCs w:val="16"/>
              </w:rPr>
              <w:t></w:t>
            </w:r>
            <w:r>
              <w:rPr>
                <w:rFonts w:ascii="Arial" w:hAnsi="Arial" w:cs="Arial" w:eastAsia="Arial"/>
                <w:color w:val="221F1F"/>
                <w:spacing w:val="-1"/>
                <w:sz w:val="16"/>
                <w:szCs w:val="16"/>
              </w:rPr>
              <w:t>0.8</w:t>
            </w:r>
            <w:r>
              <w:rPr>
                <w:rFonts w:ascii="Arial" w:hAnsi="Arial" w:cs="Arial" w:eastAsia="Arial"/>
                <w:sz w:val="16"/>
                <w:szCs w:val="16"/>
              </w:rPr>
            </w:r>
          </w:p>
        </w:tc>
        <w:tc>
          <w:tcPr>
            <w:tcW w:w="64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/>
          </w:p>
        </w:tc>
        <w:tc>
          <w:tcPr>
            <w:tcW w:w="62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/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31"/>
              <w:ind w:left="16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Symbol" w:hAnsi="Symbol" w:cs="Symbol" w:eastAsia="Symbol"/>
                <w:color w:val="221F1F"/>
                <w:spacing w:val="-1"/>
                <w:sz w:val="16"/>
                <w:szCs w:val="16"/>
              </w:rPr>
              <w:t></w:t>
            </w:r>
            <w:r>
              <w:rPr>
                <w:rFonts w:ascii="Arial" w:hAnsi="Arial" w:cs="Arial" w:eastAsia="Arial"/>
                <w:color w:val="221F1F"/>
                <w:spacing w:val="-1"/>
                <w:sz w:val="16"/>
                <w:szCs w:val="16"/>
              </w:rPr>
              <w:t>0.8</w:t>
            </w:r>
            <w:r>
              <w:rPr>
                <w:rFonts w:ascii="Arial" w:hAnsi="Arial" w:cs="Arial" w:eastAsia="Arial"/>
                <w:sz w:val="16"/>
                <w:szCs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/>
          </w:p>
        </w:tc>
      </w:tr>
      <w:tr>
        <w:trPr>
          <w:trHeight w:val="290" w:hRule="exact"/>
        </w:trPr>
        <w:tc>
          <w:tcPr>
            <w:tcW w:w="97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6"/>
              <w:ind w:left="226" w:right="0"/>
              <w:jc w:val="left"/>
              <w:rPr>
                <w:rFonts w:ascii="Arial" w:hAnsi="Arial" w:cs="Arial" w:eastAsia="Arial"/>
                <w:sz w:val="11"/>
                <w:szCs w:val="11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P</w:t>
            </w:r>
            <w:r>
              <w:rPr>
                <w:rFonts w:ascii="Arial"/>
                <w:color w:val="221F1F"/>
                <w:spacing w:val="-1"/>
                <w:sz w:val="12"/>
              </w:rPr>
              <w:t>O</w:t>
            </w:r>
            <w:r>
              <w:rPr>
                <w:rFonts w:ascii="Arial"/>
                <w:color w:val="221F1F"/>
                <w:spacing w:val="-1"/>
                <w:sz w:val="11"/>
              </w:rPr>
              <w:t>(SAT)</w:t>
            </w:r>
            <w:r>
              <w:rPr>
                <w:rFonts w:ascii="Arial"/>
                <w:sz w:val="11"/>
              </w:rPr>
            </w:r>
          </w:p>
        </w:tc>
        <w:tc>
          <w:tcPr>
            <w:tcW w:w="437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6"/>
              <w:ind w:left="9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z w:val="16"/>
              </w:rPr>
              <w:t>Maximum</w:t>
            </w:r>
            <w:r>
              <w:rPr>
                <w:rFonts w:ascii="Arial"/>
                <w:color w:val="221F1F"/>
                <w:spacing w:val="-3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Output</w:t>
            </w:r>
            <w:r>
              <w:rPr>
                <w:rFonts w:ascii="Arial"/>
                <w:color w:val="221F1F"/>
                <w:spacing w:val="-2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Level, </w:t>
            </w:r>
            <w:r>
              <w:rPr>
                <w:rFonts w:ascii="Arial"/>
                <w:color w:val="221F1F"/>
                <w:sz w:val="16"/>
              </w:rPr>
              <w:t>f</w:t>
            </w:r>
            <w:r>
              <w:rPr>
                <w:rFonts w:ascii="Arial"/>
                <w:color w:val="221F1F"/>
                <w:spacing w:val="-1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=</w:t>
            </w:r>
            <w:r>
              <w:rPr>
                <w:rFonts w:ascii="Arial"/>
                <w:color w:val="221F1F"/>
                <w:spacing w:val="-1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1</w:t>
            </w:r>
            <w:r>
              <w:rPr>
                <w:rFonts w:ascii="Arial"/>
                <w:color w:val="221F1F"/>
                <w:spacing w:val="-3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GHz,</w:t>
            </w:r>
            <w:r>
              <w:rPr>
                <w:rFonts w:ascii="Arial"/>
                <w:color w:val="221F1F"/>
                <w:spacing w:val="-2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P</w:t>
            </w:r>
            <w:r>
              <w:rPr>
                <w:rFonts w:ascii="Arial"/>
                <w:color w:val="221F1F"/>
                <w:sz w:val="12"/>
              </w:rPr>
              <w:t>IN</w:t>
            </w:r>
            <w:r>
              <w:rPr>
                <w:rFonts w:ascii="Arial"/>
                <w:color w:val="221F1F"/>
                <w:spacing w:val="10"/>
                <w:sz w:val="12"/>
              </w:rPr>
              <w:t> </w:t>
            </w:r>
            <w:r>
              <w:rPr>
                <w:rFonts w:ascii="Arial"/>
                <w:color w:val="221F1F"/>
                <w:sz w:val="16"/>
              </w:rPr>
              <w:t>=</w:t>
            </w:r>
            <w:r>
              <w:rPr>
                <w:rFonts w:ascii="Arial"/>
                <w:color w:val="221F1F"/>
                <w:spacing w:val="-1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0</w:t>
            </w:r>
            <w:r>
              <w:rPr>
                <w:rFonts w:ascii="Arial"/>
                <w:color w:val="221F1F"/>
                <w:spacing w:val="-2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dBm</w:t>
            </w:r>
            <w:r>
              <w:rPr>
                <w:rFonts w:ascii="Arial"/>
                <w:sz w:val="16"/>
              </w:rPr>
            </w:r>
          </w:p>
        </w:tc>
        <w:tc>
          <w:tcPr>
            <w:tcW w:w="9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6"/>
              <w:ind w:left="29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dBm</w:t>
            </w:r>
            <w:r>
              <w:rPr>
                <w:rFonts w:ascii="Arial"/>
                <w:sz w:val="16"/>
              </w:rPr>
            </w:r>
          </w:p>
        </w:tc>
        <w:tc>
          <w:tcPr>
            <w:tcW w:w="745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6"/>
              <w:ind w:right="2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z w:val="16"/>
              </w:rPr>
              <w:t>-2</w:t>
            </w:r>
            <w:r>
              <w:rPr>
                <w:rFonts w:ascii="Arial"/>
                <w:sz w:val="16"/>
              </w:rPr>
            </w:r>
          </w:p>
        </w:tc>
        <w:tc>
          <w:tcPr>
            <w:tcW w:w="6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6"/>
              <w:ind w:left="29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z w:val="16"/>
              </w:rPr>
              <w:t>+1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/>
          </w:p>
        </w:tc>
        <w:tc>
          <w:tcPr>
            <w:tcW w:w="62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6"/>
              <w:ind w:left="38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z w:val="16"/>
              </w:rPr>
              <w:t>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6"/>
              <w:ind w:left="10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+3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/>
          </w:p>
        </w:tc>
      </w:tr>
      <w:tr>
        <w:trPr>
          <w:trHeight w:val="289" w:hRule="exact"/>
        </w:trPr>
        <w:tc>
          <w:tcPr>
            <w:tcW w:w="97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4"/>
              <w:ind w:right="2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NF</w:t>
            </w:r>
            <w:r>
              <w:rPr>
                <w:rFonts w:ascii="Arial"/>
                <w:sz w:val="16"/>
              </w:rPr>
            </w:r>
          </w:p>
        </w:tc>
        <w:tc>
          <w:tcPr>
            <w:tcW w:w="437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4"/>
              <w:ind w:left="9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Noise</w:t>
            </w:r>
            <w:r>
              <w:rPr>
                <w:rFonts w:ascii="Arial"/>
                <w:color w:val="221F1F"/>
                <w:spacing w:val="-2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Figure, </w:t>
            </w:r>
            <w:r>
              <w:rPr>
                <w:rFonts w:ascii="Arial"/>
                <w:color w:val="221F1F"/>
                <w:sz w:val="16"/>
              </w:rPr>
              <w:t>f</w:t>
            </w:r>
            <w:r>
              <w:rPr>
                <w:rFonts w:ascii="Arial"/>
                <w:color w:val="221F1F"/>
                <w:spacing w:val="-1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=</w:t>
            </w:r>
            <w:r>
              <w:rPr>
                <w:rFonts w:ascii="Arial"/>
                <w:color w:val="221F1F"/>
                <w:spacing w:val="-1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1</w:t>
            </w:r>
            <w:r>
              <w:rPr>
                <w:rFonts w:ascii="Arial"/>
                <w:color w:val="221F1F"/>
                <w:spacing w:val="-2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GHz</w:t>
            </w:r>
            <w:r>
              <w:rPr>
                <w:rFonts w:ascii="Arial"/>
                <w:sz w:val="16"/>
              </w:rPr>
            </w:r>
          </w:p>
        </w:tc>
        <w:tc>
          <w:tcPr>
            <w:tcW w:w="9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4"/>
              <w:ind w:right="5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dB</w:t>
            </w:r>
            <w:r>
              <w:rPr>
                <w:rFonts w:ascii="Arial"/>
                <w:sz w:val="16"/>
              </w:rPr>
            </w:r>
          </w:p>
        </w:tc>
        <w:tc>
          <w:tcPr>
            <w:tcW w:w="745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/>
          </w:p>
        </w:tc>
        <w:tc>
          <w:tcPr>
            <w:tcW w:w="6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4"/>
              <w:ind w:left="26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z w:val="16"/>
              </w:rPr>
              <w:t>5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4"/>
              <w:ind w:left="21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6.5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/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4"/>
              <w:ind w:left="20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4.5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4"/>
              <w:ind w:left="48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z w:val="16"/>
              </w:rPr>
              <w:t>6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81" w:hRule="exact"/>
        </w:trPr>
        <w:tc>
          <w:tcPr>
            <w:tcW w:w="97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2"/>
              <w:ind w:left="306" w:right="0"/>
              <w:jc w:val="left"/>
              <w:rPr>
                <w:rFonts w:ascii="Arial" w:hAnsi="Arial" w:cs="Arial" w:eastAsia="Arial"/>
                <w:sz w:val="12"/>
                <w:szCs w:val="12"/>
              </w:rPr>
            </w:pPr>
            <w:r>
              <w:rPr>
                <w:rFonts w:ascii="Arial"/>
                <w:color w:val="221F1F"/>
                <w:sz w:val="16"/>
              </w:rPr>
              <w:t>RL</w:t>
            </w:r>
            <w:r>
              <w:rPr>
                <w:rFonts w:ascii="Arial"/>
                <w:color w:val="221F1F"/>
                <w:sz w:val="12"/>
              </w:rPr>
              <w:t>IN</w:t>
            </w:r>
            <w:r>
              <w:rPr>
                <w:rFonts w:ascii="Arial"/>
                <w:sz w:val="12"/>
              </w:rPr>
            </w:r>
          </w:p>
        </w:tc>
        <w:tc>
          <w:tcPr>
            <w:tcW w:w="437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2"/>
              <w:ind w:left="9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Input Return</w:t>
            </w:r>
            <w:r>
              <w:rPr>
                <w:rFonts w:ascii="Arial"/>
                <w:color w:val="221F1F"/>
                <w:spacing w:val="-2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Loss, </w:t>
            </w:r>
            <w:r>
              <w:rPr>
                <w:rFonts w:ascii="Arial"/>
                <w:color w:val="221F1F"/>
                <w:sz w:val="16"/>
              </w:rPr>
              <w:t>f =</w:t>
            </w:r>
            <w:r>
              <w:rPr>
                <w:rFonts w:ascii="Arial"/>
                <w:color w:val="221F1F"/>
                <w:spacing w:val="-1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1</w:t>
            </w:r>
            <w:r>
              <w:rPr>
                <w:rFonts w:ascii="Arial"/>
                <w:color w:val="221F1F"/>
                <w:spacing w:val="-2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GHz</w:t>
            </w:r>
            <w:r>
              <w:rPr>
                <w:rFonts w:ascii="Arial"/>
                <w:sz w:val="16"/>
              </w:rPr>
            </w:r>
          </w:p>
        </w:tc>
        <w:tc>
          <w:tcPr>
            <w:tcW w:w="9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2"/>
              <w:ind w:right="5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dB</w:t>
            </w:r>
            <w:r>
              <w:rPr>
                <w:rFonts w:ascii="Arial"/>
                <w:sz w:val="16"/>
              </w:rPr>
            </w:r>
          </w:p>
        </w:tc>
        <w:tc>
          <w:tcPr>
            <w:tcW w:w="745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2"/>
              <w:ind w:right="2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2"/>
              <w:ind w:left="30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25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/>
          </w:p>
        </w:tc>
        <w:tc>
          <w:tcPr>
            <w:tcW w:w="62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2"/>
              <w:ind w:left="38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z w:val="16"/>
              </w:rPr>
              <w:t>9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22"/>
              <w:ind w:left="11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12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/>
          </w:p>
        </w:tc>
      </w:tr>
      <w:tr>
        <w:trPr>
          <w:trHeight w:val="310" w:hRule="exact"/>
        </w:trPr>
        <w:tc>
          <w:tcPr>
            <w:tcW w:w="97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54"/>
              <w:ind w:left="241" w:right="0"/>
              <w:jc w:val="left"/>
              <w:rPr>
                <w:rFonts w:ascii="Arial" w:hAnsi="Arial" w:cs="Arial" w:eastAsia="Arial"/>
                <w:sz w:val="12"/>
                <w:szCs w:val="12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RL</w:t>
            </w:r>
            <w:r>
              <w:rPr>
                <w:rFonts w:ascii="Arial"/>
                <w:color w:val="221F1F"/>
                <w:spacing w:val="-1"/>
                <w:sz w:val="12"/>
              </w:rPr>
              <w:t>OUT</w:t>
            </w:r>
            <w:r>
              <w:rPr>
                <w:rFonts w:ascii="Arial"/>
                <w:sz w:val="12"/>
              </w:rPr>
            </w:r>
          </w:p>
        </w:tc>
        <w:tc>
          <w:tcPr>
            <w:tcW w:w="437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54"/>
              <w:ind w:left="9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Output Return</w:t>
            </w:r>
            <w:r>
              <w:rPr>
                <w:rFonts w:ascii="Arial"/>
                <w:color w:val="221F1F"/>
                <w:spacing w:val="-2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Loss,</w:t>
            </w:r>
            <w:r>
              <w:rPr>
                <w:rFonts w:ascii="Arial"/>
                <w:color w:val="221F1F"/>
                <w:spacing w:val="43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f</w:t>
            </w:r>
            <w:r>
              <w:rPr>
                <w:rFonts w:ascii="Arial"/>
                <w:color w:val="221F1F"/>
                <w:spacing w:val="-1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=</w:t>
            </w:r>
            <w:r>
              <w:rPr>
                <w:rFonts w:ascii="Arial"/>
                <w:color w:val="221F1F"/>
                <w:spacing w:val="-1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1</w:t>
            </w:r>
            <w:r>
              <w:rPr>
                <w:rFonts w:ascii="Arial"/>
                <w:color w:val="221F1F"/>
                <w:spacing w:val="-2"/>
                <w:sz w:val="16"/>
              </w:rPr>
              <w:t> </w:t>
            </w:r>
            <w:r>
              <w:rPr>
                <w:rFonts w:ascii="Arial"/>
                <w:color w:val="221F1F"/>
                <w:spacing w:val="-1"/>
                <w:sz w:val="16"/>
              </w:rPr>
              <w:t>GHz</w:t>
            </w:r>
            <w:r>
              <w:rPr>
                <w:rFonts w:ascii="Arial"/>
                <w:sz w:val="16"/>
              </w:rPr>
            </w:r>
          </w:p>
        </w:tc>
        <w:tc>
          <w:tcPr>
            <w:tcW w:w="9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54"/>
              <w:ind w:right="56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dB</w:t>
            </w:r>
            <w:r>
              <w:rPr>
                <w:rFonts w:ascii="Arial"/>
                <w:sz w:val="16"/>
              </w:rPr>
            </w:r>
          </w:p>
        </w:tc>
        <w:tc>
          <w:tcPr>
            <w:tcW w:w="745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54"/>
              <w:ind w:right="2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z w:val="16"/>
              </w:rPr>
              <w:t>9</w:t>
            </w:r>
            <w:r>
              <w:rPr>
                <w:rFonts w:ascii="Arial"/>
                <w:sz w:val="16"/>
              </w:rPr>
            </w:r>
          </w:p>
        </w:tc>
        <w:tc>
          <w:tcPr>
            <w:tcW w:w="6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54"/>
              <w:ind w:left="30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12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/>
          </w:p>
        </w:tc>
        <w:tc>
          <w:tcPr>
            <w:tcW w:w="62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54"/>
              <w:ind w:left="2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54"/>
              <w:ind w:left="11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13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/>
          </w:p>
        </w:tc>
      </w:tr>
      <w:tr>
        <w:trPr>
          <w:trHeight w:val="260" w:hRule="exact"/>
        </w:trPr>
        <w:tc>
          <w:tcPr>
            <w:tcW w:w="97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32"/>
              <w:ind w:left="28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z w:val="16"/>
              </w:rPr>
              <w:t>ISOL</w:t>
            </w:r>
            <w:r>
              <w:rPr>
                <w:rFonts w:ascii="Arial"/>
                <w:sz w:val="16"/>
              </w:rPr>
            </w:r>
          </w:p>
        </w:tc>
        <w:tc>
          <w:tcPr>
            <w:tcW w:w="4376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32"/>
              <w:ind w:left="9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Isolation,</w:t>
            </w:r>
            <w:r>
              <w:rPr>
                <w:rFonts w:ascii="Arial"/>
                <w:color w:val="221F1F"/>
                <w:spacing w:val="43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f =</w:t>
            </w:r>
            <w:r>
              <w:rPr>
                <w:rFonts w:ascii="Arial"/>
                <w:color w:val="221F1F"/>
                <w:spacing w:val="-1"/>
                <w:sz w:val="16"/>
              </w:rPr>
              <w:t> </w:t>
            </w:r>
            <w:r>
              <w:rPr>
                <w:rFonts w:ascii="Arial"/>
                <w:color w:val="221F1F"/>
                <w:sz w:val="16"/>
              </w:rPr>
              <w:t>1</w:t>
            </w:r>
            <w:r>
              <w:rPr>
                <w:rFonts w:ascii="Arial"/>
                <w:color w:val="221F1F"/>
                <w:spacing w:val="-1"/>
                <w:sz w:val="16"/>
              </w:rPr>
              <w:t> GHz</w:t>
            </w:r>
            <w:r>
              <w:rPr>
                <w:rFonts w:ascii="Arial"/>
                <w:sz w:val="16"/>
              </w:rPr>
            </w:r>
          </w:p>
        </w:tc>
        <w:tc>
          <w:tcPr>
            <w:tcW w:w="9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32"/>
              <w:ind w:right="5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dB</w:t>
            </w:r>
            <w:r>
              <w:rPr>
                <w:rFonts w:ascii="Arial"/>
                <w:sz w:val="16"/>
              </w:rPr>
            </w:r>
          </w:p>
        </w:tc>
        <w:tc>
          <w:tcPr>
            <w:tcW w:w="745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32"/>
              <w:ind w:right="2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25</w:t>
            </w:r>
            <w:r>
              <w:rPr>
                <w:rFonts w:ascii="Arial"/>
                <w:sz w:val="16"/>
              </w:rPr>
            </w:r>
          </w:p>
        </w:tc>
        <w:tc>
          <w:tcPr>
            <w:tcW w:w="68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32"/>
              <w:ind w:left="3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1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/>
          </w:p>
        </w:tc>
        <w:tc>
          <w:tcPr>
            <w:tcW w:w="629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32"/>
              <w:ind w:left="2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28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32"/>
              <w:ind w:left="13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33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0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/>
          </w:p>
        </w:tc>
      </w:tr>
    </w:tbl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5"/>
        <w:rPr>
          <w:rFonts w:ascii="Arial" w:hAnsi="Arial" w:cs="Arial" w:eastAsia="Arial"/>
          <w:sz w:val="17"/>
          <w:szCs w:val="17"/>
        </w:rPr>
      </w:pPr>
    </w:p>
    <w:p>
      <w:pPr>
        <w:spacing w:line="250" w:lineRule="auto" w:before="0"/>
        <w:ind w:left="1399" w:right="2949" w:firstLine="0"/>
        <w:jc w:val="left"/>
        <w:rPr>
          <w:rFonts w:ascii="Arial" w:hAnsi="Arial" w:cs="Arial" w:eastAsia="Arial"/>
          <w:sz w:val="14"/>
          <w:szCs w:val="14"/>
        </w:rPr>
      </w:pPr>
      <w:r>
        <w:rPr>
          <w:rFonts w:ascii="Arial"/>
          <w:color w:val="201E1F"/>
          <w:sz w:val="14"/>
        </w:rPr>
        <w:t>The</w:t>
      </w:r>
      <w:r>
        <w:rPr>
          <w:rFonts w:ascii="Arial"/>
          <w:color w:val="201E1F"/>
          <w:spacing w:val="-5"/>
          <w:sz w:val="14"/>
        </w:rPr>
        <w:t> </w:t>
      </w:r>
      <w:r>
        <w:rPr>
          <w:rFonts w:ascii="Arial"/>
          <w:color w:val="201E1F"/>
          <w:spacing w:val="-1"/>
          <w:sz w:val="14"/>
        </w:rPr>
        <w:t>information</w:t>
      </w:r>
      <w:r>
        <w:rPr>
          <w:rFonts w:ascii="Arial"/>
          <w:color w:val="201E1F"/>
          <w:spacing w:val="-4"/>
          <w:sz w:val="14"/>
        </w:rPr>
        <w:t> </w:t>
      </w:r>
      <w:r>
        <w:rPr>
          <w:rFonts w:ascii="Arial"/>
          <w:color w:val="201E1F"/>
          <w:spacing w:val="-1"/>
          <w:sz w:val="14"/>
        </w:rPr>
        <w:t>in</w:t>
      </w:r>
      <w:r>
        <w:rPr>
          <w:rFonts w:ascii="Arial"/>
          <w:color w:val="201E1F"/>
          <w:spacing w:val="-4"/>
          <w:sz w:val="14"/>
        </w:rPr>
        <w:t> </w:t>
      </w:r>
      <w:r>
        <w:rPr>
          <w:rFonts w:ascii="Arial"/>
          <w:color w:val="201E1F"/>
          <w:sz w:val="14"/>
        </w:rPr>
        <w:t>this</w:t>
      </w:r>
      <w:r>
        <w:rPr>
          <w:rFonts w:ascii="Arial"/>
          <w:color w:val="201E1F"/>
          <w:spacing w:val="-5"/>
          <w:sz w:val="14"/>
        </w:rPr>
        <w:t> </w:t>
      </w:r>
      <w:r>
        <w:rPr>
          <w:rFonts w:ascii="Arial"/>
          <w:color w:val="201E1F"/>
          <w:spacing w:val="-1"/>
          <w:sz w:val="14"/>
        </w:rPr>
        <w:t>document</w:t>
      </w:r>
      <w:r>
        <w:rPr>
          <w:rFonts w:ascii="Arial"/>
          <w:color w:val="201E1F"/>
          <w:spacing w:val="-4"/>
          <w:sz w:val="14"/>
        </w:rPr>
        <w:t> </w:t>
      </w:r>
      <w:r>
        <w:rPr>
          <w:rFonts w:ascii="Arial"/>
          <w:color w:val="201E1F"/>
          <w:spacing w:val="-1"/>
          <w:sz w:val="14"/>
        </w:rPr>
        <w:t>is</w:t>
      </w:r>
      <w:r>
        <w:rPr>
          <w:rFonts w:ascii="Arial"/>
          <w:color w:val="201E1F"/>
          <w:spacing w:val="-4"/>
          <w:sz w:val="14"/>
        </w:rPr>
        <w:t> </w:t>
      </w:r>
      <w:r>
        <w:rPr>
          <w:rFonts w:ascii="Arial"/>
          <w:color w:val="201E1F"/>
          <w:sz w:val="14"/>
        </w:rPr>
        <w:t>subject</w:t>
      </w:r>
      <w:r>
        <w:rPr>
          <w:rFonts w:ascii="Arial"/>
          <w:color w:val="201E1F"/>
          <w:spacing w:val="-5"/>
          <w:sz w:val="14"/>
        </w:rPr>
        <w:t> </w:t>
      </w:r>
      <w:r>
        <w:rPr>
          <w:rFonts w:ascii="Arial"/>
          <w:color w:val="201E1F"/>
          <w:sz w:val="14"/>
        </w:rPr>
        <w:t>to</w:t>
      </w:r>
      <w:r>
        <w:rPr>
          <w:rFonts w:ascii="Arial"/>
          <w:color w:val="201E1F"/>
          <w:spacing w:val="-5"/>
          <w:sz w:val="14"/>
        </w:rPr>
        <w:t> </w:t>
      </w:r>
      <w:r>
        <w:rPr>
          <w:rFonts w:ascii="Arial"/>
          <w:color w:val="201E1F"/>
          <w:sz w:val="14"/>
        </w:rPr>
        <w:t>change</w:t>
      </w:r>
      <w:r>
        <w:rPr>
          <w:rFonts w:ascii="Arial"/>
          <w:color w:val="201E1F"/>
          <w:spacing w:val="-5"/>
          <w:sz w:val="14"/>
        </w:rPr>
        <w:t> </w:t>
      </w:r>
      <w:r>
        <w:rPr>
          <w:rFonts w:ascii="Arial"/>
          <w:color w:val="201E1F"/>
          <w:spacing w:val="-1"/>
          <w:sz w:val="14"/>
        </w:rPr>
        <w:t>without</w:t>
      </w:r>
      <w:r>
        <w:rPr>
          <w:rFonts w:ascii="Arial"/>
          <w:color w:val="201E1F"/>
          <w:spacing w:val="-4"/>
          <w:sz w:val="14"/>
        </w:rPr>
        <w:t> </w:t>
      </w:r>
      <w:r>
        <w:rPr>
          <w:rFonts w:ascii="Arial"/>
          <w:color w:val="201E1F"/>
          <w:spacing w:val="-1"/>
          <w:sz w:val="14"/>
        </w:rPr>
        <w:t>notice.</w:t>
      </w:r>
      <w:r>
        <w:rPr>
          <w:rFonts w:ascii="Arial"/>
          <w:color w:val="201E1F"/>
          <w:spacing w:val="-4"/>
          <w:sz w:val="14"/>
        </w:rPr>
        <w:t> </w:t>
      </w:r>
      <w:r>
        <w:rPr>
          <w:rFonts w:ascii="Arial"/>
          <w:color w:val="201E1F"/>
          <w:sz w:val="14"/>
        </w:rPr>
        <w:t>Before</w:t>
      </w:r>
      <w:r>
        <w:rPr>
          <w:rFonts w:ascii="Arial"/>
          <w:color w:val="201E1F"/>
          <w:spacing w:val="-5"/>
          <w:sz w:val="14"/>
        </w:rPr>
        <w:t> </w:t>
      </w:r>
      <w:r>
        <w:rPr>
          <w:rFonts w:ascii="Arial"/>
          <w:color w:val="201E1F"/>
          <w:spacing w:val="-1"/>
          <w:sz w:val="14"/>
        </w:rPr>
        <w:t>using</w:t>
      </w:r>
      <w:r>
        <w:rPr>
          <w:rFonts w:ascii="Arial"/>
          <w:color w:val="201E1F"/>
          <w:spacing w:val="-4"/>
          <w:sz w:val="14"/>
        </w:rPr>
        <w:t> </w:t>
      </w:r>
      <w:r>
        <w:rPr>
          <w:rFonts w:ascii="Arial"/>
          <w:color w:val="201E1F"/>
          <w:sz w:val="14"/>
        </w:rPr>
        <w:t>this</w:t>
      </w:r>
      <w:r>
        <w:rPr>
          <w:rFonts w:ascii="Arial"/>
          <w:color w:val="201E1F"/>
          <w:spacing w:val="-5"/>
          <w:sz w:val="14"/>
        </w:rPr>
        <w:t> </w:t>
      </w:r>
      <w:r>
        <w:rPr>
          <w:rFonts w:ascii="Arial"/>
          <w:color w:val="201E1F"/>
          <w:spacing w:val="-1"/>
          <w:sz w:val="14"/>
        </w:rPr>
        <w:t>document,</w:t>
      </w:r>
      <w:r>
        <w:rPr>
          <w:rFonts w:ascii="Arial"/>
          <w:color w:val="201E1F"/>
          <w:spacing w:val="-4"/>
          <w:sz w:val="14"/>
        </w:rPr>
        <w:t> </w:t>
      </w:r>
      <w:r>
        <w:rPr>
          <w:rFonts w:ascii="Arial"/>
          <w:color w:val="201E1F"/>
          <w:spacing w:val="-1"/>
          <w:sz w:val="14"/>
        </w:rPr>
        <w:t>please</w:t>
      </w:r>
      <w:r>
        <w:rPr>
          <w:rFonts w:ascii="Arial"/>
          <w:color w:val="201E1F"/>
          <w:spacing w:val="-4"/>
          <w:sz w:val="14"/>
        </w:rPr>
        <w:t> </w:t>
      </w:r>
      <w:r>
        <w:rPr>
          <w:rFonts w:ascii="Arial"/>
          <w:color w:val="201E1F"/>
          <w:sz w:val="14"/>
        </w:rPr>
        <w:t>confirm</w:t>
      </w:r>
      <w:r>
        <w:rPr>
          <w:rFonts w:ascii="Arial"/>
          <w:color w:val="201E1F"/>
          <w:spacing w:val="30"/>
          <w:w w:val="99"/>
          <w:sz w:val="14"/>
        </w:rPr>
        <w:t> </w:t>
      </w:r>
      <w:r>
        <w:rPr>
          <w:rFonts w:ascii="Arial"/>
          <w:color w:val="201E1F"/>
          <w:sz w:val="14"/>
        </w:rPr>
        <w:t>that</w:t>
      </w:r>
      <w:r>
        <w:rPr>
          <w:rFonts w:ascii="Arial"/>
          <w:color w:val="201E1F"/>
          <w:spacing w:val="-5"/>
          <w:sz w:val="14"/>
        </w:rPr>
        <w:t> </w:t>
      </w:r>
      <w:r>
        <w:rPr>
          <w:rFonts w:ascii="Arial"/>
          <w:color w:val="201E1F"/>
          <w:sz w:val="14"/>
        </w:rPr>
        <w:t>this</w:t>
      </w:r>
      <w:r>
        <w:rPr>
          <w:rFonts w:ascii="Arial"/>
          <w:color w:val="201E1F"/>
          <w:spacing w:val="-4"/>
          <w:sz w:val="14"/>
        </w:rPr>
        <w:t> </w:t>
      </w:r>
      <w:r>
        <w:rPr>
          <w:rFonts w:ascii="Arial"/>
          <w:color w:val="201E1F"/>
          <w:spacing w:val="-1"/>
          <w:sz w:val="14"/>
        </w:rPr>
        <w:t>is</w:t>
      </w:r>
      <w:r>
        <w:rPr>
          <w:rFonts w:ascii="Arial"/>
          <w:color w:val="201E1F"/>
          <w:spacing w:val="-3"/>
          <w:sz w:val="14"/>
        </w:rPr>
        <w:t> </w:t>
      </w:r>
      <w:r>
        <w:rPr>
          <w:rFonts w:ascii="Arial"/>
          <w:color w:val="201E1F"/>
          <w:sz w:val="14"/>
        </w:rPr>
        <w:t>the</w:t>
      </w:r>
      <w:r>
        <w:rPr>
          <w:rFonts w:ascii="Arial"/>
          <w:color w:val="201E1F"/>
          <w:spacing w:val="-4"/>
          <w:sz w:val="14"/>
        </w:rPr>
        <w:t> </w:t>
      </w:r>
      <w:r>
        <w:rPr>
          <w:rFonts w:ascii="Arial"/>
          <w:color w:val="201E1F"/>
          <w:spacing w:val="-1"/>
          <w:sz w:val="14"/>
        </w:rPr>
        <w:t>latest</w:t>
      </w:r>
      <w:r>
        <w:rPr>
          <w:rFonts w:ascii="Arial"/>
          <w:color w:val="201E1F"/>
          <w:spacing w:val="-3"/>
          <w:sz w:val="14"/>
        </w:rPr>
        <w:t> </w:t>
      </w:r>
      <w:r>
        <w:rPr>
          <w:rFonts w:ascii="Arial"/>
          <w:color w:val="201E1F"/>
          <w:sz w:val="14"/>
        </w:rPr>
        <w:t>version.</w:t>
      </w:r>
      <w:r>
        <w:rPr>
          <w:rFonts w:ascii="Arial"/>
          <w:sz w:val="14"/>
        </w:rPr>
      </w:r>
    </w:p>
    <w:p>
      <w:pPr>
        <w:spacing w:line="240" w:lineRule="auto" w:before="4"/>
        <w:rPr>
          <w:rFonts w:ascii="Arial" w:hAnsi="Arial" w:cs="Arial" w:eastAsia="Arial"/>
          <w:sz w:val="26"/>
          <w:szCs w:val="26"/>
        </w:rPr>
      </w:pPr>
    </w:p>
    <w:p>
      <w:pPr>
        <w:spacing w:line="20" w:lineRule="atLeast"/>
        <w:ind w:left="117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515.35pt;height:.5pt;mso-position-horizontal-relative:char;mso-position-vertical-relative:line" coordorigin="0,0" coordsize="10307,10">
            <v:group style="position:absolute;left:5;top:5;width:10298;height:2" coordorigin="5,5" coordsize="10298,2">
              <v:shape style="position:absolute;left:5;top:5;width:10298;height:2" coordorigin="5,5" coordsize="10298,0" path="m5,5l10302,5e" filled="false" stroked="true" strokeweight=".48pt" strokecolor="#221f1f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spacing w:before="55"/>
        <w:ind w:left="132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21F1F"/>
          <w:spacing w:val="-1"/>
          <w:sz w:val="12"/>
        </w:rPr>
        <w:t>Date</w:t>
      </w:r>
      <w:r>
        <w:rPr>
          <w:rFonts w:ascii="Arial"/>
          <w:color w:val="221F1F"/>
          <w:sz w:val="12"/>
        </w:rPr>
        <w:t> Published:</w:t>
      </w:r>
      <w:r>
        <w:rPr>
          <w:rFonts w:ascii="Arial"/>
          <w:color w:val="221F1F"/>
          <w:spacing w:val="-1"/>
          <w:sz w:val="12"/>
        </w:rPr>
        <w:t> </w:t>
      </w:r>
      <w:r>
        <w:rPr>
          <w:rFonts w:ascii="Arial"/>
          <w:color w:val="221F1F"/>
          <w:sz w:val="12"/>
        </w:rPr>
        <w:t>June</w:t>
      </w:r>
      <w:r>
        <w:rPr>
          <w:rFonts w:ascii="Arial"/>
          <w:color w:val="221F1F"/>
          <w:spacing w:val="-1"/>
          <w:sz w:val="12"/>
        </w:rPr>
        <w:t> 22,</w:t>
      </w:r>
      <w:r>
        <w:rPr>
          <w:rFonts w:ascii="Arial"/>
          <w:color w:val="221F1F"/>
          <w:sz w:val="12"/>
        </w:rPr>
        <w:t> 2005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840" w:right="0"/>
        </w:sectPr>
      </w:pPr>
    </w:p>
    <w:p>
      <w:pPr>
        <w:spacing w:line="240" w:lineRule="auto" w:before="8"/>
        <w:rPr>
          <w:rFonts w:ascii="Arial" w:hAnsi="Arial" w:cs="Arial" w:eastAsia="Arial"/>
          <w:sz w:val="13"/>
          <w:szCs w:val="13"/>
        </w:rPr>
      </w:pPr>
    </w:p>
    <w:p>
      <w:pPr>
        <w:spacing w:after="0" w:line="240" w:lineRule="auto"/>
        <w:rPr>
          <w:rFonts w:ascii="Arial" w:hAnsi="Arial" w:cs="Arial" w:eastAsia="Arial"/>
          <w:sz w:val="13"/>
          <w:szCs w:val="13"/>
        </w:rPr>
        <w:sectPr>
          <w:headerReference w:type="even" r:id="rId6"/>
          <w:headerReference w:type="default" r:id="rId7"/>
          <w:pgSz w:w="12240" w:h="15840"/>
          <w:pgMar w:header="391" w:footer="0" w:top="680" w:bottom="280" w:left="240" w:right="0"/>
        </w:sectPr>
      </w:pPr>
    </w:p>
    <w:p>
      <w:pPr>
        <w:spacing w:before="74"/>
        <w:ind w:left="720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 w:hAnsi="Arial" w:cs="Arial" w:eastAsia="Arial"/>
          <w:b/>
          <w:bCs/>
          <w:color w:val="231F20"/>
          <w:sz w:val="20"/>
          <w:szCs w:val="20"/>
        </w:rPr>
        <w:t>ABSOLUTE MAXIMUM</w:t>
      </w:r>
      <w:r>
        <w:rPr>
          <w:rFonts w:ascii="Arial" w:hAnsi="Arial" w:cs="Arial" w:eastAsia="Arial"/>
          <w:b/>
          <w:bCs/>
          <w:color w:val="231F20"/>
          <w:spacing w:val="1"/>
          <w:sz w:val="20"/>
          <w:szCs w:val="20"/>
        </w:rPr>
        <w:t> </w:t>
      </w:r>
      <w:r>
        <w:rPr>
          <w:rFonts w:ascii="Arial" w:hAnsi="Arial" w:cs="Arial" w:eastAsia="Arial"/>
          <w:b/>
          <w:bCs/>
          <w:color w:val="231F20"/>
          <w:spacing w:val="-1"/>
          <w:sz w:val="20"/>
          <w:szCs w:val="20"/>
        </w:rPr>
        <w:t>RATINGS</w:t>
      </w:r>
      <w:r>
        <w:rPr>
          <w:rFonts w:ascii="Arial" w:hAnsi="Arial" w:cs="Arial" w:eastAsia="Arial"/>
          <w:b/>
          <w:bCs/>
          <w:color w:val="231F20"/>
          <w:spacing w:val="-1"/>
          <w:position w:val="7"/>
          <w:sz w:val="11"/>
          <w:szCs w:val="11"/>
        </w:rPr>
        <w:t>1</w:t>
      </w:r>
      <w:r>
        <w:rPr>
          <w:rFonts w:ascii="Arial" w:hAnsi="Arial" w:cs="Arial" w:eastAsia="Arial"/>
          <w:b/>
          <w:bCs/>
          <w:color w:val="231F20"/>
          <w:spacing w:val="26"/>
          <w:position w:val="7"/>
          <w:sz w:val="11"/>
          <w:szCs w:val="11"/>
        </w:rPr>
        <w:t> </w:t>
      </w:r>
      <w:r>
        <w:rPr>
          <w:rFonts w:ascii="Arial" w:hAnsi="Arial" w:cs="Arial" w:eastAsia="Arial"/>
          <w:color w:val="231F20"/>
          <w:sz w:val="16"/>
          <w:szCs w:val="16"/>
        </w:rPr>
        <w:t>(T</w:t>
      </w:r>
      <w:r>
        <w:rPr>
          <w:rFonts w:ascii="Arial" w:hAnsi="Arial" w:cs="Arial" w:eastAsia="Arial"/>
          <w:color w:val="231F20"/>
          <w:sz w:val="12"/>
          <w:szCs w:val="12"/>
        </w:rPr>
        <w:t>A </w:t>
      </w:r>
      <w:r>
        <w:rPr>
          <w:rFonts w:ascii="Arial" w:hAnsi="Arial" w:cs="Arial" w:eastAsia="Arial"/>
          <w:color w:val="231F20"/>
          <w:sz w:val="16"/>
          <w:szCs w:val="16"/>
        </w:rPr>
        <w:t>= </w:t>
      </w:r>
      <w:r>
        <w:rPr>
          <w:rFonts w:ascii="Arial" w:hAnsi="Arial" w:cs="Arial" w:eastAsia="Arial"/>
          <w:color w:val="231F20"/>
          <w:spacing w:val="-1"/>
          <w:sz w:val="16"/>
          <w:szCs w:val="16"/>
        </w:rPr>
        <w:t>25</w:t>
      </w:r>
      <w:r>
        <w:rPr>
          <w:rFonts w:ascii="Symbol" w:hAnsi="Symbol" w:cs="Symbol" w:eastAsia="Symbol"/>
          <w:color w:val="231F20"/>
          <w:spacing w:val="-1"/>
          <w:sz w:val="16"/>
          <w:szCs w:val="16"/>
        </w:rPr>
        <w:t></w:t>
      </w:r>
      <w:r>
        <w:rPr>
          <w:rFonts w:ascii="Arial" w:hAnsi="Arial" w:cs="Arial" w:eastAsia="Arial"/>
          <w:color w:val="231F20"/>
          <w:spacing w:val="-1"/>
          <w:sz w:val="16"/>
          <w:szCs w:val="16"/>
        </w:rPr>
        <w:t>C)</w:t>
      </w:r>
      <w:r>
        <w:rPr>
          <w:rFonts w:ascii="Arial" w:hAnsi="Arial" w:cs="Arial" w:eastAsia="Arial"/>
          <w:sz w:val="16"/>
          <w:szCs w:val="16"/>
        </w:rPr>
      </w:r>
    </w:p>
    <w:p>
      <w:pPr>
        <w:pStyle w:val="Heading2"/>
        <w:spacing w:line="240" w:lineRule="auto" w:before="89"/>
        <w:ind w:left="720" w:right="0"/>
        <w:jc w:val="left"/>
        <w:rPr>
          <w:rFonts w:ascii="Arial" w:hAnsi="Arial" w:cs="Arial" w:eastAsia="Arial"/>
          <w:b w:val="0"/>
          <w:bCs w:val="0"/>
        </w:rPr>
      </w:pPr>
      <w:r>
        <w:rPr>
          <w:b w:val="0"/>
        </w:rPr>
        <w:br w:type="column"/>
      </w:r>
      <w:r>
        <w:rPr>
          <w:rFonts w:ascii="Arial"/>
          <w:color w:val="231F20"/>
        </w:rPr>
        <w:t>RECOMMENDED OPERATING CONDITIONS</w:t>
      </w:r>
      <w:r>
        <w:rPr>
          <w:rFonts w:ascii="Arial"/>
          <w:b w:val="0"/>
        </w:rPr>
      </w:r>
    </w:p>
    <w:p>
      <w:pPr>
        <w:spacing w:after="0" w:line="240" w:lineRule="auto"/>
        <w:jc w:val="left"/>
        <w:rPr>
          <w:rFonts w:ascii="Arial" w:hAnsi="Arial" w:cs="Arial" w:eastAsia="Arial"/>
        </w:rPr>
        <w:sectPr>
          <w:type w:val="continuous"/>
          <w:pgSz w:w="12240" w:h="15840"/>
          <w:pgMar w:top="660" w:bottom="280" w:left="240" w:right="0"/>
          <w:cols w:num="2" w:equalWidth="0">
            <w:col w:w="4744" w:space="786"/>
            <w:col w:w="6470"/>
          </w:cols>
        </w:sectPr>
      </w:pPr>
    </w:p>
    <w:p>
      <w:pPr>
        <w:spacing w:line="240" w:lineRule="auto" w:before="4"/>
        <w:rPr>
          <w:rFonts w:ascii="Arial" w:hAnsi="Arial" w:cs="Arial" w:eastAsia="Arial"/>
          <w:b/>
          <w:bCs/>
          <w:sz w:val="6"/>
          <w:szCs w:val="6"/>
        </w:rPr>
      </w:pPr>
      <w:r>
        <w:rPr/>
        <w:pict>
          <v:shape style="position:absolute;margin-left:-57.163788pt;margin-top:349.873558pt;width:730.55pt;height:96.05pt;mso-position-horizontal-relative:page;mso-position-vertical-relative:page;z-index:-146080;rotation:310" type="#_x0000_t136" fillcolor="#000000" stroked="f">
            <o:extrusion v:ext="view" autorotationcenter="t"/>
            <v:textpath style="font-family:&amp;quot;Arial&amp;quot;;font-size:96pt;v-text-kern:t;mso-text-shadow:auto;font-weight:bold" string="DISCONTINUED"/>
            <w10:wrap type="none"/>
          </v:shape>
        </w:pict>
      </w:r>
    </w:p>
    <w:p>
      <w:pPr>
        <w:pStyle w:val="Heading3"/>
        <w:tabs>
          <w:tab w:pos="6240" w:val="left" w:leader="none"/>
        </w:tabs>
        <w:spacing w:line="200" w:lineRule="atLeast"/>
        <w:ind w:left="720" w:right="0"/>
        <w:jc w:val="left"/>
        <w:rPr>
          <w:rFonts w:ascii="Arial" w:hAnsi="Arial" w:cs="Arial" w:eastAsia="Arial"/>
        </w:rPr>
      </w:pPr>
      <w:r>
        <w:rPr>
          <w:rFonts w:ascii="Arial"/>
        </w:rPr>
        <w:pict>
          <v:shape style="width:240.55pt;height:96.6pt;mso-position-horizontal-relative:char;mso-position-vertical-relative:line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904"/>
                    <w:gridCol w:w="2150"/>
                    <w:gridCol w:w="598"/>
                    <w:gridCol w:w="1127"/>
                  </w:tblGrid>
                  <w:tr>
                    <w:trPr>
                      <w:trHeight w:val="275" w:hRule="exact"/>
                    </w:trPr>
                    <w:tc>
                      <w:tcPr>
                        <w:tcW w:w="904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21"/>
                          <w:ind w:left="64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16"/>
                          </w:rPr>
                          <w:t>SYMBOLS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2150" w:type="dxa"/>
                        <w:tcBorders>
                          <w:top w:val="single" w:sz="8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21"/>
                          <w:ind w:left="524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16"/>
                          </w:rPr>
                          <w:t>PARAMETERS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8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21"/>
                          <w:ind w:left="38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16"/>
                          </w:rPr>
                          <w:t>UNITS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single" w:sz="8" w:space="0" w:color="231F20"/>
                          <w:left w:val="single" w:sz="4" w:space="0" w:color="231F20"/>
                          <w:bottom w:val="single" w:sz="4" w:space="0" w:color="231F20"/>
                          <w:right w:val="single" w:sz="8" w:space="0" w:color="231F20"/>
                        </w:tcBorders>
                      </w:tcPr>
                      <w:p>
                        <w:pPr>
                          <w:spacing w:before="21"/>
                          <w:ind w:left="184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z w:val="16"/>
                          </w:rPr>
                          <w:t>RATINGS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904" w:type="dxa"/>
                        <w:tcBorders>
                          <w:top w:val="single" w:sz="4" w:space="0" w:color="231F20"/>
                          <w:left w:val="single" w:sz="8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63"/>
                          <w:ind w:left="5" w:right="0" w:firstLine="0"/>
                          <w:jc w:val="center"/>
                          <w:rPr>
                            <w:rFonts w:ascii="Arial" w:hAnsi="Arial" w:cs="Arial" w:eastAsia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V</w:t>
                        </w:r>
                        <w:r>
                          <w:rPr>
                            <w:rFonts w:ascii="Arial"/>
                            <w:color w:val="231F20"/>
                            <w:sz w:val="12"/>
                          </w:rPr>
                          <w:t>CC</w:t>
                        </w:r>
                        <w:r>
                          <w:rPr>
                            <w:rFonts w:ascii="Arial"/>
                            <w:sz w:val="12"/>
                          </w:rPr>
                        </w:r>
                      </w:p>
                    </w:tc>
                    <w:tc>
                      <w:tcPr>
                        <w:tcW w:w="21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63"/>
                          <w:ind w:left="64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Supply</w:t>
                        </w: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 </w:t>
                        </w: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Voltage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63"/>
                          <w:ind w:left="0" w:right="30" w:firstLine="0"/>
                          <w:jc w:val="center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V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8" w:space="0" w:color="231F20"/>
                        </w:tcBorders>
                      </w:tcPr>
                      <w:p>
                        <w:pPr>
                          <w:spacing w:before="63"/>
                          <w:ind w:left="0" w:right="23" w:firstLine="0"/>
                          <w:jc w:val="center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6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</w:tr>
                  <w:tr>
                    <w:trPr>
                      <w:trHeight w:val="312" w:hRule="exact"/>
                    </w:trPr>
                    <w:tc>
                      <w:tcPr>
                        <w:tcW w:w="904" w:type="dxa"/>
                        <w:tcBorders>
                          <w:top w:val="single" w:sz="4" w:space="0" w:color="231F20"/>
                          <w:left w:val="single" w:sz="8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66"/>
                          <w:ind w:left="4" w:right="0" w:firstLine="0"/>
                          <w:jc w:val="center"/>
                          <w:rPr>
                            <w:rFonts w:ascii="Arial" w:hAnsi="Arial" w:cs="Arial" w:eastAsia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P</w:t>
                        </w:r>
                        <w:r>
                          <w:rPr>
                            <w:rFonts w:ascii="Arial"/>
                            <w:color w:val="231F20"/>
                            <w:sz w:val="12"/>
                          </w:rPr>
                          <w:t>IN</w:t>
                        </w:r>
                        <w:r>
                          <w:rPr>
                            <w:rFonts w:ascii="Arial"/>
                            <w:sz w:val="12"/>
                          </w:rPr>
                        </w:r>
                      </w:p>
                    </w:tc>
                    <w:tc>
                      <w:tcPr>
                        <w:tcW w:w="21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66"/>
                          <w:ind w:left="64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Input</w:t>
                        </w: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 </w:t>
                        </w: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Power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66"/>
                          <w:ind w:left="112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dBm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8" w:space="0" w:color="231F20"/>
                        </w:tcBorders>
                      </w:tcPr>
                      <w:p>
                        <w:pPr>
                          <w:spacing w:before="66"/>
                          <w:ind w:left="0" w:right="21" w:firstLine="0"/>
                          <w:jc w:val="center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+10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</w:tr>
                  <w:tr>
                    <w:trPr>
                      <w:trHeight w:val="320" w:hRule="exact"/>
                    </w:trPr>
                    <w:tc>
                      <w:tcPr>
                        <w:tcW w:w="904" w:type="dxa"/>
                        <w:tcBorders>
                          <w:top w:val="single" w:sz="4" w:space="0" w:color="231F20"/>
                          <w:left w:val="single" w:sz="8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66"/>
                          <w:ind w:left="6" w:right="0" w:firstLine="0"/>
                          <w:jc w:val="center"/>
                          <w:rPr>
                            <w:rFonts w:ascii="Arial" w:hAnsi="Arial" w:cs="Arial" w:eastAsia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P</w:t>
                        </w:r>
                        <w:r>
                          <w:rPr>
                            <w:rFonts w:ascii="Arial"/>
                            <w:color w:val="231F20"/>
                            <w:sz w:val="12"/>
                          </w:rPr>
                          <w:t>T</w:t>
                        </w:r>
                        <w:r>
                          <w:rPr>
                            <w:rFonts w:ascii="Arial"/>
                            <w:sz w:val="12"/>
                          </w:rPr>
                        </w:r>
                      </w:p>
                    </w:tc>
                    <w:tc>
                      <w:tcPr>
                        <w:tcW w:w="21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66"/>
                          <w:ind w:left="64" w:right="0" w:firstLine="0"/>
                          <w:jc w:val="left"/>
                          <w:rPr>
                            <w:rFonts w:ascii="Arial" w:hAnsi="Arial" w:cs="Arial" w:eastAsia="Arial"/>
                            <w:sz w:val="9"/>
                            <w:szCs w:val="9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Total</w:t>
                        </w:r>
                        <w:r>
                          <w:rPr>
                            <w:rFonts w:ascii="Arial"/>
                            <w:color w:val="231F20"/>
                            <w:spacing w:val="1"/>
                            <w:sz w:val="16"/>
                          </w:rPr>
                          <w:t> </w:t>
                        </w: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Power</w:t>
                        </w:r>
                        <w:r>
                          <w:rPr>
                            <w:rFonts w:ascii="Arial"/>
                            <w:color w:val="231F20"/>
                            <w:spacing w:val="1"/>
                            <w:sz w:val="16"/>
                          </w:rPr>
                          <w:t> </w:t>
                        </w: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Dissipation</w:t>
                        </w:r>
                        <w:r>
                          <w:rPr>
                            <w:rFonts w:ascii="Arial"/>
                            <w:color w:val="231F20"/>
                            <w:position w:val="5"/>
                            <w:sz w:val="9"/>
                          </w:rPr>
                          <w:t>2</w:t>
                        </w:r>
                        <w:r>
                          <w:rPr>
                            <w:rFonts w:ascii="Arial"/>
                            <w:sz w:val="9"/>
                          </w:rPr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66"/>
                          <w:ind w:left="136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mW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8" w:space="0" w:color="231F20"/>
                        </w:tcBorders>
                      </w:tcPr>
                      <w:p>
                        <w:pPr>
                          <w:spacing w:before="66"/>
                          <w:ind w:left="0" w:right="22" w:firstLine="0"/>
                          <w:jc w:val="center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200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</w:tr>
                  <w:tr>
                    <w:trPr>
                      <w:trHeight w:val="310" w:hRule="exact"/>
                    </w:trPr>
                    <w:tc>
                      <w:tcPr>
                        <w:tcW w:w="904" w:type="dxa"/>
                        <w:tcBorders>
                          <w:top w:val="single" w:sz="4" w:space="0" w:color="231F20"/>
                          <w:left w:val="single" w:sz="8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57"/>
                          <w:ind w:left="5" w:right="0" w:firstLine="0"/>
                          <w:jc w:val="center"/>
                          <w:rPr>
                            <w:rFonts w:ascii="Arial" w:hAnsi="Arial" w:cs="Arial" w:eastAsia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T</w:t>
                        </w:r>
                        <w:r>
                          <w:rPr>
                            <w:rFonts w:ascii="Arial"/>
                            <w:color w:val="231F20"/>
                            <w:spacing w:val="-1"/>
                            <w:sz w:val="12"/>
                          </w:rPr>
                          <w:t>OP</w:t>
                        </w:r>
                        <w:r>
                          <w:rPr>
                            <w:rFonts w:ascii="Arial"/>
                            <w:sz w:val="12"/>
                          </w:rPr>
                        </w:r>
                      </w:p>
                    </w:tc>
                    <w:tc>
                      <w:tcPr>
                        <w:tcW w:w="21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57"/>
                          <w:ind w:left="64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Operating</w:t>
                        </w: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 </w:t>
                        </w: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Temperature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46"/>
                          <w:ind w:left="188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ymbol" w:hAnsi="Symbol" w:cs="Symbol" w:eastAsia="Symbol"/>
                            <w:color w:val="231F20"/>
                            <w:spacing w:val="-1"/>
                            <w:sz w:val="16"/>
                            <w:szCs w:val="16"/>
                          </w:rPr>
                          <w:t></w:t>
                        </w:r>
                        <w:r>
                          <w:rPr>
                            <w:rFonts w:ascii="Arial" w:hAnsi="Arial" w:cs="Arial" w:eastAsia="Arial"/>
                            <w:color w:val="231F20"/>
                            <w:spacing w:val="-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8" w:space="0" w:color="231F20"/>
                        </w:tcBorders>
                      </w:tcPr>
                      <w:p>
                        <w:pPr>
                          <w:spacing w:before="57"/>
                          <w:ind w:left="181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-45 to +85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</w:tr>
                  <w:tr>
                    <w:trPr>
                      <w:trHeight w:val="385" w:hRule="exact"/>
                    </w:trPr>
                    <w:tc>
                      <w:tcPr>
                        <w:tcW w:w="904" w:type="dxa"/>
                        <w:tcBorders>
                          <w:top w:val="single" w:sz="4" w:space="0" w:color="231F20"/>
                          <w:left w:val="single" w:sz="8" w:space="0" w:color="231F20"/>
                          <w:bottom w:val="single" w:sz="8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60"/>
                          <w:ind w:left="274" w:right="0" w:firstLine="0"/>
                          <w:jc w:val="left"/>
                          <w:rPr>
                            <w:rFonts w:ascii="Arial" w:hAnsi="Arial" w:cs="Arial" w:eastAsia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T</w:t>
                        </w:r>
                        <w:r>
                          <w:rPr>
                            <w:rFonts w:ascii="Arial"/>
                            <w:color w:val="231F20"/>
                            <w:spacing w:val="-1"/>
                            <w:sz w:val="12"/>
                          </w:rPr>
                          <w:t>STG</w:t>
                        </w:r>
                        <w:r>
                          <w:rPr>
                            <w:rFonts w:ascii="Arial"/>
                            <w:sz w:val="12"/>
                          </w:rPr>
                        </w:r>
                      </w:p>
                    </w:tc>
                    <w:tc>
                      <w:tcPr>
                        <w:tcW w:w="215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8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60"/>
                          <w:ind w:left="64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Storage Temperature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59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8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49"/>
                          <w:ind w:left="188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Symbol" w:hAnsi="Symbol" w:cs="Symbol" w:eastAsia="Symbol"/>
                            <w:color w:val="231F20"/>
                            <w:spacing w:val="-1"/>
                            <w:sz w:val="16"/>
                            <w:szCs w:val="16"/>
                          </w:rPr>
                          <w:t></w:t>
                        </w:r>
                        <w:r>
                          <w:rPr>
                            <w:rFonts w:ascii="Arial" w:hAnsi="Arial" w:cs="Arial" w:eastAsia="Arial"/>
                            <w:color w:val="231F20"/>
                            <w:spacing w:val="-1"/>
                            <w:sz w:val="16"/>
                            <w:szCs w:val="16"/>
                          </w:rPr>
                          <w:t>C</w:t>
                        </w:r>
                        <w:r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r>
                      </w:p>
                    </w:tc>
                    <w:tc>
                      <w:tcPr>
                        <w:tcW w:w="112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8" w:space="0" w:color="231F20"/>
                          <w:right w:val="single" w:sz="8" w:space="0" w:color="231F20"/>
                        </w:tcBorders>
                      </w:tcPr>
                      <w:p>
                        <w:pPr>
                          <w:spacing w:before="60"/>
                          <w:ind w:left="138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-55 to +150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</w:tr>
                </w:tbl>
                <w:p>
                  <w:pPr/>
                </w:p>
              </w:txbxContent>
            </v:textbox>
          </v:shape>
        </w:pict>
      </w:r>
      <w:r>
        <w:rPr>
          <w:rFonts w:ascii="Arial"/>
        </w:rPr>
      </w:r>
      <w:r>
        <w:rPr>
          <w:rFonts w:ascii="Arial"/>
        </w:rPr>
        <w:tab/>
      </w:r>
      <w:r>
        <w:rPr>
          <w:rFonts w:ascii="Arial"/>
          <w:position w:val="104"/>
        </w:rPr>
        <w:pict>
          <v:shape style="width:241.25pt;height:44.5pt;mso-position-horizontal-relative:char;mso-position-vertical-relative:line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836"/>
                    <w:gridCol w:w="1854"/>
                    <w:gridCol w:w="678"/>
                    <w:gridCol w:w="462"/>
                    <w:gridCol w:w="469"/>
                    <w:gridCol w:w="511"/>
                  </w:tblGrid>
                  <w:tr>
                    <w:trPr>
                      <w:trHeight w:val="350" w:hRule="exact"/>
                    </w:trPr>
                    <w:tc>
                      <w:tcPr>
                        <w:tcW w:w="83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78"/>
                          <w:ind w:left="68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1"/>
                            <w:sz w:val="16"/>
                          </w:rPr>
                          <w:t>SYMBOL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185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78"/>
                          <w:ind w:left="427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1"/>
                            <w:sz w:val="16"/>
                          </w:rPr>
                          <w:t>PARAMETER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67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78"/>
                          <w:ind w:left="100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1"/>
                            <w:sz w:val="16"/>
                          </w:rPr>
                          <w:t>UNITS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46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78"/>
                          <w:ind w:left="85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1"/>
                            <w:sz w:val="16"/>
                          </w:rPr>
                          <w:t>MIN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46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78"/>
                          <w:ind w:left="84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1"/>
                            <w:sz w:val="16"/>
                          </w:rPr>
                          <w:t>TYP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5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78"/>
                          <w:ind w:left="73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31F20"/>
                            <w:spacing w:val="-1"/>
                            <w:sz w:val="16"/>
                          </w:rPr>
                          <w:t>MAX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</w:tr>
                  <w:tr>
                    <w:trPr>
                      <w:trHeight w:val="251" w:hRule="exact"/>
                    </w:trPr>
                    <w:tc>
                      <w:tcPr>
                        <w:tcW w:w="83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16"/>
                          <w:ind w:left="269" w:right="0" w:firstLine="0"/>
                          <w:jc w:val="left"/>
                          <w:rPr>
                            <w:rFonts w:ascii="Arial" w:hAnsi="Arial" w:cs="Arial" w:eastAsia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V</w:t>
                        </w:r>
                        <w:r>
                          <w:rPr>
                            <w:rFonts w:ascii="Arial"/>
                            <w:color w:val="231F20"/>
                            <w:sz w:val="12"/>
                          </w:rPr>
                          <w:t>CC</w:t>
                        </w:r>
                        <w:r>
                          <w:rPr>
                            <w:rFonts w:ascii="Arial"/>
                            <w:sz w:val="12"/>
                          </w:rPr>
                        </w:r>
                      </w:p>
                    </w:tc>
                    <w:tc>
                      <w:tcPr>
                        <w:tcW w:w="185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16"/>
                          <w:ind w:left="113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Supply Voltage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67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16"/>
                          <w:ind w:left="7" w:right="0" w:firstLine="0"/>
                          <w:jc w:val="center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6"/>
                          </w:rPr>
                          <w:t>V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46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16"/>
                          <w:ind w:left="120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4.5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46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16"/>
                          <w:ind w:left="127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5.0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5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16"/>
                          <w:ind w:left="138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5.5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</w:tr>
                  <w:tr>
                    <w:trPr>
                      <w:trHeight w:val="280" w:hRule="exact"/>
                    </w:trPr>
                    <w:tc>
                      <w:tcPr>
                        <w:tcW w:w="83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30"/>
                          <w:ind w:left="274" w:right="0" w:firstLine="0"/>
                          <w:jc w:val="left"/>
                          <w:rPr>
                            <w:rFonts w:ascii="Arial" w:hAnsi="Arial" w:cs="Arial" w:eastAsia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T</w:t>
                        </w:r>
                        <w:r>
                          <w:rPr>
                            <w:rFonts w:ascii="Arial"/>
                            <w:color w:val="231F20"/>
                            <w:spacing w:val="-1"/>
                            <w:sz w:val="12"/>
                          </w:rPr>
                          <w:t>OP</w:t>
                        </w:r>
                        <w:r>
                          <w:rPr>
                            <w:rFonts w:ascii="Arial"/>
                            <w:sz w:val="12"/>
                          </w:rPr>
                        </w:r>
                      </w:p>
                    </w:tc>
                    <w:tc>
                      <w:tcPr>
                        <w:tcW w:w="185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30"/>
                          <w:ind w:left="113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Operating Temperature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67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30"/>
                          <w:ind w:left="6" w:right="0" w:firstLine="0"/>
                          <w:jc w:val="center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231F20"/>
                            <w:spacing w:val="-1"/>
                            <w:sz w:val="16"/>
                          </w:rPr>
                          <w:t>˚C</w:t>
                        </w:r>
                        <w:r>
                          <w:rPr>
                            <w:rFonts w:ascii="Arial" w:hAnsi="Arial"/>
                            <w:sz w:val="16"/>
                          </w:rPr>
                        </w:r>
                      </w:p>
                    </w:tc>
                    <w:tc>
                      <w:tcPr>
                        <w:tcW w:w="46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30"/>
                          <w:ind w:left="114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-40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46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30"/>
                          <w:ind w:left="103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+25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5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spacing w:before="30"/>
                          <w:ind w:left="114" w:right="0" w:firstLine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31F20"/>
                            <w:spacing w:val="-1"/>
                            <w:sz w:val="16"/>
                          </w:rPr>
                          <w:t>+85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</w:tr>
                </w:tbl>
                <w:p>
                  <w:pPr/>
                </w:p>
              </w:txbxContent>
            </v:textbox>
          </v:shape>
        </w:pict>
      </w:r>
      <w:r>
        <w:rPr>
          <w:rFonts w:ascii="Arial"/>
          <w:position w:val="104"/>
        </w:rPr>
      </w:r>
    </w:p>
    <w:p>
      <w:pPr>
        <w:pStyle w:val="BodyText"/>
        <w:spacing w:line="240" w:lineRule="auto" w:before="56"/>
        <w:ind w:left="720" w:right="0"/>
        <w:jc w:val="left"/>
      </w:pPr>
      <w:r>
        <w:rPr>
          <w:color w:val="231F20"/>
          <w:spacing w:val="-1"/>
        </w:rPr>
        <w:t>Notes:</w:t>
      </w:r>
      <w:r>
        <w:rPr/>
      </w:r>
    </w:p>
    <w:p>
      <w:pPr>
        <w:pStyle w:val="BodyText"/>
        <w:numPr>
          <w:ilvl w:val="0"/>
          <w:numId w:val="2"/>
        </w:numPr>
        <w:tabs>
          <w:tab w:pos="951" w:val="left" w:leader="none"/>
        </w:tabs>
        <w:spacing w:line="250" w:lineRule="auto" w:before="8" w:after="0"/>
        <w:ind w:left="950" w:right="6636" w:hanging="230"/>
        <w:jc w:val="left"/>
      </w:pPr>
      <w:r>
        <w:rPr>
          <w:color w:val="231F20"/>
        </w:rPr>
        <w:t>Operation in excess of any one of these parameters may result in permanent damage.</w:t>
      </w:r>
      <w:r>
        <w:rPr/>
      </w:r>
    </w:p>
    <w:p>
      <w:pPr>
        <w:pStyle w:val="BodyText"/>
        <w:numPr>
          <w:ilvl w:val="0"/>
          <w:numId w:val="2"/>
        </w:numPr>
        <w:tabs>
          <w:tab w:pos="951" w:val="left" w:leader="none"/>
        </w:tabs>
        <w:spacing w:line="236" w:lineRule="auto" w:before="2" w:after="0"/>
        <w:ind w:left="950" w:right="6636" w:hanging="230"/>
        <w:jc w:val="left"/>
      </w:pPr>
      <w:r>
        <w:rPr>
          <w:color w:val="231F20"/>
        </w:rPr>
        <w:t>Mounted on double sided copper clad 50 x 50 x 1.6 mm epoxy glass PWB (T</w:t>
      </w:r>
      <w:r>
        <w:rPr>
          <w:color w:val="231F20"/>
          <w:sz w:val="12"/>
          <w:szCs w:val="12"/>
        </w:rPr>
        <w:t>A</w:t>
      </w:r>
      <w:r>
        <w:rPr>
          <w:color w:val="231F20"/>
          <w:spacing w:val="-1"/>
          <w:sz w:val="12"/>
          <w:szCs w:val="12"/>
        </w:rPr>
        <w:t> </w:t>
      </w:r>
      <w:r>
        <w:rPr>
          <w:color w:val="231F20"/>
        </w:rPr>
        <w:t>= </w:t>
      </w:r>
      <w:r>
        <w:rPr>
          <w:color w:val="231F20"/>
          <w:spacing w:val="-1"/>
        </w:rPr>
        <w:t>+85</w:t>
      </w:r>
      <w:r>
        <w:rPr>
          <w:rFonts w:ascii="Symbol" w:hAnsi="Symbol" w:cs="Symbol" w:eastAsia="Symbol"/>
          <w:color w:val="231F20"/>
          <w:spacing w:val="-1"/>
        </w:rPr>
        <w:t></w:t>
      </w:r>
      <w:r>
        <w:rPr>
          <w:color w:val="231F20"/>
          <w:spacing w:val="-1"/>
        </w:rPr>
        <w:t>C).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10"/>
        <w:rPr>
          <w:rFonts w:ascii="Arial" w:hAnsi="Arial" w:cs="Arial" w:eastAsia="Arial"/>
          <w:sz w:val="18"/>
          <w:szCs w:val="18"/>
        </w:rPr>
      </w:pPr>
    </w:p>
    <w:p>
      <w:pPr>
        <w:pStyle w:val="Heading2"/>
        <w:spacing w:line="240" w:lineRule="auto" w:before="74"/>
        <w:ind w:left="723" w:right="0"/>
        <w:jc w:val="left"/>
        <w:rPr>
          <w:rFonts w:ascii="Arial" w:hAnsi="Arial" w:cs="Arial" w:eastAsia="Arial"/>
          <w:b w:val="0"/>
          <w:bCs w:val="0"/>
        </w:rPr>
      </w:pPr>
      <w:r>
        <w:rPr/>
        <w:pict>
          <v:shape style="position:absolute;margin-left:401.396484pt;margin-top:77.95887pt;width:148.96457pt;height:205.875pt;mso-position-horizontal-relative:page;mso-position-vertical-relative:paragraph;z-index:-146104" type="#_x0000_t75" stroked="false">
            <v:imagedata r:id="rId8" o:title=""/>
          </v:shape>
        </w:pict>
      </w:r>
      <w:r>
        <w:rPr>
          <w:rFonts w:ascii="Arial"/>
          <w:color w:val="231F20"/>
        </w:rPr>
        <w:t>PIN DESCRIPTION</w:t>
      </w:r>
      <w:r>
        <w:rPr>
          <w:rFonts w:ascii="Arial"/>
          <w:b w:val="0"/>
        </w:rPr>
      </w:r>
    </w:p>
    <w:p>
      <w:pPr>
        <w:spacing w:line="240" w:lineRule="auto" w:before="5"/>
        <w:rPr>
          <w:rFonts w:ascii="Arial" w:hAnsi="Arial" w:cs="Arial" w:eastAsia="Arial"/>
          <w:b/>
          <w:bCs/>
          <w:sz w:val="9"/>
          <w:szCs w:val="9"/>
        </w:rPr>
      </w:pPr>
    </w:p>
    <w:tbl>
      <w:tblPr>
        <w:tblW w:w="0" w:type="auto"/>
        <w:jc w:val="left"/>
        <w:tblInd w:w="75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50"/>
        <w:gridCol w:w="930"/>
        <w:gridCol w:w="1129"/>
        <w:gridCol w:w="3791"/>
        <w:gridCol w:w="1907"/>
        <w:gridCol w:w="1613"/>
      </w:tblGrid>
      <w:tr>
        <w:trPr>
          <w:trHeight w:val="740" w:hRule="exact"/>
        </w:trPr>
        <w:tc>
          <w:tcPr>
            <w:tcW w:w="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50" w:lineRule="auto" w:before="50"/>
              <w:ind w:left="333" w:right="347" w:hanging="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Pin No.</w:t>
            </w:r>
            <w:r>
              <w:rPr>
                <w:rFonts w:ascii="Arial"/>
                <w:sz w:val="16"/>
              </w:rPr>
            </w:r>
          </w:p>
        </w:tc>
        <w:tc>
          <w:tcPr>
            <w:tcW w:w="9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50" w:lineRule="auto" w:before="50"/>
              <w:ind w:left="254" w:right="228" w:firstLine="92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Pin Name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50" w:lineRule="auto" w:before="50"/>
              <w:ind w:left="207" w:right="32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Applied Voltage </w:t>
            </w:r>
            <w:r>
              <w:rPr>
                <w:rFonts w:ascii="Arial"/>
                <w:b/>
                <w:color w:val="231F20"/>
                <w:spacing w:val="-1"/>
                <w:sz w:val="16"/>
              </w:rPr>
              <w:t>(V)</w:t>
            </w:r>
            <w:r>
              <w:rPr>
                <w:rFonts w:ascii="Arial"/>
                <w:sz w:val="16"/>
              </w:rPr>
            </w:r>
          </w:p>
        </w:tc>
        <w:tc>
          <w:tcPr>
            <w:tcW w:w="379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Arial" w:hAnsi="Arial" w:cs="Arial" w:eastAsia="Arial"/>
                <w:b/>
                <w:bCs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right="7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Description</w:t>
            </w:r>
            <w:r>
              <w:rPr>
                <w:rFonts w:ascii="Arial"/>
                <w:sz w:val="16"/>
              </w:rPr>
            </w:r>
          </w:p>
        </w:tc>
        <w:tc>
          <w:tcPr>
            <w:tcW w:w="190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Arial" w:hAnsi="Arial" w:cs="Arial" w:eastAsia="Arial"/>
                <w:b/>
                <w:bCs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729" w:right="-19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Internal Equival</w:t>
            </w:r>
            <w:r>
              <w:rPr>
                <w:rFonts w:ascii="Arial"/>
                <w:sz w:val="16"/>
              </w:rPr>
            </w:r>
          </w:p>
        </w:tc>
        <w:tc>
          <w:tcPr>
            <w:tcW w:w="1613" w:type="dxa"/>
            <w:tcBorders>
              <w:top w:val="single" w:sz="4" w:space="0" w:color="231F20"/>
              <w:left w:val="nil" w:sz="6" w:space="0" w:color="auto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Arial" w:hAnsi="Arial" w:cs="Arial" w:eastAsia="Arial"/>
                <w:b/>
                <w:bCs/>
                <w:sz w:val="21"/>
                <w:szCs w:val="21"/>
              </w:rPr>
            </w:pPr>
          </w:p>
          <w:p>
            <w:pPr>
              <w:pStyle w:val="TableParagraph"/>
              <w:spacing w:line="240" w:lineRule="auto"/>
              <w:ind w:left="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ent Circuit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351" w:hRule="exact"/>
        </w:trPr>
        <w:tc>
          <w:tcPr>
            <w:tcW w:w="9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Arial" w:hAnsi="Arial" w:cs="Arial" w:eastAsia="Arial"/>
                <w:b/>
                <w:bCs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right="1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1</w:t>
            </w:r>
            <w:r>
              <w:rPr>
                <w:rFonts w:ascii="Arial"/>
                <w:sz w:val="16"/>
              </w:rPr>
            </w:r>
          </w:p>
        </w:tc>
        <w:tc>
          <w:tcPr>
            <w:tcW w:w="9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Arial" w:hAnsi="Arial" w:cs="Arial" w:eastAsia="Arial"/>
                <w:b/>
                <w:bCs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29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Input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2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3791" w:type="dxa"/>
            <w:tcBorders>
              <w:top w:val="single" w:sz="4" w:space="0" w:color="231F20"/>
              <w:left w:val="single" w:sz="4" w:space="0" w:color="231F20"/>
              <w:bottom w:val="nil" w:sz="6" w:space="0" w:color="auto"/>
              <w:right w:val="single" w:sz="4" w:space="0" w:color="231F20"/>
            </w:tcBorders>
          </w:tcPr>
          <w:p>
            <w:pPr>
              <w:pStyle w:val="TableParagraph"/>
              <w:spacing w:line="240" w:lineRule="auto" w:before="0"/>
              <w:ind w:right="0"/>
              <w:jc w:val="left"/>
              <w:rPr>
                <w:rFonts w:ascii="Arial" w:hAnsi="Arial" w:cs="Arial" w:eastAsia="Arial"/>
                <w:b/>
                <w:bCs/>
                <w:sz w:val="13"/>
                <w:szCs w:val="13"/>
              </w:rPr>
            </w:pPr>
          </w:p>
          <w:p>
            <w:pPr>
              <w:pStyle w:val="TableParagraph"/>
              <w:spacing w:line="240" w:lineRule="auto"/>
              <w:ind w:left="33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Signal input pin. An internal matching</w:t>
            </w:r>
            <w:r>
              <w:rPr>
                <w:rFonts w:ascii="Arial"/>
                <w:sz w:val="16"/>
              </w:rPr>
            </w:r>
          </w:p>
        </w:tc>
        <w:tc>
          <w:tcPr>
            <w:tcW w:w="1907" w:type="dxa"/>
            <w:vMerge w:val="restart"/>
            <w:tcBorders>
              <w:top w:val="single" w:sz="4" w:space="0" w:color="231F20"/>
              <w:left w:val="single" w:sz="4" w:space="0" w:color="231F20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 w:val="restart"/>
            <w:tcBorders>
              <w:top w:val="single" w:sz="4" w:space="0" w:color="231F20"/>
              <w:left w:val="nil" w:sz="6" w:space="0" w:color="auto"/>
              <w:right w:val="single" w:sz="4" w:space="0" w:color="231F2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9"/>
              <w:ind w:right="0"/>
              <w:jc w:val="left"/>
              <w:rPr>
                <w:rFonts w:ascii="Arial" w:hAnsi="Arial" w:cs="Arial" w:eastAsia="Arial"/>
                <w:b/>
                <w:bCs/>
                <w:sz w:val="20"/>
                <w:szCs w:val="20"/>
              </w:rPr>
            </w:pPr>
          </w:p>
          <w:p>
            <w:pPr>
              <w:pStyle w:val="TableParagraph"/>
              <w:spacing w:line="155" w:lineRule="exact"/>
              <w:ind w:right="353"/>
              <w:jc w:val="right"/>
              <w:rPr>
                <w:rFonts w:ascii="Arial" w:hAnsi="Arial" w:cs="Arial" w:eastAsia="Arial"/>
                <w:sz w:val="14"/>
                <w:szCs w:val="14"/>
              </w:rPr>
            </w:pPr>
            <w:r>
              <w:rPr>
                <w:rFonts w:ascii="Arial"/>
                <w:sz w:val="14"/>
              </w:rPr>
              <w:t>6</w:t>
            </w:r>
          </w:p>
        </w:tc>
      </w:tr>
      <w:tr>
        <w:trPr>
          <w:trHeight w:val="209" w:hRule="exact"/>
        </w:trPr>
        <w:tc>
          <w:tcPr>
            <w:tcW w:w="9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9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112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3791" w:type="dxa"/>
            <w:tcBorders>
              <w:top w:val="nil" w:sz="6" w:space="0" w:color="auto"/>
              <w:left w:val="single" w:sz="4" w:space="0" w:color="231F20"/>
              <w:bottom w:val="nil" w:sz="6" w:space="0" w:color="auto"/>
              <w:right w:val="single" w:sz="4" w:space="0" w:color="231F20"/>
            </w:tcBorders>
          </w:tcPr>
          <w:p>
            <w:pPr>
              <w:pStyle w:val="TableParagraph"/>
              <w:spacing w:line="180" w:lineRule="exact"/>
              <w:ind w:left="33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circuit,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configured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with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resistors,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enables</w:t>
            </w:r>
            <w:r>
              <w:rPr>
                <w:rFonts w:ascii="Arial"/>
                <w:sz w:val="16"/>
              </w:rPr>
            </w:r>
          </w:p>
        </w:tc>
        <w:tc>
          <w:tcPr>
            <w:tcW w:w="1907" w:type="dxa"/>
            <w:vMerge/>
            <w:tcBorders>
              <w:left w:val="single" w:sz="4" w:space="0" w:color="231F20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/>
            <w:tcBorders>
              <w:left w:val="nil" w:sz="6" w:space="0" w:color="auto"/>
              <w:bottom w:val="nil" w:sz="6" w:space="0" w:color="auto"/>
              <w:right w:val="single" w:sz="4" w:space="0" w:color="231F20"/>
            </w:tcBorders>
          </w:tcPr>
          <w:p>
            <w:pPr/>
          </w:p>
        </w:tc>
      </w:tr>
      <w:tr>
        <w:trPr>
          <w:trHeight w:val="175" w:hRule="exact"/>
        </w:trPr>
        <w:tc>
          <w:tcPr>
            <w:tcW w:w="9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9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112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3791" w:type="dxa"/>
            <w:tcBorders>
              <w:top w:val="nil" w:sz="6" w:space="0" w:color="auto"/>
              <w:left w:val="single" w:sz="4" w:space="0" w:color="231F20"/>
              <w:bottom w:val="nil" w:sz="6" w:space="0" w:color="auto"/>
              <w:right w:val="single" w:sz="4" w:space="0" w:color="231F20"/>
            </w:tcBorders>
          </w:tcPr>
          <w:p>
            <w:pPr>
              <w:pStyle w:val="TableParagraph"/>
              <w:spacing w:line="163" w:lineRule="exact"/>
              <w:ind w:left="33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 w:hAnsi="Arial" w:cs="Arial" w:eastAsia="Arial"/>
                <w:color w:val="231F20"/>
                <w:sz w:val="16"/>
                <w:szCs w:val="16"/>
              </w:rPr>
              <w:t>50</w:t>
            </w:r>
            <w:r>
              <w:rPr>
                <w:rFonts w:ascii="Arial" w:hAnsi="Arial" w:cs="Arial" w:eastAsia="Arial"/>
                <w:color w:val="231F20"/>
                <w:spacing w:val="-1"/>
                <w:sz w:val="16"/>
                <w:szCs w:val="16"/>
              </w:rPr>
              <w:t> </w:t>
            </w:r>
            <w:r>
              <w:rPr>
                <w:rFonts w:ascii="Symbol" w:hAnsi="Symbol" w:cs="Symbol" w:eastAsia="Symbol"/>
                <w:color w:val="231F20"/>
                <w:sz w:val="16"/>
                <w:szCs w:val="16"/>
              </w:rPr>
              <w:t></w:t>
            </w:r>
            <w:r>
              <w:rPr>
                <w:rFonts w:ascii="Symbol" w:hAnsi="Symbol" w:cs="Symbol" w:eastAsia="Symbol"/>
                <w:color w:val="231F20"/>
                <w:spacing w:val="5"/>
                <w:sz w:val="16"/>
                <w:szCs w:val="16"/>
              </w:rPr>
              <w:t></w:t>
            </w:r>
            <w:r>
              <w:rPr>
                <w:rFonts w:ascii="Times New Roman" w:hAnsi="Times New Roman" w:cs="Times New Roman" w:eastAsia="Times New Roman"/>
                <w:color w:val="231F20"/>
                <w:spacing w:val="5"/>
                <w:sz w:val="16"/>
                <w:szCs w:val="16"/>
              </w:rPr>
            </w:r>
            <w:r>
              <w:rPr>
                <w:rFonts w:ascii="Arial" w:hAnsi="Arial" w:cs="Arial" w:eastAsia="Arial"/>
                <w:color w:val="231F20"/>
                <w:sz w:val="16"/>
                <w:szCs w:val="16"/>
              </w:rPr>
              <w:t>connection over a</w:t>
            </w:r>
            <w:r>
              <w:rPr>
                <w:rFonts w:ascii="Arial" w:hAnsi="Arial" w:cs="Arial" w:eastAsia="Arial"/>
                <w:color w:val="231F20"/>
                <w:spacing w:val="43"/>
                <w:sz w:val="16"/>
                <w:szCs w:val="16"/>
              </w:rPr>
              <w:t> </w:t>
            </w:r>
            <w:r>
              <w:rPr>
                <w:rFonts w:ascii="Arial" w:hAnsi="Arial" w:cs="Arial" w:eastAsia="Arial"/>
                <w:color w:val="231F20"/>
                <w:sz w:val="16"/>
                <w:szCs w:val="16"/>
              </w:rPr>
              <w:t>wide bandwidth.</w:t>
            </w:r>
            <w:r>
              <w:rPr>
                <w:rFonts w:ascii="Arial" w:hAnsi="Arial" w:cs="Arial" w:eastAsia="Arial"/>
                <w:sz w:val="16"/>
                <w:szCs w:val="16"/>
              </w:rPr>
            </w:r>
          </w:p>
        </w:tc>
        <w:tc>
          <w:tcPr>
            <w:tcW w:w="1907" w:type="dxa"/>
            <w:tcBorders>
              <w:top w:val="nil" w:sz="6" w:space="0" w:color="auto"/>
              <w:left w:val="single" w:sz="4" w:space="0" w:color="231F20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4" w:space="0" w:color="231F20"/>
            </w:tcBorders>
          </w:tcPr>
          <w:p>
            <w:pPr/>
          </w:p>
        </w:tc>
      </w:tr>
      <w:tr>
        <w:trPr>
          <w:trHeight w:val="178" w:hRule="exact"/>
        </w:trPr>
        <w:tc>
          <w:tcPr>
            <w:tcW w:w="9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9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112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3791" w:type="dxa"/>
            <w:tcBorders>
              <w:top w:val="nil" w:sz="6" w:space="0" w:color="auto"/>
              <w:left w:val="single" w:sz="4" w:space="0" w:color="231F20"/>
              <w:bottom w:val="nil" w:sz="6" w:space="0" w:color="auto"/>
              <w:right w:val="single" w:sz="4" w:space="0" w:color="231F20"/>
            </w:tcBorders>
          </w:tcPr>
          <w:p>
            <w:pPr>
              <w:pStyle w:val="TableParagraph"/>
              <w:spacing w:line="178" w:lineRule="exact"/>
              <w:ind w:left="33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A multi-feedback circuit is designed to</w:t>
            </w:r>
            <w:r>
              <w:rPr>
                <w:rFonts w:ascii="Arial"/>
                <w:sz w:val="16"/>
              </w:rPr>
            </w:r>
          </w:p>
        </w:tc>
        <w:tc>
          <w:tcPr>
            <w:tcW w:w="1907" w:type="dxa"/>
            <w:tcBorders>
              <w:top w:val="nil" w:sz="6" w:space="0" w:color="auto"/>
              <w:left w:val="single" w:sz="4" w:space="0" w:color="231F20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4" w:space="0" w:color="231F20"/>
            </w:tcBorders>
          </w:tcPr>
          <w:p>
            <w:pPr/>
          </w:p>
        </w:tc>
      </w:tr>
      <w:tr>
        <w:trPr>
          <w:trHeight w:val="206" w:hRule="exact"/>
        </w:trPr>
        <w:tc>
          <w:tcPr>
            <w:tcW w:w="9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9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112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3791" w:type="dxa"/>
            <w:tcBorders>
              <w:top w:val="nil" w:sz="6" w:space="0" w:color="auto"/>
              <w:left w:val="single" w:sz="4" w:space="0" w:color="231F20"/>
              <w:bottom w:val="nil" w:sz="6" w:space="0" w:color="auto"/>
              <w:right w:val="single" w:sz="4" w:space="0" w:color="231F20"/>
            </w:tcBorders>
          </w:tcPr>
          <w:p>
            <w:pPr>
              <w:pStyle w:val="TableParagraph"/>
              <w:spacing w:line="240" w:lineRule="auto" w:before="9"/>
              <w:ind w:left="33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cancel the deviations of h</w:t>
            </w:r>
            <w:r>
              <w:rPr>
                <w:rFonts w:ascii="Arial"/>
                <w:color w:val="231F20"/>
                <w:sz w:val="12"/>
              </w:rPr>
              <w:t>FE</w:t>
            </w:r>
            <w:r>
              <w:rPr>
                <w:rFonts w:ascii="Arial"/>
                <w:color w:val="231F20"/>
                <w:spacing w:val="11"/>
                <w:sz w:val="12"/>
              </w:rPr>
              <w:t> </w:t>
            </w:r>
            <w:r>
              <w:rPr>
                <w:rFonts w:ascii="Arial"/>
                <w:color w:val="231F20"/>
                <w:sz w:val="16"/>
              </w:rPr>
              <w:t>and resistance.</w:t>
            </w:r>
            <w:r>
              <w:rPr>
                <w:rFonts w:ascii="Arial"/>
                <w:sz w:val="16"/>
              </w:rPr>
            </w:r>
          </w:p>
        </w:tc>
        <w:tc>
          <w:tcPr>
            <w:tcW w:w="1907" w:type="dxa"/>
            <w:tcBorders>
              <w:top w:val="nil" w:sz="6" w:space="0" w:color="auto"/>
              <w:left w:val="single" w:sz="4" w:space="0" w:color="231F20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4" w:space="0" w:color="231F20"/>
            </w:tcBorders>
          </w:tcPr>
          <w:p>
            <w:pPr>
              <w:pStyle w:val="TableParagraph"/>
              <w:spacing w:line="147" w:lineRule="exact"/>
              <w:ind w:right="346"/>
              <w:jc w:val="right"/>
              <w:rPr>
                <w:rFonts w:ascii="Arial" w:hAnsi="Arial" w:cs="Arial" w:eastAsia="Arial"/>
                <w:sz w:val="14"/>
                <w:szCs w:val="14"/>
              </w:rPr>
            </w:pPr>
            <w:r>
              <w:rPr>
                <w:rFonts w:ascii="Arial"/>
                <w:sz w:val="14"/>
              </w:rPr>
              <w:t>4</w:t>
            </w:r>
          </w:p>
        </w:tc>
      </w:tr>
      <w:tr>
        <w:trPr>
          <w:trHeight w:val="192" w:hRule="exact"/>
        </w:trPr>
        <w:tc>
          <w:tcPr>
            <w:tcW w:w="9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9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112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3791" w:type="dxa"/>
            <w:tcBorders>
              <w:top w:val="nil" w:sz="6" w:space="0" w:color="auto"/>
              <w:left w:val="single" w:sz="4" w:space="0" w:color="231F20"/>
              <w:bottom w:val="nil" w:sz="6" w:space="0" w:color="auto"/>
              <w:right w:val="single" w:sz="4" w:space="0" w:color="231F20"/>
            </w:tcBorders>
          </w:tcPr>
          <w:p>
            <w:pPr>
              <w:pStyle w:val="TableParagraph"/>
              <w:spacing w:line="180" w:lineRule="exact"/>
              <w:ind w:left="33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This pin must be coupled to the signal source</w:t>
            </w:r>
            <w:r>
              <w:rPr>
                <w:rFonts w:ascii="Arial"/>
                <w:sz w:val="16"/>
              </w:rPr>
            </w:r>
          </w:p>
        </w:tc>
        <w:tc>
          <w:tcPr>
            <w:tcW w:w="1907" w:type="dxa"/>
            <w:tcBorders>
              <w:top w:val="nil" w:sz="6" w:space="0" w:color="auto"/>
              <w:left w:val="single" w:sz="4" w:space="0" w:color="231F20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4" w:space="0" w:color="231F20"/>
            </w:tcBorders>
          </w:tcPr>
          <w:p>
            <w:pPr/>
          </w:p>
        </w:tc>
      </w:tr>
      <w:tr>
        <w:trPr>
          <w:trHeight w:val="288" w:hRule="exact"/>
        </w:trPr>
        <w:tc>
          <w:tcPr>
            <w:tcW w:w="95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9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112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3791" w:type="dxa"/>
            <w:tcBorders>
              <w:top w:val="nil" w:sz="6" w:space="0" w:color="auto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180" w:lineRule="exact"/>
              <w:ind w:left="33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with a blocking capacitor.</w:t>
            </w:r>
            <w:r>
              <w:rPr>
                <w:rFonts w:ascii="Arial"/>
                <w:sz w:val="16"/>
              </w:rPr>
            </w:r>
          </w:p>
        </w:tc>
        <w:tc>
          <w:tcPr>
            <w:tcW w:w="1907" w:type="dxa"/>
            <w:tcBorders>
              <w:top w:val="nil" w:sz="6" w:space="0" w:color="auto"/>
              <w:left w:val="single" w:sz="4" w:space="0" w:color="231F20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4" w:space="0" w:color="231F20"/>
            </w:tcBorders>
          </w:tcPr>
          <w:p>
            <w:pPr/>
          </w:p>
        </w:tc>
      </w:tr>
      <w:tr>
        <w:trPr>
          <w:trHeight w:val="1160" w:hRule="exact"/>
        </w:trPr>
        <w:tc>
          <w:tcPr>
            <w:tcW w:w="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40" w:lineRule="auto" w:before="86"/>
              <w:ind w:right="1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4</w:t>
            </w:r>
            <w:r>
              <w:rPr>
                <w:rFonts w:ascii="Arial"/>
                <w:sz w:val="16"/>
              </w:rPr>
            </w:r>
          </w:p>
        </w:tc>
        <w:tc>
          <w:tcPr>
            <w:tcW w:w="9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40" w:lineRule="auto" w:before="86"/>
              <w:ind w:left="23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Output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379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46" w:lineRule="auto" w:before="86"/>
              <w:ind w:left="332" w:right="564" w:firstLine="1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 w:hAnsi="Arial" w:cs="Arial" w:eastAsia="Arial"/>
                <w:color w:val="231F20"/>
                <w:sz w:val="16"/>
                <w:szCs w:val="16"/>
              </w:rPr>
              <w:t>Signal output pin. An internal matching circuit,</w:t>
            </w:r>
            <w:r>
              <w:rPr>
                <w:rFonts w:ascii="Arial" w:hAnsi="Arial" w:cs="Arial" w:eastAsia="Arial"/>
                <w:color w:val="231F20"/>
                <w:spacing w:val="-1"/>
                <w:sz w:val="16"/>
                <w:szCs w:val="16"/>
              </w:rPr>
              <w:t> </w:t>
            </w:r>
            <w:r>
              <w:rPr>
                <w:rFonts w:ascii="Arial" w:hAnsi="Arial" w:cs="Arial" w:eastAsia="Arial"/>
                <w:color w:val="231F20"/>
                <w:sz w:val="16"/>
                <w:szCs w:val="16"/>
              </w:rPr>
              <w:t>configured</w:t>
            </w:r>
            <w:r>
              <w:rPr>
                <w:rFonts w:ascii="Arial" w:hAnsi="Arial" w:cs="Arial" w:eastAsia="Arial"/>
                <w:color w:val="231F20"/>
                <w:spacing w:val="-1"/>
                <w:sz w:val="16"/>
                <w:szCs w:val="16"/>
              </w:rPr>
              <w:t> </w:t>
            </w:r>
            <w:r>
              <w:rPr>
                <w:rFonts w:ascii="Arial" w:hAnsi="Arial" w:cs="Arial" w:eastAsia="Arial"/>
                <w:color w:val="231F20"/>
                <w:sz w:val="16"/>
                <w:szCs w:val="16"/>
              </w:rPr>
              <w:t>with</w:t>
            </w:r>
            <w:r>
              <w:rPr>
                <w:rFonts w:ascii="Arial" w:hAnsi="Arial" w:cs="Arial" w:eastAsia="Arial"/>
                <w:color w:val="231F20"/>
                <w:spacing w:val="-1"/>
                <w:sz w:val="16"/>
                <w:szCs w:val="16"/>
              </w:rPr>
              <w:t> </w:t>
            </w:r>
            <w:r>
              <w:rPr>
                <w:rFonts w:ascii="Arial" w:hAnsi="Arial" w:cs="Arial" w:eastAsia="Arial"/>
                <w:color w:val="231F20"/>
                <w:sz w:val="16"/>
                <w:szCs w:val="16"/>
              </w:rPr>
              <w:t>resistors,</w:t>
            </w:r>
            <w:r>
              <w:rPr>
                <w:rFonts w:ascii="Arial" w:hAnsi="Arial" w:cs="Arial" w:eastAsia="Arial"/>
                <w:color w:val="231F20"/>
                <w:spacing w:val="-1"/>
                <w:sz w:val="16"/>
                <w:szCs w:val="16"/>
              </w:rPr>
              <w:t> </w:t>
            </w:r>
            <w:r>
              <w:rPr>
                <w:rFonts w:ascii="Arial" w:hAnsi="Arial" w:cs="Arial" w:eastAsia="Arial"/>
                <w:color w:val="231F20"/>
                <w:sz w:val="16"/>
                <w:szCs w:val="16"/>
              </w:rPr>
              <w:t>enables</w:t>
            </w:r>
            <w:r>
              <w:rPr>
                <w:rFonts w:ascii="Arial" w:hAnsi="Arial" w:cs="Arial" w:eastAsia="Arial"/>
                <w:color w:val="231F20"/>
                <w:sz w:val="16"/>
                <w:szCs w:val="16"/>
              </w:rPr>
              <w:t> 50</w:t>
            </w:r>
            <w:r>
              <w:rPr>
                <w:rFonts w:ascii="Arial" w:hAnsi="Arial" w:cs="Arial" w:eastAsia="Arial"/>
                <w:color w:val="231F20"/>
                <w:spacing w:val="-1"/>
                <w:sz w:val="16"/>
                <w:szCs w:val="16"/>
              </w:rPr>
              <w:t> </w:t>
            </w:r>
            <w:r>
              <w:rPr>
                <w:rFonts w:ascii="Symbol" w:hAnsi="Symbol" w:cs="Symbol" w:eastAsia="Symbol"/>
                <w:color w:val="231F20"/>
                <w:sz w:val="16"/>
                <w:szCs w:val="16"/>
              </w:rPr>
              <w:t></w:t>
            </w:r>
            <w:r>
              <w:rPr>
                <w:rFonts w:ascii="Symbol" w:hAnsi="Symbol" w:cs="Symbol" w:eastAsia="Symbol"/>
                <w:color w:val="231F20"/>
                <w:spacing w:val="5"/>
                <w:sz w:val="16"/>
                <w:szCs w:val="16"/>
              </w:rPr>
              <w:t></w:t>
            </w:r>
            <w:r>
              <w:rPr>
                <w:rFonts w:ascii="Times New Roman" w:hAnsi="Times New Roman" w:cs="Times New Roman" w:eastAsia="Times New Roman"/>
                <w:color w:val="231F20"/>
                <w:spacing w:val="5"/>
                <w:sz w:val="16"/>
                <w:szCs w:val="16"/>
              </w:rPr>
            </w:r>
            <w:r>
              <w:rPr>
                <w:rFonts w:ascii="Arial" w:hAnsi="Arial" w:cs="Arial" w:eastAsia="Arial"/>
                <w:color w:val="231F20"/>
                <w:sz w:val="16"/>
                <w:szCs w:val="16"/>
              </w:rPr>
              <w:t>connection</w:t>
            </w:r>
            <w:r>
              <w:rPr>
                <w:rFonts w:ascii="Arial" w:hAnsi="Arial" w:cs="Arial" w:eastAsia="Arial"/>
                <w:color w:val="231F20"/>
                <w:spacing w:val="-1"/>
                <w:sz w:val="16"/>
                <w:szCs w:val="16"/>
              </w:rPr>
              <w:t> </w:t>
            </w:r>
            <w:r>
              <w:rPr>
                <w:rFonts w:ascii="Arial" w:hAnsi="Arial" w:cs="Arial" w:eastAsia="Arial"/>
                <w:color w:val="231F20"/>
                <w:sz w:val="16"/>
                <w:szCs w:val="16"/>
              </w:rPr>
              <w:t>over</w:t>
            </w:r>
            <w:r>
              <w:rPr>
                <w:rFonts w:ascii="Arial" w:hAnsi="Arial" w:cs="Arial" w:eastAsia="Arial"/>
                <w:color w:val="231F20"/>
                <w:spacing w:val="-1"/>
                <w:sz w:val="16"/>
                <w:szCs w:val="16"/>
              </w:rPr>
              <w:t> </w:t>
            </w:r>
            <w:r>
              <w:rPr>
                <w:rFonts w:ascii="Arial" w:hAnsi="Arial" w:cs="Arial" w:eastAsia="Arial"/>
                <w:color w:val="231F20"/>
                <w:sz w:val="16"/>
                <w:szCs w:val="16"/>
              </w:rPr>
              <w:t>a</w:t>
            </w:r>
            <w:r>
              <w:rPr>
                <w:rFonts w:ascii="Arial" w:hAnsi="Arial" w:cs="Arial" w:eastAsia="Arial"/>
                <w:color w:val="231F20"/>
                <w:spacing w:val="-1"/>
                <w:sz w:val="16"/>
                <w:szCs w:val="16"/>
              </w:rPr>
              <w:t> </w:t>
            </w:r>
            <w:r>
              <w:rPr>
                <w:rFonts w:ascii="Arial" w:hAnsi="Arial" w:cs="Arial" w:eastAsia="Arial"/>
                <w:color w:val="231F20"/>
                <w:sz w:val="16"/>
                <w:szCs w:val="16"/>
              </w:rPr>
              <w:t>wide</w:t>
            </w:r>
            <w:r>
              <w:rPr>
                <w:rFonts w:ascii="Arial" w:hAnsi="Arial" w:cs="Arial" w:eastAsia="Arial"/>
                <w:color w:val="231F20"/>
                <w:spacing w:val="-1"/>
                <w:sz w:val="16"/>
                <w:szCs w:val="16"/>
              </w:rPr>
              <w:t> </w:t>
            </w:r>
            <w:r>
              <w:rPr>
                <w:rFonts w:ascii="Arial" w:hAnsi="Arial" w:cs="Arial" w:eastAsia="Arial"/>
                <w:color w:val="231F20"/>
                <w:sz w:val="16"/>
                <w:szCs w:val="16"/>
              </w:rPr>
              <w:t>bandwidth.</w:t>
            </w:r>
            <w:r>
              <w:rPr>
                <w:rFonts w:ascii="Arial" w:hAnsi="Arial" w:cs="Arial" w:eastAsia="Arial"/>
                <w:color w:val="231F20"/>
                <w:sz w:val="16"/>
                <w:szCs w:val="16"/>
              </w:rPr>
              <w:t> This pin must be coupled to the output load with a blocking capacitor.</w:t>
            </w:r>
            <w:r>
              <w:rPr>
                <w:rFonts w:ascii="Arial" w:hAnsi="Arial" w:cs="Arial" w:eastAsia="Arial"/>
                <w:sz w:val="16"/>
                <w:szCs w:val="16"/>
              </w:rPr>
            </w:r>
          </w:p>
        </w:tc>
        <w:tc>
          <w:tcPr>
            <w:tcW w:w="1907" w:type="dxa"/>
            <w:tcBorders>
              <w:top w:val="nil" w:sz="6" w:space="0" w:color="auto"/>
              <w:left w:val="single" w:sz="4" w:space="0" w:color="231F20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2"/>
              <w:ind w:right="0"/>
              <w:jc w:val="left"/>
              <w:rPr>
                <w:rFonts w:ascii="Arial" w:hAnsi="Arial" w:cs="Arial" w:eastAsia="Arial"/>
                <w:b/>
                <w:bCs/>
                <w:sz w:val="15"/>
                <w:szCs w:val="15"/>
              </w:rPr>
            </w:pPr>
          </w:p>
          <w:p>
            <w:pPr>
              <w:pStyle w:val="TableParagraph"/>
              <w:spacing w:line="240" w:lineRule="auto"/>
              <w:ind w:left="268" w:right="0"/>
              <w:jc w:val="left"/>
              <w:rPr>
                <w:rFonts w:ascii="Arial" w:hAnsi="Arial" w:cs="Arial" w:eastAsia="Arial"/>
                <w:sz w:val="14"/>
                <w:szCs w:val="14"/>
              </w:rPr>
            </w:pPr>
            <w:r>
              <w:rPr>
                <w:rFonts w:ascii="Arial"/>
                <w:sz w:val="14"/>
              </w:rPr>
              <w:t>1</w:t>
            </w:r>
          </w:p>
        </w:tc>
        <w:tc>
          <w:tcPr>
            <w:tcW w:w="16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4" w:space="0" w:color="231F20"/>
            </w:tcBorders>
          </w:tcPr>
          <w:p>
            <w:pPr/>
          </w:p>
        </w:tc>
      </w:tr>
      <w:tr>
        <w:trPr>
          <w:trHeight w:val="750" w:hRule="exact"/>
        </w:trPr>
        <w:tc>
          <w:tcPr>
            <w:tcW w:w="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40" w:lineRule="auto" w:before="78"/>
              <w:ind w:right="1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6</w:t>
            </w:r>
            <w:r>
              <w:rPr>
                <w:rFonts w:ascii="Arial"/>
                <w:sz w:val="16"/>
              </w:rPr>
            </w:r>
          </w:p>
        </w:tc>
        <w:tc>
          <w:tcPr>
            <w:tcW w:w="9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40" w:lineRule="auto" w:before="78"/>
              <w:ind w:left="24" w:right="0"/>
              <w:jc w:val="center"/>
              <w:rPr>
                <w:rFonts w:ascii="Arial" w:hAnsi="Arial" w:cs="Arial" w:eastAsia="Arial"/>
                <w:sz w:val="12"/>
                <w:szCs w:val="12"/>
              </w:rPr>
            </w:pPr>
            <w:r>
              <w:rPr>
                <w:rFonts w:ascii="Arial"/>
                <w:color w:val="231F20"/>
                <w:sz w:val="16"/>
              </w:rPr>
              <w:t>V</w:t>
            </w:r>
            <w:r>
              <w:rPr>
                <w:rFonts w:ascii="Arial"/>
                <w:color w:val="231F20"/>
                <w:sz w:val="12"/>
              </w:rPr>
              <w:t>CC</w:t>
            </w:r>
            <w:r>
              <w:rPr>
                <w:rFonts w:ascii="Arial"/>
                <w:sz w:val="12"/>
              </w:rPr>
            </w:r>
          </w:p>
        </w:tc>
        <w:tc>
          <w:tcPr>
            <w:tcW w:w="112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40" w:lineRule="auto" w:before="78"/>
              <w:ind w:left="16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4.5 to 5.5</w:t>
            </w:r>
            <w:r>
              <w:rPr>
                <w:rFonts w:ascii="Arial"/>
                <w:sz w:val="16"/>
              </w:rPr>
            </w:r>
          </w:p>
        </w:tc>
        <w:tc>
          <w:tcPr>
            <w:tcW w:w="379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50" w:lineRule="auto" w:before="78"/>
              <w:ind w:left="332" w:right="351" w:firstLine="1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Power supply pin. This pin should be externally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equipped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with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a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bypass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capacitor</w:t>
            </w:r>
            <w:r>
              <w:rPr>
                <w:rFonts w:ascii="Arial"/>
                <w:color w:val="231F20"/>
                <w:sz w:val="16"/>
              </w:rPr>
              <w:t> to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minimize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ground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impedance.</w:t>
            </w:r>
            <w:r>
              <w:rPr>
                <w:rFonts w:ascii="Arial"/>
                <w:sz w:val="16"/>
              </w:rPr>
            </w:r>
          </w:p>
        </w:tc>
        <w:tc>
          <w:tcPr>
            <w:tcW w:w="1907" w:type="dxa"/>
            <w:vMerge w:val="restart"/>
            <w:tcBorders>
              <w:top w:val="nil" w:sz="6" w:space="0" w:color="auto"/>
              <w:left w:val="single" w:sz="4" w:space="0" w:color="231F20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 w:val="restart"/>
            <w:tcBorders>
              <w:top w:val="nil" w:sz="6" w:space="0" w:color="auto"/>
              <w:left w:val="nil" w:sz="6" w:space="0" w:color="auto"/>
              <w:right w:val="single" w:sz="4" w:space="0" w:color="231F20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4"/>
                <w:szCs w:val="14"/>
              </w:rPr>
            </w:pPr>
          </w:p>
          <w:p>
            <w:pPr>
              <w:pStyle w:val="TableParagraph"/>
              <w:spacing w:line="240" w:lineRule="auto" w:before="102"/>
              <w:ind w:right="350"/>
              <w:jc w:val="right"/>
              <w:rPr>
                <w:rFonts w:ascii="Arial" w:hAnsi="Arial" w:cs="Arial" w:eastAsia="Arial"/>
                <w:sz w:val="14"/>
                <w:szCs w:val="14"/>
              </w:rPr>
            </w:pPr>
            <w:r>
              <w:rPr>
                <w:rFonts w:ascii="Arial"/>
                <w:sz w:val="14"/>
              </w:rPr>
              <w:t>2</w:t>
            </w:r>
          </w:p>
        </w:tc>
      </w:tr>
      <w:tr>
        <w:trPr>
          <w:trHeight w:val="658" w:hRule="exact"/>
        </w:trPr>
        <w:tc>
          <w:tcPr>
            <w:tcW w:w="95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40" w:lineRule="auto" w:before="96"/>
              <w:ind w:right="1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2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"/>
              <w:ind w:right="1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3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"/>
              <w:ind w:right="1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5</w:t>
            </w:r>
            <w:r>
              <w:rPr>
                <w:rFonts w:ascii="Arial"/>
                <w:sz w:val="16"/>
              </w:rPr>
            </w:r>
          </w:p>
        </w:tc>
        <w:tc>
          <w:tcPr>
            <w:tcW w:w="930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40" w:lineRule="auto" w:before="96"/>
              <w:ind w:left="29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GND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29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40" w:lineRule="auto" w:before="96"/>
              <w:ind w:right="11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0</w:t>
            </w:r>
            <w:r>
              <w:rPr>
                <w:rFonts w:ascii="Arial"/>
                <w:sz w:val="16"/>
              </w:rPr>
            </w:r>
          </w:p>
        </w:tc>
        <w:tc>
          <w:tcPr>
            <w:tcW w:w="3791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50" w:lineRule="auto" w:before="96"/>
              <w:ind w:left="332" w:right="333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z w:val="16"/>
              </w:rPr>
              <w:t>Ground pin. This pin should be connected to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system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ground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with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minimum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inductance.</w:t>
            </w:r>
            <w:r>
              <w:rPr>
                <w:rFonts w:ascii="Arial"/>
                <w:color w:val="231F20"/>
                <w:sz w:val="16"/>
              </w:rPr>
              <w:t> Ground pattern on the board should be formed as wide as possible. All the ground pins must be connected together with wide ground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pattern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to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minimize</w:t>
            </w:r>
            <w:r>
              <w:rPr>
                <w:rFonts w:ascii="Arial"/>
                <w:color w:val="231F20"/>
                <w:spacing w:val="-1"/>
                <w:sz w:val="16"/>
              </w:rPr>
              <w:t> </w:t>
            </w:r>
            <w:r>
              <w:rPr>
                <w:rFonts w:ascii="Arial"/>
                <w:color w:val="231F20"/>
                <w:sz w:val="16"/>
              </w:rPr>
              <w:t>impedance</w:t>
            </w:r>
            <w:r>
              <w:rPr>
                <w:rFonts w:ascii="Arial"/>
                <w:color w:val="231F20"/>
                <w:sz w:val="16"/>
              </w:rPr>
              <w:t> difference.</w:t>
            </w:r>
            <w:r>
              <w:rPr>
                <w:rFonts w:ascii="Arial"/>
                <w:sz w:val="16"/>
              </w:rPr>
            </w:r>
          </w:p>
        </w:tc>
        <w:tc>
          <w:tcPr>
            <w:tcW w:w="1907" w:type="dxa"/>
            <w:vMerge/>
            <w:tcBorders>
              <w:left w:val="single" w:sz="4" w:space="0" w:color="231F20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vMerge/>
            <w:tcBorders>
              <w:left w:val="nil" w:sz="6" w:space="0" w:color="auto"/>
              <w:bottom w:val="nil" w:sz="6" w:space="0" w:color="auto"/>
              <w:right w:val="single" w:sz="4" w:space="0" w:color="231F20"/>
            </w:tcBorders>
          </w:tcPr>
          <w:p>
            <w:pPr/>
          </w:p>
        </w:tc>
      </w:tr>
      <w:tr>
        <w:trPr>
          <w:trHeight w:val="182" w:hRule="exact"/>
        </w:trPr>
        <w:tc>
          <w:tcPr>
            <w:tcW w:w="95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930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1129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3791" w:type="dxa"/>
            <w:vMerge/>
            <w:tcBorders>
              <w:left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1907" w:type="dxa"/>
            <w:tcBorders>
              <w:top w:val="nil" w:sz="6" w:space="0" w:color="auto"/>
              <w:left w:val="single" w:sz="4" w:space="0" w:color="231F20"/>
              <w:bottom w:val="nil" w:sz="6" w:space="0" w:color="auto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single" w:sz="4" w:space="0" w:color="231F20"/>
            </w:tcBorders>
          </w:tcPr>
          <w:p>
            <w:pPr>
              <w:pStyle w:val="TableParagraph"/>
              <w:spacing w:line="240" w:lineRule="auto" w:before="4"/>
              <w:ind w:right="349"/>
              <w:jc w:val="right"/>
              <w:rPr>
                <w:rFonts w:ascii="Arial" w:hAnsi="Arial" w:cs="Arial" w:eastAsia="Arial"/>
                <w:sz w:val="14"/>
                <w:szCs w:val="14"/>
              </w:rPr>
            </w:pPr>
            <w:r>
              <w:rPr>
                <w:rFonts w:ascii="Arial"/>
                <w:sz w:val="14"/>
              </w:rPr>
              <w:t>3</w:t>
            </w:r>
          </w:p>
        </w:tc>
      </w:tr>
      <w:tr>
        <w:trPr>
          <w:trHeight w:val="631" w:hRule="exact"/>
        </w:trPr>
        <w:tc>
          <w:tcPr>
            <w:tcW w:w="95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930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1129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3791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>
            <w:pPr/>
          </w:p>
        </w:tc>
        <w:tc>
          <w:tcPr>
            <w:tcW w:w="1907" w:type="dxa"/>
            <w:tcBorders>
              <w:top w:val="nil" w:sz="6" w:space="0" w:color="auto"/>
              <w:left w:val="single" w:sz="4" w:space="0" w:color="231F20"/>
              <w:bottom w:val="single" w:sz="4" w:space="0" w:color="231F20"/>
              <w:right w:val="nil" w:sz="6" w:space="0" w:color="auto"/>
            </w:tcBorders>
          </w:tcPr>
          <w:p>
            <w:pPr/>
          </w:p>
        </w:tc>
        <w:tc>
          <w:tcPr>
            <w:tcW w:w="1613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single" w:sz="4" w:space="0" w:color="231F20"/>
            </w:tcBorders>
          </w:tcPr>
          <w:p>
            <w:pPr>
              <w:pStyle w:val="TableParagraph"/>
              <w:spacing w:line="240" w:lineRule="auto" w:before="3"/>
              <w:ind w:right="352"/>
              <w:jc w:val="right"/>
              <w:rPr>
                <w:rFonts w:ascii="Arial" w:hAnsi="Arial" w:cs="Arial" w:eastAsia="Arial"/>
                <w:sz w:val="14"/>
                <w:szCs w:val="14"/>
              </w:rPr>
            </w:pPr>
            <w:r>
              <w:rPr>
                <w:rFonts w:ascii="Arial"/>
                <w:sz w:val="14"/>
              </w:rPr>
              <w:t>5</w:t>
            </w:r>
          </w:p>
        </w:tc>
      </w:tr>
    </w:tbl>
    <w:p>
      <w:pPr>
        <w:spacing w:after="0" w:line="240" w:lineRule="auto"/>
        <w:jc w:val="right"/>
        <w:rPr>
          <w:rFonts w:ascii="Arial" w:hAnsi="Arial" w:cs="Arial" w:eastAsia="Arial"/>
          <w:sz w:val="14"/>
          <w:szCs w:val="14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before="155"/>
        <w:ind w:left="722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 w:hAnsi="Arial" w:cs="Arial" w:eastAsia="Arial"/>
          <w:b/>
          <w:bCs/>
          <w:color w:val="231F20"/>
          <w:sz w:val="20"/>
          <w:szCs w:val="20"/>
        </w:rPr>
        <w:t>TYPICAL PERFORMANCE CURVES</w:t>
      </w:r>
      <w:r>
        <w:rPr>
          <w:rFonts w:ascii="Arial" w:hAnsi="Arial" w:cs="Arial" w:eastAsia="Arial"/>
          <w:b/>
          <w:bCs/>
          <w:color w:val="231F20"/>
          <w:spacing w:val="-1"/>
          <w:sz w:val="20"/>
          <w:szCs w:val="20"/>
        </w:rPr>
        <w:t> </w:t>
      </w:r>
      <w:r>
        <w:rPr>
          <w:rFonts w:ascii="Arial" w:hAnsi="Arial" w:cs="Arial" w:eastAsia="Arial"/>
          <w:color w:val="231F20"/>
          <w:sz w:val="16"/>
          <w:szCs w:val="16"/>
        </w:rPr>
        <w:t>(T</w:t>
      </w:r>
      <w:r>
        <w:rPr>
          <w:rFonts w:ascii="Arial" w:hAnsi="Arial" w:cs="Arial" w:eastAsia="Arial"/>
          <w:color w:val="231F20"/>
          <w:sz w:val="12"/>
          <w:szCs w:val="12"/>
        </w:rPr>
        <w:t>A</w:t>
      </w:r>
      <w:r>
        <w:rPr>
          <w:rFonts w:ascii="Arial" w:hAnsi="Arial" w:cs="Arial" w:eastAsia="Arial"/>
          <w:color w:val="231F20"/>
          <w:spacing w:val="11"/>
          <w:sz w:val="12"/>
          <w:szCs w:val="12"/>
        </w:rPr>
        <w:t> </w:t>
      </w:r>
      <w:r>
        <w:rPr>
          <w:rFonts w:ascii="Arial" w:hAnsi="Arial" w:cs="Arial" w:eastAsia="Arial"/>
          <w:color w:val="231F20"/>
          <w:sz w:val="16"/>
          <w:szCs w:val="16"/>
        </w:rPr>
        <w:t>= </w:t>
      </w:r>
      <w:r>
        <w:rPr>
          <w:rFonts w:ascii="Arial" w:hAnsi="Arial" w:cs="Arial" w:eastAsia="Arial"/>
          <w:color w:val="231F20"/>
          <w:spacing w:val="-1"/>
          <w:sz w:val="16"/>
          <w:szCs w:val="16"/>
        </w:rPr>
        <w:t>25</w:t>
      </w:r>
      <w:r>
        <w:rPr>
          <w:rFonts w:ascii="Symbol" w:hAnsi="Symbol" w:cs="Symbol" w:eastAsia="Symbol"/>
          <w:color w:val="231F20"/>
          <w:spacing w:val="-1"/>
          <w:sz w:val="16"/>
          <w:szCs w:val="16"/>
        </w:rPr>
        <w:t></w:t>
      </w:r>
      <w:r>
        <w:rPr>
          <w:rFonts w:ascii="Arial" w:hAnsi="Arial" w:cs="Arial" w:eastAsia="Arial"/>
          <w:color w:val="231F20"/>
          <w:spacing w:val="-1"/>
          <w:sz w:val="16"/>
          <w:szCs w:val="16"/>
        </w:rPr>
        <w:t>C)</w:t>
      </w:r>
      <w:r>
        <w:rPr>
          <w:rFonts w:ascii="Arial" w:hAnsi="Arial" w:cs="Arial" w:eastAsia="Arial"/>
          <w:sz w:val="16"/>
          <w:szCs w:val="16"/>
        </w:rPr>
      </w:r>
    </w:p>
    <w:p>
      <w:pPr>
        <w:spacing w:line="240" w:lineRule="auto" w:before="2"/>
        <w:rPr>
          <w:rFonts w:ascii="Arial" w:hAnsi="Arial" w:cs="Arial" w:eastAsia="Arial"/>
          <w:sz w:val="23"/>
          <w:szCs w:val="23"/>
        </w:rPr>
      </w:pPr>
    </w:p>
    <w:p>
      <w:pPr>
        <w:spacing w:after="0" w:line="240" w:lineRule="auto"/>
        <w:rPr>
          <w:rFonts w:ascii="Arial" w:hAnsi="Arial" w:cs="Arial" w:eastAsia="Arial"/>
          <w:sz w:val="23"/>
          <w:szCs w:val="23"/>
        </w:rPr>
        <w:sectPr>
          <w:footerReference w:type="default" r:id="rId9"/>
          <w:footerReference w:type="even" r:id="rId10"/>
          <w:pgSz w:w="12240" w:h="15840"/>
          <w:pgMar w:footer="1625" w:header="492" w:top="780" w:bottom="1820" w:left="240" w:right="0"/>
        </w:sectPr>
      </w:pPr>
    </w:p>
    <w:p>
      <w:pPr>
        <w:pStyle w:val="Heading4"/>
        <w:spacing w:line="250" w:lineRule="auto" w:before="79"/>
        <w:ind w:left="2356" w:right="0" w:firstLine="480"/>
        <w:jc w:val="left"/>
        <w:rPr>
          <w:b w:val="0"/>
          <w:bCs w:val="0"/>
        </w:rPr>
      </w:pPr>
      <w:r>
        <w:rPr>
          <w:color w:val="231F20"/>
        </w:rPr>
        <w:t>UPC2711TB CURRENT vs. VOLTAGE</w:t>
      </w:r>
      <w:r>
        <w:rPr>
          <w:b w:val="0"/>
        </w:rPr>
      </w:r>
    </w:p>
    <w:p>
      <w:pPr>
        <w:spacing w:before="58"/>
        <w:ind w:left="1593" w:right="2453" w:firstLine="0"/>
        <w:jc w:val="center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104.047997pt;margin-top:6.855707pt;width:144.950pt;height:144.950pt;mso-position-horizontal-relative:page;mso-position-vertical-relative:paragraph;z-index:19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497"/>
                    <w:gridCol w:w="468"/>
                    <w:gridCol w:w="503"/>
                    <w:gridCol w:w="468"/>
                    <w:gridCol w:w="488"/>
                    <w:gridCol w:w="459"/>
                  </w:tblGrid>
                  <w:tr>
                    <w:trPr>
                      <w:trHeight w:val="299" w:hRule="exact"/>
                    </w:trPr>
                    <w:tc>
                      <w:tcPr>
                        <w:tcW w:w="4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8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5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tcW w:w="4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8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5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83" w:hRule="exact"/>
                    </w:trPr>
                    <w:tc>
                      <w:tcPr>
                        <w:tcW w:w="4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8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5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tcW w:w="4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8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5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83" w:hRule="exact"/>
                    </w:trPr>
                    <w:tc>
                      <w:tcPr>
                        <w:tcW w:w="4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8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5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tcW w:w="4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8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5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83" w:hRule="exact"/>
                    </w:trPr>
                    <w:tc>
                      <w:tcPr>
                        <w:tcW w:w="4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8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5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tcW w:w="4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8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5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tcW w:w="4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8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5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76" w:hRule="exact"/>
                    </w:trPr>
                    <w:tc>
                      <w:tcPr>
                        <w:tcW w:w="4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88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5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20</w:t>
      </w:r>
      <w:r>
        <w:rPr>
          <w:rFonts w:ascii="Arial"/>
          <w:sz w:val="12"/>
        </w:rPr>
      </w:r>
    </w:p>
    <w:p>
      <w:pPr>
        <w:pStyle w:val="Heading4"/>
        <w:spacing w:line="250" w:lineRule="auto" w:before="80"/>
        <w:ind w:left="2120" w:right="1759" w:firstLine="701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231F20"/>
        </w:rPr>
        <w:t>UPC2711TB</w:t>
      </w:r>
      <w:r>
        <w:rPr>
          <w:color w:val="231F20"/>
        </w:rPr>
        <w:t> CURRENT</w:t>
      </w:r>
      <w:r>
        <w:rPr>
          <w:color w:val="231F20"/>
          <w:spacing w:val="-1"/>
        </w:rPr>
        <w:t> </w:t>
      </w:r>
      <w:r>
        <w:rPr>
          <w:color w:val="231F20"/>
        </w:rPr>
        <w:t>vs.</w:t>
      </w:r>
      <w:r>
        <w:rPr>
          <w:color w:val="231F20"/>
          <w:spacing w:val="-1"/>
        </w:rPr>
        <w:t> </w:t>
      </w:r>
      <w:r>
        <w:rPr>
          <w:color w:val="231F20"/>
        </w:rPr>
        <w:t>TEMPERATURE</w:t>
      </w:r>
      <w:r>
        <w:rPr>
          <w:b w:val="0"/>
        </w:rPr>
      </w:r>
    </w:p>
    <w:p>
      <w:pPr>
        <w:spacing w:before="61"/>
        <w:ind w:left="161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391.1185pt;margin-top:7.016006pt;width:145.1pt;height:144.65pt;mso-position-horizontal-relative:page;mso-position-vertical-relative:paragraph;z-index:-146008" coordorigin="7822,140" coordsize="2902,2893">
            <v:group style="position:absolute;left:7830;top:145;width:2889;height:2883" coordorigin="7830,145" coordsize="2889,2883">
              <v:shape style="position:absolute;left:7830;top:145;width:2889;height:2883" coordorigin="7830,145" coordsize="2889,2883" path="m7830,3027l10719,3027,10719,145,7830,145,7830,3027xe" filled="false" stroked="true" strokeweight=".501pt" strokecolor="#231f20">
                <v:path arrowok="t"/>
              </v:shape>
            </v:group>
            <v:group style="position:absolute;left:8187;top:153;width:2;height:2873" coordorigin="8187,153" coordsize="2,2873">
              <v:shape style="position:absolute;left:8187;top:153;width:2;height:2873" coordorigin="8187,153" coordsize="0,2873" path="m8187,153l8187,3025e" filled="false" stroked="true" strokeweight=".501pt" strokecolor="#231f20">
                <v:path arrowok="t"/>
              </v:shape>
            </v:group>
            <v:group style="position:absolute;left:8546;top:151;width:2;height:2873" coordorigin="8546,151" coordsize="2,2873">
              <v:shape style="position:absolute;left:8546;top:151;width:2;height:2873" coordorigin="8546,151" coordsize="0,2873" path="m8546,151l8546,3023e" filled="false" stroked="true" strokeweight=".501pt" strokecolor="#231f20">
                <v:path arrowok="t"/>
              </v:shape>
            </v:group>
            <v:group style="position:absolute;left:8917;top:151;width:2;height:2873" coordorigin="8917,151" coordsize="2,2873">
              <v:shape style="position:absolute;left:8917;top:151;width:2;height:2873" coordorigin="8917,151" coordsize="0,2873" path="m8917,151l8917,3023e" filled="false" stroked="true" strokeweight=".501pt" strokecolor="#231f20">
                <v:path arrowok="t"/>
              </v:shape>
            </v:group>
            <v:group style="position:absolute;left:9264;top:153;width:2;height:2873" coordorigin="9264,153" coordsize="2,2873">
              <v:shape style="position:absolute;left:9264;top:153;width:2;height:2873" coordorigin="9264,153" coordsize="0,2873" path="m9264,153l9264,3025e" filled="false" stroked="true" strokeweight=".501pt" strokecolor="#231f20">
                <v:path arrowok="t"/>
              </v:shape>
            </v:group>
            <v:group style="position:absolute;left:9624;top:151;width:2;height:2873" coordorigin="9624,151" coordsize="2,2873">
              <v:shape style="position:absolute;left:9624;top:151;width:2;height:2873" coordorigin="9624,151" coordsize="0,2873" path="m9624,151l9624,3023e" filled="false" stroked="true" strokeweight=".501pt" strokecolor="#231f20">
                <v:path arrowok="t"/>
              </v:shape>
            </v:group>
            <v:group style="position:absolute;left:9995;top:151;width:2;height:45" coordorigin="9995,151" coordsize="2,45">
              <v:shape style="position:absolute;left:9995;top:151;width:2;height:45" coordorigin="9995,151" coordsize="0,45" path="m9995,151l9995,195e" filled="false" stroked="true" strokeweight=".501pt" strokecolor="#231f20">
                <v:path arrowok="t"/>
              </v:shape>
            </v:group>
            <v:group style="position:absolute;left:9995;top:389;width:2;height:2635" coordorigin="9995,389" coordsize="2,2635">
              <v:shape style="position:absolute;left:9995;top:389;width:2;height:2635" coordorigin="9995,389" coordsize="0,2635" path="m9995,389l9995,3023e" filled="false" stroked="true" strokeweight=".501pt" strokecolor="#231f20">
                <v:path arrowok="t"/>
              </v:shape>
            </v:group>
            <v:group style="position:absolute;left:10360;top:151;width:2;height:45" coordorigin="10360,151" coordsize="2,45">
              <v:shape style="position:absolute;left:10360;top:151;width:2;height:45" coordorigin="10360,151" coordsize="0,45" path="m10360,151l10360,195e" filled="false" stroked="true" strokeweight=".501pt" strokecolor="#231f20">
                <v:path arrowok="t"/>
              </v:shape>
            </v:group>
            <v:group style="position:absolute;left:10360;top:389;width:2;height:2635" coordorigin="10360,389" coordsize="2,2635">
              <v:shape style="position:absolute;left:10360;top:389;width:2;height:2635" coordorigin="10360,389" coordsize="0,2635" path="m10360,389l10360,3023e" filled="false" stroked="true" strokeweight=".501pt" strokecolor="#231f20">
                <v:path arrowok="t"/>
              </v:shape>
            </v:group>
            <v:group style="position:absolute;left:7827;top:438;width:2886;height:2" coordorigin="7827,438" coordsize="2886,2">
              <v:shape style="position:absolute;left:7827;top:438;width:2886;height:2" coordorigin="7827,438" coordsize="2886,0" path="m7827,438l10713,438e" filled="false" stroked="true" strokeweight=".501pt" strokecolor="#231f20">
                <v:path arrowok="t"/>
              </v:shape>
            </v:group>
            <v:group style="position:absolute;left:7827;top:737;width:2886;height:2" coordorigin="7827,737" coordsize="2886,2">
              <v:shape style="position:absolute;left:7827;top:737;width:2886;height:2" coordorigin="7827,737" coordsize="2886,0" path="m7827,737l10713,737e" filled="false" stroked="true" strokeweight=".501pt" strokecolor="#231f20">
                <v:path arrowok="t"/>
              </v:shape>
            </v:group>
            <v:group style="position:absolute;left:7827;top:1017;width:2886;height:2" coordorigin="7827,1017" coordsize="2886,2">
              <v:shape style="position:absolute;left:7827;top:1017;width:2886;height:2" coordorigin="7827,1017" coordsize="2886,0" path="m7827,1017l10713,1017e" filled="false" stroked="true" strokeweight=".501pt" strokecolor="#231f20">
                <v:path arrowok="t"/>
              </v:shape>
            </v:group>
            <v:group style="position:absolute;left:7827;top:1316;width:2886;height:2" coordorigin="7827,1316" coordsize="2886,2">
              <v:shape style="position:absolute;left:7827;top:1316;width:2886;height:2" coordorigin="7827,1316" coordsize="2886,0" path="m7827,1316l10713,1316e" filled="false" stroked="true" strokeweight=".501pt" strokecolor="#231f20">
                <v:path arrowok="t"/>
              </v:shape>
            </v:group>
            <v:group style="position:absolute;left:7827;top:1595;width:2886;height:2" coordorigin="7827,1595" coordsize="2886,2">
              <v:shape style="position:absolute;left:7827;top:1595;width:2886;height:2" coordorigin="7827,1595" coordsize="2886,0" path="m7827,1595l10713,1595e" filled="false" stroked="true" strokeweight=".501pt" strokecolor="#231f20">
                <v:path arrowok="t"/>
              </v:shape>
            </v:group>
            <v:group style="position:absolute;left:7827;top:1894;width:2886;height:2" coordorigin="7827,1894" coordsize="2886,2">
              <v:shape style="position:absolute;left:7827;top:1894;width:2886;height:2" coordorigin="7827,1894" coordsize="2886,0" path="m7827,1894l10713,1894e" filled="false" stroked="true" strokeweight=".501pt" strokecolor="#231f20">
                <v:path arrowok="t"/>
              </v:shape>
            </v:group>
            <v:group style="position:absolute;left:7827;top:2174;width:2886;height:2" coordorigin="7827,2174" coordsize="2886,2">
              <v:shape style="position:absolute;left:7827;top:2174;width:2886;height:2" coordorigin="7827,2174" coordsize="2886,0" path="m7827,2174l10713,2174e" filled="false" stroked="true" strokeweight=".501pt" strokecolor="#231f20">
                <v:path arrowok="t"/>
              </v:shape>
            </v:group>
            <v:group style="position:absolute;left:7827;top:2473;width:2886;height:2" coordorigin="7827,2473" coordsize="2886,2">
              <v:shape style="position:absolute;left:7827;top:2473;width:2886;height:2" coordorigin="7827,2473" coordsize="2886,0" path="m7827,2473l10713,2473e" filled="false" stroked="true" strokeweight=".501pt" strokecolor="#231f20">
                <v:path arrowok="t"/>
              </v:shape>
            </v:group>
            <v:group style="position:absolute;left:7827;top:2752;width:2886;height:2" coordorigin="7827,2752" coordsize="2886,2">
              <v:shape style="position:absolute;left:7827;top:2752;width:2886;height:2" coordorigin="7827,2752" coordsize="2886,0" path="m7827,2752l10713,2752e" filled="false" stroked="true" strokeweight=".501pt" strokecolor="#231f20">
                <v:path arrowok="t"/>
              </v:shape>
            </v:group>
            <v:group style="position:absolute;left:8192;top:705;width:2256;height:722" coordorigin="8192,705" coordsize="2256,722">
              <v:shape style="position:absolute;left:8192;top:705;width:2256;height:722" coordorigin="8192,705" coordsize="2256,722" path="m8192,1426l10448,705e" filled="false" stroked="true" strokeweight="1.503pt" strokecolor="#231f20">
                <v:path arrowok="t"/>
              </v:shape>
            </v:group>
            <v:group style="position:absolute;left:9861;top:195;width:802;height:194" coordorigin="9861,195" coordsize="802,194">
              <v:shape style="position:absolute;left:9861;top:195;width:802;height:194" coordorigin="9861,195" coordsize="802,194" path="m9861,195l10662,195,10662,389,9861,389,9861,195xe" filled="true" fillcolor="#ffffff" stroked="false">
                <v:path arrowok="t"/>
                <v:fill type="solid"/>
              </v:shape>
              <v:shape style="position:absolute;left:9624;top:145;width:1095;height:293" type="#_x0000_t202" filled="false" stroked="false">
                <v:textbox inset="0,0,0,0">
                  <w:txbxContent>
                    <w:p>
                      <w:pPr>
                        <w:spacing w:before="84"/>
                        <w:ind w:left="294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5.0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20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4224" w:space="1525"/>
            <w:col w:w="6251"/>
          </w:cols>
        </w:sectPr>
      </w:pPr>
    </w:p>
    <w:p>
      <w:pPr>
        <w:spacing w:line="240" w:lineRule="auto" w:before="3"/>
        <w:rPr>
          <w:rFonts w:ascii="Arial" w:hAnsi="Arial" w:cs="Arial" w:eastAsia="Arial"/>
          <w:sz w:val="15"/>
          <w:szCs w:val="15"/>
        </w:rPr>
      </w:pPr>
    </w:p>
    <w:p>
      <w:pPr>
        <w:tabs>
          <w:tab w:pos="7362" w:val="left" w:leader="none"/>
        </w:tabs>
        <w:spacing w:before="0"/>
        <w:ind w:left="161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104.405998pt;margin-top:1.684729pt;width:143.75pt;height:130.7pt;mso-position-horizontal-relative:page;mso-position-vertical-relative:paragraph;z-index:-146056" coordorigin="2088,34" coordsize="2875,2614">
            <v:shape style="position:absolute;left:2088;top:34;width:2875;height:2614" coordorigin="2088,34" coordsize="2875,2614" path="m4963,34l4905,173,4868,242,4836,299,4667,566,4658,581,4625,632,4591,687,4508,820,4466,887,4432,942,4295,1169,4286,1184,4254,1236,4220,1291,4137,1425,4094,1490,4056,1543,3925,1714,3876,1775,3835,1825,3691,1991,3635,2051,3590,2095,3535,2144,3486,2184,3437,2223,3342,2298,3278,2343,3223,2378,3043,2474,2972,2508,2913,2534,2748,2598,2674,2625,2609,2642,2573,2647,2554,2645,2534,2644,2470,2642,2408,2641,2389,2641,2372,2641,2088,2641e" filled="false" stroked="true" strokeweight="1.505pt" strokecolor="#231f20">
              <v:path arrowok="t"/>
            </v:shape>
            <w10:wrap type="none"/>
          </v:group>
        </w:pict>
      </w:r>
      <w:r>
        <w:rPr>
          <w:rFonts w:ascii="Arial"/>
          <w:color w:val="231F20"/>
          <w:sz w:val="12"/>
        </w:rPr>
        <w:t>18</w:t>
        <w:tab/>
        <w:t>18</w:t>
      </w:r>
      <w:r>
        <w:rPr>
          <w:rFonts w:ascii="Arial"/>
          <w:sz w:val="12"/>
        </w:rPr>
      </w:r>
    </w:p>
    <w:p>
      <w:pPr>
        <w:spacing w:line="240" w:lineRule="auto" w:before="5"/>
        <w:rPr>
          <w:rFonts w:ascii="Arial" w:hAnsi="Arial" w:cs="Arial" w:eastAsia="Arial"/>
          <w:sz w:val="13"/>
          <w:szCs w:val="13"/>
        </w:rPr>
      </w:pPr>
    </w:p>
    <w:p>
      <w:pPr>
        <w:tabs>
          <w:tab w:pos="7362" w:val="left" w:leader="none"/>
        </w:tabs>
        <w:spacing w:before="0"/>
        <w:ind w:left="161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16</w:t>
        <w:tab/>
        <w:t>16</w:t>
      </w:r>
      <w:r>
        <w:rPr>
          <w:rFonts w:ascii="Arial"/>
          <w:sz w:val="12"/>
        </w:rPr>
      </w:r>
    </w:p>
    <w:p>
      <w:pPr>
        <w:spacing w:line="240" w:lineRule="auto" w:before="9"/>
        <w:rPr>
          <w:rFonts w:ascii="Arial" w:hAnsi="Arial" w:cs="Arial" w:eastAsia="Arial"/>
          <w:sz w:val="12"/>
          <w:szCs w:val="12"/>
        </w:rPr>
      </w:pPr>
    </w:p>
    <w:p>
      <w:pPr>
        <w:tabs>
          <w:tab w:pos="7362" w:val="left" w:leader="none"/>
        </w:tabs>
        <w:spacing w:before="0"/>
        <w:ind w:left="161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75.941383pt;margin-top:-.369914pt;width:10pt;height:63.5pt;mso-position-horizontal-relative:page;mso-position-vertical-relative:paragraph;z-index:1792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Current,</w:t>
                  </w:r>
                  <w:r>
                    <w:rPr>
                      <w:color w:val="231F20"/>
                      <w:spacing w:val="-1"/>
                    </w:rPr>
                    <w:t> I</w:t>
                  </w:r>
                  <w:r>
                    <w:rPr>
                      <w:color w:val="231F20"/>
                      <w:spacing w:val="-1"/>
                      <w:sz w:val="12"/>
                    </w:rPr>
                    <w:t>CC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(mA)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4.839569pt;margin-top:-.369914pt;width:10pt;height:63.5pt;mso-position-horizontal-relative:page;mso-position-vertical-relative:paragraph;z-index:-145360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Current,</w:t>
                  </w:r>
                  <w:r>
                    <w:rPr>
                      <w:color w:val="231F20"/>
                      <w:spacing w:val="-1"/>
                    </w:rPr>
                    <w:t> I</w:t>
                  </w:r>
                  <w:r>
                    <w:rPr>
                      <w:color w:val="231F20"/>
                      <w:spacing w:val="-1"/>
                      <w:sz w:val="12"/>
                    </w:rPr>
                    <w:t>CC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(mA)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14</w:t>
        <w:tab/>
        <w:t>14</w:t>
      </w:r>
      <w:r>
        <w:rPr>
          <w:rFonts w:ascii="Arial"/>
          <w:sz w:val="12"/>
        </w:rPr>
      </w:r>
    </w:p>
    <w:p>
      <w:pPr>
        <w:spacing w:line="240" w:lineRule="auto" w:before="10"/>
        <w:rPr>
          <w:rFonts w:ascii="Arial" w:hAnsi="Arial" w:cs="Arial" w:eastAsia="Arial"/>
          <w:sz w:val="13"/>
          <w:szCs w:val="13"/>
        </w:rPr>
      </w:pPr>
    </w:p>
    <w:p>
      <w:pPr>
        <w:tabs>
          <w:tab w:pos="7362" w:val="left" w:leader="none"/>
        </w:tabs>
        <w:spacing w:before="0"/>
        <w:ind w:left="161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12</w:t>
        <w:tab/>
        <w:t>12</w:t>
      </w:r>
      <w:r>
        <w:rPr>
          <w:rFonts w:ascii="Arial"/>
          <w:sz w:val="12"/>
        </w:rPr>
      </w:r>
    </w:p>
    <w:p>
      <w:pPr>
        <w:spacing w:line="240" w:lineRule="auto" w:before="7"/>
        <w:rPr>
          <w:rFonts w:ascii="Arial" w:hAnsi="Arial" w:cs="Arial" w:eastAsia="Arial"/>
          <w:sz w:val="11"/>
          <w:szCs w:val="11"/>
        </w:rPr>
      </w:pPr>
    </w:p>
    <w:p>
      <w:pPr>
        <w:tabs>
          <w:tab w:pos="7362" w:val="left" w:leader="none"/>
        </w:tabs>
        <w:spacing w:before="0"/>
        <w:ind w:left="161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10</w:t>
        <w:tab/>
        <w:t>10</w:t>
      </w:r>
      <w:r>
        <w:rPr>
          <w:rFonts w:ascii="Arial"/>
          <w:sz w:val="12"/>
        </w:rPr>
      </w:r>
    </w:p>
    <w:p>
      <w:pPr>
        <w:spacing w:line="240" w:lineRule="auto" w:before="3"/>
        <w:rPr>
          <w:rFonts w:ascii="Arial" w:hAnsi="Arial" w:cs="Arial" w:eastAsia="Arial"/>
          <w:sz w:val="13"/>
          <w:szCs w:val="13"/>
        </w:rPr>
      </w:pPr>
    </w:p>
    <w:p>
      <w:pPr>
        <w:tabs>
          <w:tab w:pos="7429" w:val="left" w:leader="none"/>
        </w:tabs>
        <w:spacing w:before="0"/>
        <w:ind w:left="168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8</w:t>
        <w:tab/>
        <w:t>8</w:t>
      </w:r>
      <w:r>
        <w:rPr>
          <w:rFonts w:ascii="Arial"/>
          <w:sz w:val="12"/>
        </w:rPr>
      </w:r>
    </w:p>
    <w:p>
      <w:pPr>
        <w:spacing w:line="240" w:lineRule="auto" w:before="2"/>
        <w:rPr>
          <w:rFonts w:ascii="Arial" w:hAnsi="Arial" w:cs="Arial" w:eastAsia="Arial"/>
          <w:sz w:val="12"/>
          <w:szCs w:val="12"/>
        </w:rPr>
      </w:pPr>
    </w:p>
    <w:p>
      <w:pPr>
        <w:tabs>
          <w:tab w:pos="7429" w:val="left" w:leader="none"/>
        </w:tabs>
        <w:spacing w:before="0"/>
        <w:ind w:left="168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6</w:t>
        <w:tab/>
        <w:t>6</w:t>
      </w:r>
      <w:r>
        <w:rPr>
          <w:rFonts w:ascii="Arial"/>
          <w:sz w:val="12"/>
        </w:rPr>
      </w:r>
    </w:p>
    <w:p>
      <w:pPr>
        <w:spacing w:line="240" w:lineRule="auto" w:before="7"/>
        <w:rPr>
          <w:rFonts w:ascii="Arial" w:hAnsi="Arial" w:cs="Arial" w:eastAsia="Arial"/>
          <w:sz w:val="12"/>
          <w:szCs w:val="12"/>
        </w:rPr>
      </w:pPr>
    </w:p>
    <w:p>
      <w:pPr>
        <w:tabs>
          <w:tab w:pos="7429" w:val="left" w:leader="none"/>
        </w:tabs>
        <w:spacing w:before="0"/>
        <w:ind w:left="168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4</w:t>
        <w:tab/>
        <w:t>4</w:t>
      </w:r>
      <w:r>
        <w:rPr>
          <w:rFonts w:ascii="Arial"/>
          <w:sz w:val="12"/>
        </w:rPr>
      </w:r>
    </w:p>
    <w:p>
      <w:pPr>
        <w:spacing w:line="240" w:lineRule="auto" w:before="7"/>
        <w:rPr>
          <w:rFonts w:ascii="Arial" w:hAnsi="Arial" w:cs="Arial" w:eastAsia="Arial"/>
          <w:sz w:val="14"/>
          <w:szCs w:val="14"/>
        </w:rPr>
      </w:pPr>
    </w:p>
    <w:p>
      <w:pPr>
        <w:tabs>
          <w:tab w:pos="7429" w:val="left" w:leader="none"/>
        </w:tabs>
        <w:spacing w:before="0"/>
        <w:ind w:left="168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2</w:t>
        <w:tab/>
        <w:t>2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line="240" w:lineRule="auto" w:before="5"/>
        <w:rPr>
          <w:rFonts w:ascii="Arial" w:hAnsi="Arial" w:cs="Arial" w:eastAsia="Arial"/>
          <w:sz w:val="18"/>
          <w:szCs w:val="18"/>
        </w:rPr>
      </w:pPr>
    </w:p>
    <w:p>
      <w:pPr>
        <w:tabs>
          <w:tab w:pos="2313" w:val="left" w:leader="none"/>
          <w:tab w:pos="2764" w:val="left" w:leader="none"/>
        </w:tabs>
        <w:spacing w:before="0"/>
        <w:ind w:left="1687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position w:val="4"/>
          <w:sz w:val="12"/>
        </w:rPr>
        <w:t>0</w:t>
        <w:tab/>
      </w:r>
      <w:r>
        <w:rPr>
          <w:rFonts w:ascii="Arial"/>
          <w:color w:val="231F20"/>
          <w:w w:val="95"/>
          <w:sz w:val="12"/>
        </w:rPr>
        <w:t>1</w:t>
        <w:tab/>
      </w:r>
      <w:r>
        <w:rPr>
          <w:rFonts w:ascii="Arial"/>
          <w:color w:val="231F20"/>
          <w:sz w:val="12"/>
        </w:rPr>
        <w:t>2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240" w:lineRule="auto" w:before="11"/>
        <w:rPr>
          <w:rFonts w:ascii="Arial" w:hAnsi="Arial" w:cs="Arial" w:eastAsia="Arial"/>
          <w:sz w:val="9"/>
          <w:szCs w:val="9"/>
        </w:rPr>
      </w:pPr>
    </w:p>
    <w:p>
      <w:pPr>
        <w:tabs>
          <w:tab w:pos="882" w:val="left" w:leader="none"/>
          <w:tab w:pos="1373" w:val="left" w:leader="none"/>
          <w:tab w:pos="1824" w:val="left" w:leader="none"/>
        </w:tabs>
        <w:spacing w:before="0"/>
        <w:ind w:left="402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3</w:t>
        <w:tab/>
      </w:r>
      <w:r>
        <w:rPr>
          <w:rFonts w:ascii="Arial"/>
          <w:color w:val="231F20"/>
          <w:w w:val="95"/>
          <w:sz w:val="12"/>
        </w:rPr>
        <w:t>4</w:t>
        <w:tab/>
        <w:t>5</w:t>
        <w:tab/>
      </w:r>
      <w:r>
        <w:rPr>
          <w:rFonts w:ascii="Arial"/>
          <w:color w:val="231F20"/>
          <w:sz w:val="12"/>
        </w:rPr>
        <w:t>6</w:t>
      </w:r>
      <w:r>
        <w:rPr>
          <w:rFonts w:ascii="Arial"/>
          <w:sz w:val="12"/>
        </w:rPr>
      </w:r>
    </w:p>
    <w:p>
      <w:pPr>
        <w:spacing w:line="240" w:lineRule="auto" w:before="7"/>
        <w:rPr>
          <w:rFonts w:ascii="Arial" w:hAnsi="Arial" w:cs="Arial" w:eastAsia="Arial"/>
          <w:sz w:val="11"/>
          <w:szCs w:val="11"/>
        </w:rPr>
      </w:pPr>
      <w:r>
        <w:rPr/>
        <w:br w:type="column"/>
      </w:r>
      <w:r>
        <w:rPr>
          <w:rFonts w:ascii="Arial"/>
          <w:sz w:val="11"/>
        </w:rPr>
      </w:r>
    </w:p>
    <w:p>
      <w:pPr>
        <w:spacing w:line="128" w:lineRule="exact" w:before="0"/>
        <w:ind w:left="0" w:right="144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w w:val="95"/>
          <w:sz w:val="12"/>
        </w:rPr>
        <w:t>0</w:t>
      </w:r>
      <w:r>
        <w:rPr>
          <w:rFonts w:ascii="Arial"/>
          <w:sz w:val="12"/>
        </w:rPr>
      </w:r>
    </w:p>
    <w:p>
      <w:pPr>
        <w:spacing w:line="128" w:lineRule="exact"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-60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240" w:lineRule="auto" w:before="11"/>
        <w:rPr>
          <w:rFonts w:ascii="Arial" w:hAnsi="Arial" w:cs="Arial" w:eastAsia="Arial"/>
          <w:sz w:val="9"/>
          <w:szCs w:val="9"/>
        </w:rPr>
      </w:pPr>
    </w:p>
    <w:p>
      <w:pPr>
        <w:spacing w:before="0"/>
        <w:ind w:left="138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-40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240" w:lineRule="auto" w:before="11"/>
        <w:rPr>
          <w:rFonts w:ascii="Arial" w:hAnsi="Arial" w:cs="Arial" w:eastAsia="Arial"/>
          <w:sz w:val="9"/>
          <w:szCs w:val="9"/>
        </w:rPr>
      </w:pPr>
    </w:p>
    <w:p>
      <w:pPr>
        <w:spacing w:before="0"/>
        <w:ind w:left="156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-20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240" w:lineRule="auto" w:before="11"/>
        <w:rPr>
          <w:rFonts w:ascii="Arial" w:hAnsi="Arial" w:cs="Arial" w:eastAsia="Arial"/>
          <w:sz w:val="9"/>
          <w:szCs w:val="9"/>
        </w:rPr>
      </w:pPr>
    </w:p>
    <w:p>
      <w:pPr>
        <w:tabs>
          <w:tab w:pos="554" w:val="left" w:leader="none"/>
          <w:tab w:pos="904" w:val="left" w:leader="none"/>
          <w:tab w:pos="1288" w:val="left" w:leader="none"/>
          <w:tab w:pos="1642" w:val="left" w:leader="none"/>
        </w:tabs>
        <w:spacing w:before="0"/>
        <w:ind w:left="239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0</w:t>
        <w:tab/>
        <w:t>20</w:t>
        <w:tab/>
      </w:r>
      <w:r>
        <w:rPr>
          <w:rFonts w:ascii="Arial"/>
          <w:color w:val="231F20"/>
          <w:w w:val="95"/>
          <w:sz w:val="12"/>
        </w:rPr>
        <w:t>40</w:t>
        <w:tab/>
        <w:t>60</w:t>
        <w:tab/>
      </w:r>
      <w:r>
        <w:rPr>
          <w:rFonts w:ascii="Arial"/>
          <w:color w:val="231F20"/>
          <w:sz w:val="12"/>
        </w:rPr>
        <w:t>80   </w:t>
      </w:r>
      <w:r>
        <w:rPr>
          <w:rFonts w:ascii="Arial"/>
          <w:color w:val="231F20"/>
          <w:spacing w:val="19"/>
          <w:sz w:val="12"/>
        </w:rPr>
        <w:t> </w:t>
      </w:r>
      <w:r>
        <w:rPr>
          <w:rFonts w:ascii="Arial"/>
          <w:color w:val="231F20"/>
          <w:sz w:val="12"/>
        </w:rPr>
        <w:t>100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6" w:equalWidth="0">
            <w:col w:w="2832" w:space="40"/>
            <w:col w:w="1892" w:space="985"/>
            <w:col w:w="1902" w:space="40"/>
            <w:col w:w="312" w:space="40"/>
            <w:col w:w="331" w:space="40"/>
            <w:col w:w="3586"/>
          </w:cols>
        </w:sectPr>
      </w:pPr>
    </w:p>
    <w:p>
      <w:pPr>
        <w:pStyle w:val="BodyText"/>
        <w:spacing w:line="240" w:lineRule="auto" w:before="119"/>
        <w:ind w:left="0" w:right="0"/>
        <w:jc w:val="right"/>
      </w:pPr>
      <w:r>
        <w:rPr>
          <w:color w:val="231F20"/>
        </w:rPr>
        <w:t>Voltage,</w:t>
      </w:r>
      <w:r>
        <w:rPr>
          <w:color w:val="231F20"/>
          <w:spacing w:val="-1"/>
        </w:rPr>
        <w:t> V</w:t>
      </w:r>
      <w:r>
        <w:rPr>
          <w:color w:val="231F20"/>
          <w:spacing w:val="-1"/>
          <w:sz w:val="12"/>
        </w:rPr>
        <w:t>CC</w:t>
      </w:r>
      <w:r>
        <w:rPr>
          <w:color w:val="231F20"/>
          <w:spacing w:val="10"/>
          <w:sz w:val="12"/>
        </w:rPr>
        <w:t> </w:t>
      </w:r>
      <w:r>
        <w:rPr>
          <w:color w:val="231F20"/>
          <w:spacing w:val="-1"/>
        </w:rPr>
        <w:t>(V)</w:t>
      </w:r>
      <w:r>
        <w:rPr/>
      </w:r>
    </w:p>
    <w:p>
      <w:pPr>
        <w:pStyle w:val="BodyText"/>
        <w:spacing w:line="240" w:lineRule="auto" w:before="118"/>
        <w:ind w:left="478" w:right="0"/>
        <w:jc w:val="center"/>
      </w:pPr>
      <w:r>
        <w:rPr/>
        <w:br w:type="column"/>
      </w:r>
      <w:r>
        <w:rPr>
          <w:color w:val="231F20"/>
        </w:rPr>
        <w:t>Temperature, </w:t>
      </w:r>
      <w:r>
        <w:rPr>
          <w:color w:val="231F20"/>
          <w:spacing w:val="-1"/>
        </w:rPr>
        <w:t>T</w:t>
      </w:r>
      <w:r>
        <w:rPr>
          <w:color w:val="231F20"/>
          <w:spacing w:val="-1"/>
          <w:sz w:val="12"/>
          <w:szCs w:val="12"/>
        </w:rPr>
        <w:t>A</w:t>
      </w:r>
      <w:r>
        <w:rPr>
          <w:color w:val="231F20"/>
          <w:spacing w:val="11"/>
          <w:sz w:val="12"/>
          <w:szCs w:val="12"/>
        </w:rPr>
        <w:t> </w:t>
      </w:r>
      <w:r>
        <w:rPr>
          <w:color w:val="231F20"/>
          <w:spacing w:val="-1"/>
        </w:rPr>
        <w:t>(</w:t>
      </w:r>
      <w:r>
        <w:rPr>
          <w:rFonts w:ascii="Symbol" w:hAnsi="Symbol" w:cs="Symbol" w:eastAsia="Symbol"/>
          <w:color w:val="231F20"/>
          <w:spacing w:val="-1"/>
        </w:rPr>
        <w:t></w:t>
      </w:r>
      <w:r>
        <w:rPr>
          <w:color w:val="231F20"/>
          <w:spacing w:val="-1"/>
        </w:rPr>
        <w:t>C)</w:t>
      </w:r>
      <w:r>
        <w:rPr/>
      </w:r>
    </w:p>
    <w:p>
      <w:pPr>
        <w:spacing w:after="0" w:line="240" w:lineRule="auto"/>
        <w:jc w:val="center"/>
        <w:sectPr>
          <w:type w:val="continuous"/>
          <w:pgSz w:w="12240" w:h="15840"/>
          <w:pgMar w:top="660" w:bottom="280" w:left="240" w:right="0"/>
          <w:cols w:num="2" w:equalWidth="0">
            <w:col w:w="3870" w:space="1692"/>
            <w:col w:w="6438"/>
          </w:cols>
        </w:sectPr>
      </w:pPr>
    </w:p>
    <w:p>
      <w:pPr>
        <w:spacing w:line="240" w:lineRule="auto" w:before="2"/>
        <w:rPr>
          <w:rFonts w:ascii="Arial" w:hAnsi="Arial" w:cs="Arial" w:eastAsia="Arial"/>
          <w:sz w:val="20"/>
          <w:szCs w:val="20"/>
        </w:rPr>
      </w:pPr>
    </w:p>
    <w:p>
      <w:pPr>
        <w:spacing w:after="0" w:line="240" w:lineRule="auto"/>
        <w:rPr>
          <w:rFonts w:ascii="Arial" w:hAnsi="Arial" w:cs="Arial" w:eastAsia="Arial"/>
          <w:sz w:val="20"/>
          <w:szCs w:val="20"/>
        </w:rPr>
        <w:sectPr>
          <w:type w:val="continuous"/>
          <w:pgSz w:w="12240" w:h="15840"/>
          <w:pgMar w:top="660" w:bottom="280" w:left="240" w:right="0"/>
        </w:sectPr>
      </w:pPr>
    </w:p>
    <w:p>
      <w:pPr>
        <w:pStyle w:val="Heading4"/>
        <w:spacing w:line="240" w:lineRule="auto" w:before="79"/>
        <w:ind w:left="2160" w:right="0"/>
        <w:jc w:val="center"/>
        <w:rPr>
          <w:b w:val="0"/>
          <w:bCs w:val="0"/>
        </w:rPr>
      </w:pPr>
      <w:r>
        <w:rPr>
          <w:color w:val="231F20"/>
        </w:rPr>
        <w:t>UPC2711TB</w:t>
      </w:r>
      <w:r>
        <w:rPr>
          <w:b w:val="0"/>
        </w:rPr>
      </w:r>
    </w:p>
    <w:p>
      <w:pPr>
        <w:spacing w:line="250" w:lineRule="auto" w:before="8"/>
        <w:ind w:left="2161" w:right="0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GAIN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AND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NOISE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FIGURE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vs.</w:t>
      </w:r>
      <w:r>
        <w:rPr>
          <w:rFonts w:ascii="Arial"/>
          <w:b/>
          <w:color w:val="231F20"/>
          <w:sz w:val="16"/>
        </w:rPr>
        <w:t> FREQUENCY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AND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VOLTAGE</w:t>
      </w:r>
      <w:r>
        <w:rPr>
          <w:rFonts w:ascii="Arial"/>
          <w:sz w:val="16"/>
        </w:rPr>
      </w:r>
    </w:p>
    <w:p>
      <w:pPr>
        <w:spacing w:before="107"/>
        <w:ind w:left="0" w:right="1051" w:firstLine="0"/>
        <w:jc w:val="center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103.357498pt;margin-top:8.157744pt;width:145.8pt;height:145.4pt;mso-position-horizontal-relative:page;mso-position-vertical-relative:paragraph;z-index:-145792" coordorigin="2067,163" coordsize="2916,2908">
            <v:group style="position:absolute;left:2082;top:168;width:2886;height:2898" coordorigin="2082,168" coordsize="2886,2898">
              <v:shape style="position:absolute;left:2082;top:168;width:2886;height:2898" coordorigin="2082,168" coordsize="2886,2898" path="m2082,3065l4968,3065,4968,168,2082,168,2082,3065xe" filled="false" stroked="true" strokeweight=".503pt" strokecolor="#231f20">
                <v:path arrowok="t"/>
              </v:shape>
            </v:group>
            <v:group style="position:absolute;left:2681;top:168;width:2;height:275" coordorigin="2681,168" coordsize="2,275">
              <v:shape style="position:absolute;left:2681;top:168;width:2;height:275" coordorigin="2681,168" coordsize="0,275" path="m2681,168l2681,443e" filled="false" stroked="true" strokeweight=".503pt" strokecolor="#231f20">
                <v:path arrowok="t"/>
              </v:shape>
            </v:group>
            <v:group style="position:absolute;left:2681;top:637;width:2;height:1179" coordorigin="2681,637" coordsize="2,1179">
              <v:shape style="position:absolute;left:2681;top:637;width:2;height:1179" coordorigin="2681,637" coordsize="0,1179" path="m2681,637l2681,1815e" filled="false" stroked="true" strokeweight=".503pt" strokecolor="#231f20">
                <v:path arrowok="t"/>
              </v:shape>
            </v:group>
            <v:group style="position:absolute;left:2681;top:2010;width:2;height:587" coordorigin="2681,2010" coordsize="2,587">
              <v:shape style="position:absolute;left:2681;top:2010;width:2;height:587" coordorigin="2681,2010" coordsize="0,587" path="m2681,2010l2681,2597e" filled="false" stroked="true" strokeweight=".503pt" strokecolor="#231f20">
                <v:path arrowok="t"/>
              </v:shape>
            </v:group>
            <v:group style="position:absolute;left:2681;top:2791;width:2;height:268" coordorigin="2681,2791" coordsize="2,268">
              <v:shape style="position:absolute;left:2681;top:2791;width:2;height:268" coordorigin="2681,2791" coordsize="0,268" path="m2681,2791l2681,3059e" filled="false" stroked="true" strokeweight=".503pt" strokecolor="#231f20">
                <v:path arrowok="t"/>
              </v:shape>
            </v:group>
            <v:group style="position:absolute;left:3010;top:168;width:2;height:275" coordorigin="3010,168" coordsize="2,275">
              <v:shape style="position:absolute;left:3010;top:168;width:2;height:275" coordorigin="3010,168" coordsize="0,275" path="m3010,168l3010,443e" filled="false" stroked="true" strokeweight=".503pt" strokecolor="#231f20">
                <v:path arrowok="t"/>
              </v:shape>
            </v:group>
            <v:group style="position:absolute;left:3010;top:637;width:2;height:1179" coordorigin="3010,637" coordsize="2,1179">
              <v:shape style="position:absolute;left:3010;top:637;width:2;height:1179" coordorigin="3010,637" coordsize="0,1179" path="m3010,637l3010,1815e" filled="false" stroked="true" strokeweight=".503pt" strokecolor="#231f20">
                <v:path arrowok="t"/>
              </v:shape>
            </v:group>
            <v:group style="position:absolute;left:3010;top:2010;width:2;height:587" coordorigin="3010,2010" coordsize="2,587">
              <v:shape style="position:absolute;left:3010;top:2010;width:2;height:587" coordorigin="3010,2010" coordsize="0,587" path="m3010,2010l3010,2597e" filled="false" stroked="true" strokeweight=".503pt" strokecolor="#231f20">
                <v:path arrowok="t"/>
              </v:shape>
            </v:group>
            <v:group style="position:absolute;left:3010;top:2791;width:2;height:268" coordorigin="3010,2791" coordsize="2,268">
              <v:shape style="position:absolute;left:3010;top:2791;width:2;height:268" coordorigin="3010,2791" coordsize="0,268" path="m3010,2791l3010,3059e" filled="false" stroked="true" strokeweight=".503pt" strokecolor="#231f20">
                <v:path arrowok="t"/>
              </v:shape>
            </v:group>
            <v:group style="position:absolute;left:3250;top:168;width:2;height:2892" coordorigin="3250,168" coordsize="2,2892">
              <v:shape style="position:absolute;left:3250;top:168;width:2;height:2892" coordorigin="3250,168" coordsize="0,2892" path="m3250,168l3250,3059e" filled="false" stroked="true" strokeweight=".503pt" strokecolor="#231f20">
                <v:path arrowok="t"/>
              </v:shape>
            </v:group>
            <v:group style="position:absolute;left:3443;top:168;width:2;height:329" coordorigin="3443,168" coordsize="2,329">
              <v:shape style="position:absolute;left:3443;top:168;width:2;height:329" coordorigin="3443,168" coordsize="0,329" path="m3443,168l3443,496e" filled="false" stroked="true" strokeweight=".503pt" strokecolor="#231f20">
                <v:path arrowok="t"/>
              </v:shape>
            </v:group>
            <v:group style="position:absolute;left:3443;top:691;width:2;height:2369" coordorigin="3443,691" coordsize="2,2369">
              <v:shape style="position:absolute;left:3443;top:691;width:2;height:2369" coordorigin="3443,691" coordsize="0,2369" path="m3443,691l3443,3059e" filled="false" stroked="true" strokeweight=".503pt" strokecolor="#231f20">
                <v:path arrowok="t"/>
              </v:shape>
            </v:group>
            <v:group style="position:absolute;left:3619;top:168;width:2;height:329" coordorigin="3619,168" coordsize="2,329">
              <v:shape style="position:absolute;left:3619;top:168;width:2;height:329" coordorigin="3619,168" coordsize="0,329" path="m3619,168l3619,496e" filled="false" stroked="true" strokeweight=".503pt" strokecolor="#231f20">
                <v:path arrowok="t"/>
              </v:shape>
            </v:group>
            <v:group style="position:absolute;left:3619;top:691;width:2;height:2369" coordorigin="3619,691" coordsize="2,2369">
              <v:shape style="position:absolute;left:3619;top:691;width:2;height:2369" coordorigin="3619,691" coordsize="0,2369" path="m3619,691l3619,3059e" filled="false" stroked="true" strokeweight=".503pt" strokecolor="#231f20">
                <v:path arrowok="t"/>
              </v:shape>
            </v:group>
            <v:group style="position:absolute;left:3878;top:168;width:2;height:329" coordorigin="3878,168" coordsize="2,329">
              <v:shape style="position:absolute;left:3878;top:168;width:2;height:329" coordorigin="3878,168" coordsize="0,329" path="m3878,168l3878,496e" filled="false" stroked="true" strokeweight=".503pt" strokecolor="#231f20">
                <v:path arrowok="t"/>
              </v:shape>
            </v:group>
            <v:group style="position:absolute;left:3878;top:691;width:2;height:535" coordorigin="3878,691" coordsize="2,535">
              <v:shape style="position:absolute;left:3878;top:691;width:2;height:535" coordorigin="3878,691" coordsize="0,535" path="m3878,691l3878,1226e" filled="false" stroked="true" strokeweight=".503pt" strokecolor="#231f20">
                <v:path arrowok="t"/>
              </v:shape>
            </v:group>
            <v:group style="position:absolute;left:3878;top:1420;width:2;height:1640" coordorigin="3878,1420" coordsize="2,1640">
              <v:shape style="position:absolute;left:3878;top:1420;width:2;height:1640" coordorigin="3878,1420" coordsize="0,1640" path="m3878,1420l3878,3059e" filled="false" stroked="true" strokeweight=".503pt" strokecolor="#231f20">
                <v:path arrowok="t"/>
              </v:shape>
            </v:group>
            <v:group style="position:absolute;left:3978;top:168;width:2;height:329" coordorigin="3978,168" coordsize="2,329">
              <v:shape style="position:absolute;left:3978;top:168;width:2;height:329" coordorigin="3978,168" coordsize="0,329" path="m3978,168l3978,496e" filled="false" stroked="true" strokeweight=".503pt" strokecolor="#231f20">
                <v:path arrowok="t"/>
              </v:shape>
            </v:group>
            <v:group style="position:absolute;left:3978;top:691;width:2;height:535" coordorigin="3978,691" coordsize="2,535">
              <v:shape style="position:absolute;left:3978;top:691;width:2;height:535" coordorigin="3978,691" coordsize="0,535" path="m3978,691l3978,1226e" filled="false" stroked="true" strokeweight=".503pt" strokecolor="#231f20">
                <v:path arrowok="t"/>
              </v:shape>
            </v:group>
            <v:group style="position:absolute;left:3978;top:1420;width:2;height:1177" coordorigin="3978,1420" coordsize="2,1177">
              <v:shape style="position:absolute;left:3978;top:1420;width:2;height:1177" coordorigin="3978,1420" coordsize="0,1177" path="m3978,1420l3978,2597e" filled="false" stroked="true" strokeweight=".503pt" strokecolor="#231f20">
                <v:path arrowok="t"/>
              </v:shape>
            </v:group>
            <v:group style="position:absolute;left:3978;top:2791;width:2;height:268" coordorigin="3978,2791" coordsize="2,268">
              <v:shape style="position:absolute;left:3978;top:2791;width:2;height:268" coordorigin="3978,2791" coordsize="0,268" path="m3978,2791l3978,3059e" filled="false" stroked="true" strokeweight=".503pt" strokecolor="#231f20">
                <v:path arrowok="t"/>
              </v:shape>
            </v:group>
            <v:group style="position:absolute;left:4071;top:168;width:2;height:1058" coordorigin="4071,168" coordsize="2,1058">
              <v:shape style="position:absolute;left:4071;top:168;width:2;height:1058" coordorigin="4071,168" coordsize="0,1058" path="m4071,168l4071,1226e" filled="false" stroked="true" strokeweight=".503pt" strokecolor="#231f20">
                <v:path arrowok="t"/>
              </v:shape>
            </v:group>
            <v:group style="position:absolute;left:4071;top:1420;width:2;height:1177" coordorigin="4071,1420" coordsize="2,1177">
              <v:shape style="position:absolute;left:4071;top:1420;width:2;height:1177" coordorigin="4071,1420" coordsize="0,1177" path="m4071,1420l4071,2597e" filled="false" stroked="true" strokeweight=".503pt" strokecolor="#231f20">
                <v:path arrowok="t"/>
              </v:shape>
            </v:group>
            <v:group style="position:absolute;left:4071;top:2791;width:2;height:268" coordorigin="4071,2791" coordsize="2,268">
              <v:shape style="position:absolute;left:4071;top:2791;width:2;height:268" coordorigin="4071,2791" coordsize="0,268" path="m4071,2791l4071,3059e" filled="false" stroked="true" strokeweight=".503pt" strokecolor="#231f20">
                <v:path arrowok="t"/>
              </v:shape>
            </v:group>
            <v:group style="position:absolute;left:4640;top:168;width:2;height:2429" coordorigin="4640,168" coordsize="2,2429">
              <v:shape style="position:absolute;left:4640;top:168;width:2;height:2429" coordorigin="4640,168" coordsize="0,2429" path="m4640,168l4640,2597e" filled="false" stroked="true" strokeweight=".503pt" strokecolor="#231f20">
                <v:path arrowok="t"/>
              </v:shape>
            </v:group>
            <v:group style="position:absolute;left:4640;top:2791;width:2;height:268" coordorigin="4640,2791" coordsize="2,268">
              <v:shape style="position:absolute;left:4640;top:2791;width:2;height:268" coordorigin="4640,2791" coordsize="0,268" path="m4640,2791l4640,3059e" filled="false" stroked="true" strokeweight=".503pt" strokecolor="#231f20">
                <v:path arrowok="t"/>
              </v:shape>
            </v:group>
            <v:group style="position:absolute;left:3748;top:168;width:2;height:329" coordorigin="3748,168" coordsize="2,329">
              <v:shape style="position:absolute;left:3748;top:168;width:2;height:329" coordorigin="3748,168" coordsize="0,329" path="m3748,168l3748,496e" filled="false" stroked="true" strokeweight=".503pt" strokecolor="#231f20">
                <v:path arrowok="t"/>
              </v:shape>
            </v:group>
            <v:group style="position:absolute;left:3748;top:691;width:2;height:2369" coordorigin="3748,691" coordsize="2,2369">
              <v:shape style="position:absolute;left:3748;top:691;width:2;height:2369" coordorigin="3748,691" coordsize="0,2369" path="m3748,691l3748,3059e" filled="false" stroked="true" strokeweight=".503pt" strokecolor="#231f20">
                <v:path arrowok="t"/>
              </v:shape>
            </v:group>
            <v:group style="position:absolute;left:2082;top:466;width:2880;height:2" coordorigin="2082,466" coordsize="2880,2">
              <v:shape style="position:absolute;left:2082;top:466;width:2880;height:2" coordorigin="2082,466" coordsize="2880,0" path="m2082,466l4962,466e" filled="false" stroked="true" strokeweight=".503pt" strokecolor="#231f20">
                <v:path arrowok="t"/>
              </v:shape>
            </v:group>
            <v:group style="position:absolute;left:2082;top:759;width:2880;height:2" coordorigin="2082,759" coordsize="2880,2">
              <v:shape style="position:absolute;left:2082;top:759;width:2880;height:2" coordorigin="2082,759" coordsize="2880,0" path="m2082,759l4962,759e" filled="false" stroked="true" strokeweight=".503pt" strokecolor="#231f20">
                <v:path arrowok="t"/>
              </v:shape>
            </v:group>
            <v:group style="position:absolute;left:2082;top:1051;width:2880;height:2" coordorigin="2082,1051" coordsize="2880,2">
              <v:shape style="position:absolute;left:2082;top:1051;width:2880;height:2" coordorigin="2082,1051" coordsize="2880,0" path="m2082,1051l4962,1051e" filled="false" stroked="true" strokeweight=".503pt" strokecolor="#231f20">
                <v:path arrowok="t"/>
              </v:shape>
            </v:group>
            <v:group style="position:absolute;left:4654;top:1343;width:309;height:2" coordorigin="4654,1343" coordsize="309,2">
              <v:shape style="position:absolute;left:4654;top:1343;width:309;height:2" coordorigin="4654,1343" coordsize="309,0" path="m4654,1343l4962,1343e" filled="false" stroked="true" strokeweight=".503pt" strokecolor="#231f20">
                <v:path arrowok="t"/>
              </v:shape>
            </v:group>
            <v:group style="position:absolute;left:2082;top:1343;width:1767;height:2" coordorigin="2082,1343" coordsize="1767,2">
              <v:shape style="position:absolute;left:2082;top:1343;width:1767;height:2" coordorigin="2082,1343" coordsize="1767,0" path="m2082,1343l3849,1343e" filled="false" stroked="true" strokeweight=".503pt" strokecolor="#231f20">
                <v:path arrowok="t"/>
              </v:shape>
            </v:group>
            <v:group style="position:absolute;left:2082;top:1623;width:2880;height:2" coordorigin="2082,1623" coordsize="2880,2">
              <v:shape style="position:absolute;left:2082;top:1623;width:2880;height:2" coordorigin="2082,1623" coordsize="2880,0" path="m2082,1623l4962,1623e" filled="false" stroked="true" strokeweight=".503pt" strokecolor="#231f20">
                <v:path arrowok="t"/>
              </v:shape>
            </v:group>
            <v:group style="position:absolute;left:3201;top:1915;width:1762;height:2" coordorigin="3201,1915" coordsize="1762,2">
              <v:shape style="position:absolute;left:3201;top:1915;width:1762;height:2" coordorigin="3201,1915" coordsize="1762,0" path="m3201,1915l4962,1915e" filled="false" stroked="true" strokeweight=".503pt" strokecolor="#231f20">
                <v:path arrowok="t"/>
              </v:shape>
            </v:group>
            <v:group style="position:absolute;left:2082;top:1915;width:314;height:2" coordorigin="2082,1915" coordsize="314,2">
              <v:shape style="position:absolute;left:2082;top:1915;width:314;height:2" coordorigin="2082,1915" coordsize="314,0" path="m2082,1915l2396,1915e" filled="false" stroked="true" strokeweight=".503pt" strokecolor="#231f20">
                <v:path arrowok="t"/>
              </v:shape>
            </v:group>
            <v:group style="position:absolute;left:2082;top:2207;width:2880;height:2" coordorigin="2082,2207" coordsize="2880,2">
              <v:shape style="position:absolute;left:2082;top:2207;width:2880;height:2" coordorigin="2082,2207" coordsize="2880,0" path="m2082,2207l4962,2207e" filled="false" stroked="true" strokeweight=".503pt" strokecolor="#231f20">
                <v:path arrowok="t"/>
              </v:shape>
            </v:group>
            <v:group style="position:absolute;left:2082;top:2499;width:2880;height:2" coordorigin="2082,2499" coordsize="2880,2">
              <v:shape style="position:absolute;left:2082;top:2499;width:2880;height:2" coordorigin="2082,2499" coordsize="2880,0" path="m2082,2499l4962,2499e" filled="false" stroked="true" strokeweight=".503pt" strokecolor="#231f20">
                <v:path arrowok="t"/>
              </v:shape>
            </v:group>
            <v:group style="position:absolute;left:2082;top:2771;width:2880;height:2" coordorigin="2082,2771" coordsize="2880,2">
              <v:shape style="position:absolute;left:2082;top:2771;width:2880;height:2" coordorigin="2082,2771" coordsize="2880,0" path="m2082,2771l4962,2771e" filled="false" stroked="true" strokeweight=".503pt" strokecolor="#231f20">
                <v:path arrowok="t"/>
              </v:shape>
            </v:group>
            <v:group style="position:absolute;left:2087;top:808;width:2874;height:242" coordorigin="2087,808" coordsize="2874,242">
              <v:shape style="position:absolute;left:2087;top:808;width:2874;height:242" coordorigin="2087,808" coordsize="2874,242" path="m2087,913l2087,913,2914,913,2932,913,2992,913,3057,911,3167,906,3246,902,3310,898,3388,893,3451,889,3513,884,3601,878,3662,873,3727,868,3798,862,3859,857,3922,850,3997,841,4060,832,4122,822,4144,818,4209,811,4261,808,4276,808,4357,812,4420,817,4481,825,4545,837,4621,858,4681,880,4747,910,4817,951,4870,985,4921,1022,4953,1045,4961,1050e" filled="false" stroked="true" strokeweight="1.509pt" strokecolor="#231f20">
                <v:path arrowok="t"/>
              </v:shape>
            </v:group>
            <v:group style="position:absolute;left:2087;top:864;width:2882;height:274" coordorigin="2087,864" coordsize="2882,274">
              <v:shape style="position:absolute;left:2087;top:864;width:2882;height:274" coordorigin="2087,864" coordsize="2882,274" path="m2087,955l2892,955,2910,955,2970,955,3035,954,3218,949,3296,946,3361,942,3469,935,3486,934,3547,929,3611,925,3689,920,3767,915,3831,911,3913,906,3931,905,3991,900,4056,894,4133,885,4199,877,4272,867,4290,865,4310,864,4331,864,4353,864,4425,875,4486,888,4548,903,4624,924,4685,944,4755,972,4811,1003,4864,1042,4911,1081,4961,1130,4968,1137e" filled="false" stroked="true" strokeweight="1.509pt" strokecolor="#231f20">
                <v:path arrowok="t"/>
              </v:shape>
            </v:group>
            <v:group style="position:absolute;left:2082;top:993;width:2882;height:289" coordorigin="2082,993" coordsize="2882,289">
              <v:shape style="position:absolute;left:2082;top:993;width:2882;height:289" coordorigin="2082,993" coordsize="2882,289" path="m2082,1002l3323,1002,3341,1002,3402,1002,3466,1001,3640,999,3658,999,3718,998,3783,997,3913,997,3930,997,3991,997,4056,996,4133,995,4153,994,4217,993,4279,993,4297,993,4316,993,4380,994,4440,996,4518,1004,4580,1018,4637,1038,4695,1064,4760,1099,4825,1147,4873,1189,4886,1202,4964,1281e" filled="false" stroked="true" strokeweight="1.509pt" strokecolor="#231f20">
                <v:path arrowok="t"/>
              </v:shape>
            </v:group>
            <v:group style="position:absolute;left:2088;top:1927;width:2874;height:423" coordorigin="2088,1927" coordsize="2874,423">
              <v:shape style="position:absolute;left:2088;top:1927;width:2874;height:423" coordorigin="2088,1927" coordsize="2874,423" path="m2088,2232l3060,2295,3138,2300,3202,2303,3543,2320,3622,2324,3686,2327,3983,2339,4061,2342,4126,2345,4243,2349,4264,2349,4286,2349,4352,2343,4418,2326,4475,2304,4532,2281,4599,2246,4655,2213,4708,2175,4759,2134,4814,2082,4828,2067,4873,2022,4912,1981,4933,1958,4950,1939,4961,1927e" filled="false" stroked="true" strokeweight="1.509pt" strokecolor="#231f20">
                <v:path arrowok="t"/>
              </v:shape>
            </v:group>
            <v:group style="position:absolute;left:2087;top:1978;width:2877;height:410" coordorigin="2087,1978" coordsize="2877,410">
              <v:shape style="position:absolute;left:2087;top:1978;width:2877;height:410" coordorigin="2087,1978" coordsize="2877,410" path="m4964,1978l4919,2035,4902,2056,4891,2071,4851,2119,4809,2167,4752,2224,4703,2267,4642,2309,4586,2336,4529,2359,4471,2373,4408,2383,4277,2388,4259,2388,4199,2387,4134,2386,3894,2377,3816,2374,3751,2371,3120,2337,3042,2333,2977,2329,2920,2326,2087,2280e" filled="false" stroked="true" strokeweight="1.509pt" strokecolor="#231f20">
                <v:path arrowok="t"/>
              </v:shape>
            </v:group>
            <v:group style="position:absolute;left:2082;top:2052;width:2882;height:382" coordorigin="2082,2052" coordsize="2882,382">
              <v:shape style="position:absolute;left:2082;top:2052;width:2882;height:382" coordorigin="2082,2052" coordsize="2882,382" path="m4964,2052l4919,2117,4883,2165,4841,2214,4789,2263,4739,2302,4687,2337,4634,2366,4576,2392,4503,2416,4470,2424,4451,2429,4440,2432,4428,2433,4410,2434,4387,2433,4305,2429,4242,2425,4233,2424,4216,2423,4155,2418,4091,2414,4000,2410,3982,2410,3921,2407,3857,2404,3800,2400,2082,2299e" filled="false" stroked="true" strokeweight="1.509pt" strokecolor="#231f20">
                <v:path arrowok="t"/>
              </v:shape>
            </v:group>
            <v:group style="position:absolute;left:2364;top:672;width:175;height:188" coordorigin="2364,672" coordsize="175,188">
              <v:shape style="position:absolute;left:2364;top:672;width:175;height:188" coordorigin="2364,672" coordsize="175,188" path="m2364,860l2539,672e" filled="false" stroked="true" strokeweight=".377pt" strokecolor="#231f20">
                <v:path arrowok="t"/>
              </v:shape>
            </v:group>
            <v:group style="position:absolute;left:2340;top:835;width:50;height:51" coordorigin="2340,835" coordsize="50,51">
              <v:shape style="position:absolute;left:2340;top:835;width:50;height:51" coordorigin="2340,835" coordsize="50,51" path="m2359,835l2340,886,2389,863,2366,858,2359,835xe" filled="true" fillcolor="#231f20" stroked="false">
                <v:path arrowok="t"/>
                <v:fill type="solid"/>
              </v:shape>
            </v:group>
            <v:group style="position:absolute;left:4265;top:1025;width:175;height:188" coordorigin="4265,1025" coordsize="175,188">
              <v:shape style="position:absolute;left:4265;top:1025;width:175;height:188" coordorigin="4265,1025" coordsize="175,188" path="m4439,1025l4265,1213e" filled="false" stroked="true" strokeweight=".377pt" strokecolor="#231f20">
                <v:path arrowok="t"/>
              </v:shape>
            </v:group>
            <v:group style="position:absolute;left:4414;top:999;width:50;height:51" coordorigin="4414,999" coordsize="50,51">
              <v:shape style="position:absolute;left:4414;top:999;width:50;height:51" coordorigin="4414,999" coordsize="50,51" path="m4463,999l4414,1022,4437,1027,4444,1050,4463,999xe" filled="true" fillcolor="#231f20" stroked="false">
                <v:path arrowok="t"/>
                <v:fill type="solid"/>
              </v:shape>
            </v:group>
            <v:group style="position:absolute;left:2244;top:443;width:806;height:195" coordorigin="2244,443" coordsize="806,195">
              <v:shape style="position:absolute;left:2244;top:443;width:806;height:195" coordorigin="2244,443" coordsize="806,195" path="m2244,443l3049,443,3049,637,2244,637,2244,443xe" filled="true" fillcolor="#ffffff" stroked="false">
                <v:path arrowok="t"/>
                <v:fill type="solid"/>
              </v:shape>
            </v:group>
            <v:group style="position:absolute;left:2516;top:2045;width:175;height:188" coordorigin="2516,2045" coordsize="175,188">
              <v:shape style="position:absolute;left:2516;top:2045;width:175;height:188" coordorigin="2516,2045" coordsize="175,188" path="m2516,2232l2691,2045e" filled="false" stroked="true" strokeweight=".377pt" strokecolor="#231f20">
                <v:path arrowok="t"/>
              </v:shape>
            </v:group>
            <v:group style="position:absolute;left:2492;top:2208;width:50;height:51" coordorigin="2492,2208" coordsize="50,51">
              <v:shape style="position:absolute;left:2492;top:2208;width:50;height:51" coordorigin="2492,2208" coordsize="50,51" path="m2511,2208l2492,2258,2541,2236,2518,2231,2511,2208xe" filled="true" fillcolor="#231f20" stroked="false">
                <v:path arrowok="t"/>
                <v:fill type="solid"/>
              </v:shape>
            </v:group>
            <v:group style="position:absolute;left:2396;top:1815;width:806;height:195" coordorigin="2396,1815" coordsize="806,195">
              <v:shape style="position:absolute;left:2396;top:1815;width:806;height:195" coordorigin="2396,1815" coordsize="806,195" path="m2396,1815l3201,1815,3201,2010,2396,2010,2396,1815xe" filled="true" fillcolor="#ffffff" stroked="false">
                <v:path arrowok="t"/>
                <v:fill type="solid"/>
              </v:shape>
            </v:group>
            <v:group style="position:absolute;left:3371;top:726;width:175;height:188" coordorigin="3371,726" coordsize="175,188">
              <v:shape style="position:absolute;left:3371;top:726;width:175;height:188" coordorigin="3371,726" coordsize="175,188" path="m3371,914l3545,726e" filled="false" stroked="true" strokeweight=".377pt" strokecolor="#231f20">
                <v:path arrowok="t"/>
              </v:shape>
            </v:group>
            <v:group style="position:absolute;left:3346;top:889;width:50;height:51" coordorigin="3346,889" coordsize="50,51">
              <v:shape style="position:absolute;left:3346;top:889;width:50;height:51" coordorigin="3346,889" coordsize="50,51" path="m3366,889l3346,940,3396,917,3372,912,3366,889xe" filled="true" fillcolor="#231f20" stroked="false">
                <v:path arrowok="t"/>
                <v:fill type="solid"/>
              </v:shape>
            </v:group>
            <v:group style="position:absolute;left:3250;top:496;width:806;height:195" coordorigin="3250,496" coordsize="806,195">
              <v:shape style="position:absolute;left:3250;top:496;width:806;height:195" coordorigin="3250,496" coordsize="806,195" path="m3250,496l4055,496,4055,691,3250,691,3250,496xe" filled="true" fillcolor="#ffffff" stroked="false">
                <v:path arrowok="t"/>
                <v:fill type="solid"/>
              </v:shape>
            </v:group>
            <v:group style="position:absolute;left:3849;top:1226;width:806;height:195" coordorigin="3849,1226" coordsize="806,195">
              <v:shape style="position:absolute;left:3849;top:1226;width:806;height:195" coordorigin="3849,1226" coordsize="806,195" path="m3849,1226l4654,1226,4654,1420,3849,1420,3849,1226xe" filled="true" fillcolor="#ffffff" stroked="false">
                <v:path arrowok="t"/>
                <v:fill type="solid"/>
              </v:shape>
            </v:group>
            <v:group style="position:absolute;left:2800;top:2396;width:175;height:188" coordorigin="2800,2396" coordsize="175,188">
              <v:shape style="position:absolute;left:2800;top:2396;width:175;height:188" coordorigin="2800,2396" coordsize="175,188" path="m2975,2396l2800,2584e" filled="false" stroked="true" strokeweight=".377pt" strokecolor="#231f20">
                <v:path arrowok="t"/>
              </v:shape>
            </v:group>
            <v:group style="position:absolute;left:2950;top:2370;width:50;height:51" coordorigin="2950,2370" coordsize="50,51">
              <v:shape style="position:absolute;left:2950;top:2370;width:50;height:51" coordorigin="2950,2370" coordsize="50,51" path="m2999,2370l2950,2393,2973,2398,2980,2421,2999,2370xe" filled="true" fillcolor="#231f20" stroked="false">
                <v:path arrowok="t"/>
                <v:fill type="solid"/>
              </v:shape>
            </v:group>
            <v:group style="position:absolute;left:2384;top:2597;width:806;height:195" coordorigin="2384,2597" coordsize="806,195">
              <v:shape style="position:absolute;left:2384;top:2597;width:806;height:195" coordorigin="2384,2597" coordsize="806,195" path="m2384,2597l3189,2597,3189,2791,2384,2791,2384,2597xe" filled="true" fillcolor="#ffffff" stroked="false">
                <v:path arrowok="t"/>
                <v:fill type="solid"/>
              </v:shape>
            </v:group>
            <v:group style="position:absolute;left:4232;top:2411;width:175;height:188" coordorigin="4232,2411" coordsize="175,188">
              <v:shape style="position:absolute;left:4232;top:2411;width:175;height:188" coordorigin="4232,2411" coordsize="175,188" path="m4406,2411l4232,2599e" filled="false" stroked="true" strokeweight=".377pt" strokecolor="#231f20">
                <v:path arrowok="t"/>
              </v:shape>
            </v:group>
            <v:group style="position:absolute;left:4382;top:2385;width:50;height:51" coordorigin="4382,2385" coordsize="50,51">
              <v:shape style="position:absolute;left:4382;top:2385;width:50;height:51" coordorigin="4382,2385" coordsize="50,51" path="m4431,2385l4382,2408,4405,2413,4412,2435,4431,2385xe" filled="true" fillcolor="#231f20" stroked="false">
                <v:path arrowok="t"/>
                <v:fill type="solid"/>
              </v:shape>
            </v:group>
            <v:group style="position:absolute;left:3868;top:2597;width:806;height:195" coordorigin="3868,2597" coordsize="806,195">
              <v:shape style="position:absolute;left:3868;top:2597;width:806;height:195" coordorigin="3868,2597" coordsize="806,195" path="m3868,2597l4673,2597,4673,2791,3868,2791,3868,2597xe" filled="true" fillcolor="#ffffff" stroked="false">
                <v:path arrowok="t"/>
                <v:fill type="solid"/>
              </v:shape>
              <v:shape style="position:absolute;left:2082;top:466;width:1168;height:293" type="#_x0000_t202" filled="false" stroked="false">
                <v:textbox inset="0,0,0,0">
                  <w:txbxContent>
                    <w:p>
                      <w:pPr>
                        <w:spacing w:before="11"/>
                        <w:ind w:left="22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5.5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250;top:466;width:822;height:293" type="#_x0000_t202" filled="false" stroked="false">
                <v:textbox inset="0,0,0,0">
                  <w:txbxContent>
                    <w:p>
                      <w:pPr>
                        <w:spacing w:before="65"/>
                        <w:ind w:left="59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5.0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443;top:1051;width:176;height:293" type="#_x0000_t202" filled="false" stroked="false">
                <v:textbox inset="0,0,0,0">
                  <w:txbxContent>
                    <w:p>
                      <w:pPr>
                        <w:spacing w:before="41"/>
                        <w:ind w:left="7" w:right="0" w:firstLine="0"/>
                        <w:jc w:val="left"/>
                        <w:rPr>
                          <w:rFonts w:ascii="Arial" w:hAnsi="Arial" w:cs="Arial" w:eastAsia="Arial"/>
                          <w:sz w:val="10"/>
                          <w:szCs w:val="10"/>
                        </w:rPr>
                      </w:pPr>
                      <w:r>
                        <w:rPr>
                          <w:rFonts w:ascii="Arial"/>
                          <w:color w:val="231F20"/>
                          <w:spacing w:val="-1"/>
                          <w:sz w:val="12"/>
                        </w:rPr>
                        <w:t>G</w:t>
                      </w:r>
                      <w:r>
                        <w:rPr>
                          <w:rFonts w:ascii="Arial"/>
                          <w:color w:val="231F20"/>
                          <w:spacing w:val="-1"/>
                          <w:sz w:val="10"/>
                        </w:rPr>
                        <w:t>S</w:t>
                      </w:r>
                      <w:r>
                        <w:rPr>
                          <w:rFonts w:ascii="Arial"/>
                          <w:sz w:val="10"/>
                        </w:rPr>
                      </w:r>
                    </w:p>
                  </w:txbxContent>
                </v:textbox>
                <w10:wrap type="none"/>
              </v:shape>
              <v:shape style="position:absolute;left:2082;top:2499;width:1168;height:272" type="#_x0000_t202" filled="false" stroked="false">
                <v:textbox inset="0,0,0,0">
                  <w:txbxContent>
                    <w:p>
                      <w:pPr>
                        <w:spacing w:line="240" w:lineRule="auto" w:before="6"/>
                        <w:rPr>
                          <w:rFonts w:ascii="Arial" w:hAnsi="Arial" w:cs="Arial" w:eastAsia="Arial"/>
                          <w:b/>
                          <w:bCs/>
                          <w:sz w:val="11"/>
                          <w:szCs w:val="11"/>
                        </w:rPr>
                      </w:pPr>
                    </w:p>
                    <w:p>
                      <w:pPr>
                        <w:spacing w:before="0"/>
                        <w:ind w:left="361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4.5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443;top:2499;width:176;height:272" type="#_x0000_t202" filled="false" stroked="false">
                <v:textbox inset="0,0,0,0">
                  <w:txbxContent>
                    <w:p>
                      <w:pPr>
                        <w:spacing w:before="81"/>
                        <w:ind w:left="7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NF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878;top:2499;width:1090;height:272" type="#_x0000_t202" filled="false" stroked="false">
                <v:textbox inset="0,0,0,0">
                  <w:txbxContent>
                    <w:p>
                      <w:pPr>
                        <w:spacing w:line="240" w:lineRule="auto" w:before="6"/>
                        <w:rPr>
                          <w:rFonts w:ascii="Arial" w:hAnsi="Arial" w:cs="Arial" w:eastAsia="Arial"/>
                          <w:b/>
                          <w:bCs/>
                          <w:sz w:val="11"/>
                          <w:szCs w:val="11"/>
                        </w:rPr>
                      </w:pPr>
                    </w:p>
                    <w:p>
                      <w:pPr>
                        <w:spacing w:before="0"/>
                        <w:ind w:left="48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5.0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908;top:1276;width:646;height:121" type="#_x0000_t202" filled="false" stroked="false">
                <v:textbox inset="0,0,0,0">
                  <w:txbxContent>
                    <w:p>
                      <w:pPr>
                        <w:spacing w:line="121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4.5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2455;top:1865;width:646;height:121" type="#_x0000_t202" filled="false" stroked="false">
                <v:textbox inset="0,0,0,0">
                  <w:txbxContent>
                    <w:p>
                      <w:pPr>
                        <w:spacing w:line="121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5.5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20</w:t>
      </w:r>
      <w:r>
        <w:rPr>
          <w:rFonts w:ascii="Arial"/>
          <w:sz w:val="12"/>
        </w:rPr>
      </w:r>
    </w:p>
    <w:p>
      <w:pPr>
        <w:pStyle w:val="Heading4"/>
        <w:spacing w:line="240" w:lineRule="auto" w:before="85"/>
        <w:ind w:left="307" w:right="0"/>
        <w:jc w:val="center"/>
        <w:rPr>
          <w:b w:val="0"/>
          <w:bCs w:val="0"/>
        </w:rPr>
      </w:pPr>
      <w:r>
        <w:rPr>
          <w:b w:val="0"/>
        </w:rPr>
        <w:br w:type="column"/>
      </w:r>
      <w:r>
        <w:rPr>
          <w:color w:val="231F20"/>
        </w:rPr>
        <w:t>UPC2711TB</w:t>
      </w:r>
      <w:r>
        <w:rPr>
          <w:b w:val="0"/>
        </w:rPr>
      </w:r>
    </w:p>
    <w:p>
      <w:pPr>
        <w:spacing w:line="250" w:lineRule="auto" w:before="8"/>
        <w:ind w:left="2228" w:right="1919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GAIN vs. FREQUENCY AND TEMPERATURE</w:t>
      </w:r>
      <w:r>
        <w:rPr>
          <w:rFonts w:ascii="Arial"/>
          <w:sz w:val="16"/>
        </w:rPr>
      </w:r>
    </w:p>
    <w:p>
      <w:pPr>
        <w:spacing w:before="85"/>
        <w:ind w:left="1611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390.674988pt;margin-top:8.053837pt;width:144.75pt;height:145.8pt;mso-position-horizontal-relative:page;mso-position-vertical-relative:paragraph;z-index:1672" coordorigin="7813,161" coordsize="2895,2916">
            <v:group style="position:absolute;left:7830;top:166;width:2869;height:2905" coordorigin="7830,166" coordsize="2869,2905">
              <v:shape style="position:absolute;left:7830;top:166;width:2869;height:2905" coordorigin="7830,166" coordsize="2869,2905" path="m7830,3071l10698,3071,10698,166,7830,166,7830,3071xe" filled="false" stroked="true" strokeweight=".508pt" strokecolor="#231f20">
                <v:path arrowok="t"/>
              </v:shape>
            </v:group>
            <v:group style="position:absolute;left:8391;top:166;width:2;height:40" coordorigin="8391,166" coordsize="2,40">
              <v:shape style="position:absolute;left:8391;top:166;width:2;height:40" coordorigin="8391,166" coordsize="0,40" path="m8391,166l8391,206e" filled="false" stroked="true" strokeweight=".508pt" strokecolor="#231f20">
                <v:path arrowok="t"/>
              </v:shape>
            </v:group>
            <v:group style="position:absolute;left:8391;top:402;width:2;height:541" coordorigin="8391,402" coordsize="2,541">
              <v:shape style="position:absolute;left:8391;top:402;width:2;height:541" coordorigin="8391,402" coordsize="0,541" path="m8391,402l8391,943e" filled="false" stroked="true" strokeweight=".508pt" strokecolor="#231f20">
                <v:path arrowok="t"/>
              </v:shape>
            </v:group>
            <v:group style="position:absolute;left:8391;top:1139;width:2;height:1930" coordorigin="8391,1139" coordsize="2,1930">
              <v:shape style="position:absolute;left:8391;top:1139;width:2;height:1930" coordorigin="8391,1139" coordsize="0,1930" path="m8391,1139l8391,3069e" filled="false" stroked="true" strokeweight=".508pt" strokecolor="#231f20">
                <v:path arrowok="t"/>
              </v:shape>
            </v:group>
            <v:group style="position:absolute;left:8742;top:166;width:2;height:40" coordorigin="8742,166" coordsize="2,40">
              <v:shape style="position:absolute;left:8742;top:166;width:2;height:40" coordorigin="8742,166" coordsize="0,40" path="m8742,166l8742,206e" filled="false" stroked="true" strokeweight=".508pt" strokecolor="#231f20">
                <v:path arrowok="t"/>
              </v:shape>
            </v:group>
            <v:group style="position:absolute;left:8742;top:402;width:2;height:541" coordorigin="8742,402" coordsize="2,541">
              <v:shape style="position:absolute;left:8742;top:402;width:2;height:541" coordorigin="8742,402" coordsize="0,541" path="m8742,402l8742,943e" filled="false" stroked="true" strokeweight=".508pt" strokecolor="#231f20">
                <v:path arrowok="t"/>
              </v:shape>
            </v:group>
            <v:group style="position:absolute;left:8742;top:1139;width:2;height:1930" coordorigin="8742,1139" coordsize="2,1930">
              <v:shape style="position:absolute;left:8742;top:1139;width:2;height:1930" coordorigin="8742,1139" coordsize="0,1930" path="m8742,1139l8742,3069e" filled="false" stroked="true" strokeweight=".508pt" strokecolor="#231f20">
                <v:path arrowok="t"/>
              </v:shape>
            </v:group>
            <v:group style="position:absolute;left:8970;top:166;width:2;height:2903" coordorigin="8970,166" coordsize="2,2903">
              <v:shape style="position:absolute;left:8970;top:166;width:2;height:2903" coordorigin="8970,166" coordsize="0,2903" path="m8970,166l8970,3069e" filled="false" stroked="true" strokeweight=".508pt" strokecolor="#231f20">
                <v:path arrowok="t"/>
              </v:shape>
            </v:group>
            <v:group style="position:absolute;left:9155;top:166;width:2;height:40" coordorigin="9155,166" coordsize="2,40">
              <v:shape style="position:absolute;left:9155;top:166;width:2;height:40" coordorigin="9155,166" coordsize="0,40" path="m9155,166l9155,206e" filled="false" stroked="true" strokeweight=".508pt" strokecolor="#231f20">
                <v:path arrowok="t"/>
              </v:shape>
            </v:group>
            <v:group style="position:absolute;left:9155;top:402;width:2;height:2667" coordorigin="9155,402" coordsize="2,2667">
              <v:shape style="position:absolute;left:9155;top:402;width:2;height:2667" coordorigin="9155,402" coordsize="0,2667" path="m9155,402l9155,3069e" filled="false" stroked="true" strokeweight=".508pt" strokecolor="#231f20">
                <v:path arrowok="t"/>
              </v:shape>
            </v:group>
            <v:group style="position:absolute;left:9321;top:166;width:2;height:40" coordorigin="9321,166" coordsize="2,40">
              <v:shape style="position:absolute;left:9321;top:166;width:2;height:40" coordorigin="9321,166" coordsize="0,40" path="m9321,166l9321,206e" filled="false" stroked="true" strokeweight=".508pt" strokecolor="#231f20">
                <v:path arrowok="t"/>
              </v:shape>
            </v:group>
            <v:group style="position:absolute;left:9321;top:402;width:2;height:2667" coordorigin="9321,402" coordsize="2,2667">
              <v:shape style="position:absolute;left:9321;top:402;width:2;height:2667" coordorigin="9321,402" coordsize="0,2667" path="m9321,402l9321,3069e" filled="false" stroked="true" strokeweight=".508pt" strokecolor="#231f20">
                <v:path arrowok="t"/>
              </v:shape>
            </v:group>
            <v:group style="position:absolute;left:9469;top:166;width:2;height:40" coordorigin="9469,166" coordsize="2,40">
              <v:shape style="position:absolute;left:9469;top:166;width:2;height:40" coordorigin="9469,166" coordsize="0,40" path="m9469,166l9469,206e" filled="false" stroked="true" strokeweight=".508pt" strokecolor="#231f20">
                <v:path arrowok="t"/>
              </v:shape>
            </v:group>
            <v:group style="position:absolute;left:9469;top:402;width:2;height:2667" coordorigin="9469,402" coordsize="2,2667">
              <v:shape style="position:absolute;left:9469;top:402;width:2;height:2667" coordorigin="9469,402" coordsize="0,2667" path="m9469,402l9469,3069e" filled="false" stroked="true" strokeweight=".508pt" strokecolor="#231f20">
                <v:path arrowok="t"/>
              </v:shape>
            </v:group>
            <v:group style="position:absolute;left:9585;top:166;width:2;height:40" coordorigin="9585,166" coordsize="2,40">
              <v:shape style="position:absolute;left:9585;top:166;width:2;height:40" coordorigin="9585,166" coordsize="0,40" path="m9585,166l9585,206e" filled="false" stroked="true" strokeweight=".508pt" strokecolor="#231f20">
                <v:path arrowok="t"/>
              </v:shape>
            </v:group>
            <v:group style="position:absolute;left:9585;top:402;width:2;height:2667" coordorigin="9585,402" coordsize="2,2667">
              <v:shape style="position:absolute;left:9585;top:402;width:2;height:2667" coordorigin="9585,402" coordsize="0,2667" path="m9585,402l9585,3069e" filled="false" stroked="true" strokeweight=".508pt" strokecolor="#231f20">
                <v:path arrowok="t"/>
              </v:shape>
            </v:group>
            <v:group style="position:absolute;left:9690;top:166;width:2;height:40" coordorigin="9690,166" coordsize="2,40">
              <v:shape style="position:absolute;left:9690;top:166;width:2;height:40" coordorigin="9690,166" coordsize="0,40" path="m9690,166l9690,206e" filled="false" stroked="true" strokeweight=".508pt" strokecolor="#231f20">
                <v:path arrowok="t"/>
              </v:shape>
            </v:group>
            <v:group style="position:absolute;left:9690;top:402;width:2;height:409" coordorigin="9690,402" coordsize="2,409">
              <v:shape style="position:absolute;left:9690;top:402;width:2;height:409" coordorigin="9690,402" coordsize="0,409" path="m9690,402l9690,811e" filled="false" stroked="true" strokeweight=".508pt" strokecolor="#231f20">
                <v:path arrowok="t"/>
              </v:shape>
            </v:group>
            <v:group style="position:absolute;left:9690;top:1007;width:2;height:2062" coordorigin="9690,1007" coordsize="2,2062">
              <v:shape style="position:absolute;left:9690;top:1007;width:2;height:2062" coordorigin="9690,1007" coordsize="0,2062" path="m9690,1007l9690,3069e" filled="false" stroked="true" strokeweight=".508pt" strokecolor="#231f20">
                <v:path arrowok="t"/>
              </v:shape>
            </v:group>
            <v:group style="position:absolute;left:9778;top:166;width:2;height:645" coordorigin="9778,166" coordsize="2,645">
              <v:shape style="position:absolute;left:9778;top:166;width:2;height:645" coordorigin="9778,166" coordsize="0,645" path="m9778,166l9778,811e" filled="false" stroked="true" strokeweight=".508pt" strokecolor="#231f20">
                <v:path arrowok="t"/>
              </v:shape>
            </v:group>
            <v:group style="position:absolute;left:9778;top:1007;width:2;height:2062" coordorigin="9778,1007" coordsize="2,2062">
              <v:shape style="position:absolute;left:9778;top:1007;width:2;height:2062" coordorigin="9778,1007" coordsize="0,2062" path="m9778,1007l9778,3069e" filled="false" stroked="true" strokeweight=".508pt" strokecolor="#231f20">
                <v:path arrowok="t"/>
              </v:shape>
            </v:group>
            <v:group style="position:absolute;left:10356;top:166;width:2;height:35" coordorigin="10356,166" coordsize="2,35">
              <v:shape style="position:absolute;left:10356;top:166;width:2;height:35" coordorigin="10356,166" coordsize="0,35" path="m10356,166l10356,201e" filled="false" stroked="true" strokeweight=".508pt" strokecolor="#231f20">
                <v:path arrowok="t"/>
              </v:shape>
            </v:group>
            <v:group style="position:absolute;left:10356;top:397;width:2;height:414" coordorigin="10356,397" coordsize="2,414">
              <v:shape style="position:absolute;left:10356;top:397;width:2;height:414" coordorigin="10356,397" coordsize="0,414" path="m10356,397l10356,811e" filled="false" stroked="true" strokeweight=".508pt" strokecolor="#231f20">
                <v:path arrowok="t"/>
              </v:shape>
            </v:group>
            <v:group style="position:absolute;left:10356;top:1007;width:2;height:153" coordorigin="10356,1007" coordsize="2,153">
              <v:shape style="position:absolute;left:10356;top:1007;width:2;height:153" coordorigin="10356,1007" coordsize="0,153" path="m10356,1007l10356,1160e" filled="false" stroked="true" strokeweight=".508pt" strokecolor="#231f20">
                <v:path arrowok="t"/>
              </v:shape>
            </v:group>
            <v:group style="position:absolute;left:10356;top:1357;width:2;height:1480" coordorigin="10356,1357" coordsize="2,1480">
              <v:shape style="position:absolute;left:10356;top:1357;width:2;height:1480" coordorigin="10356,1357" coordsize="0,1480" path="m10356,1357l10356,2836e" filled="false" stroked="true" strokeweight=".508pt" strokecolor="#231f20">
                <v:path arrowok="t"/>
              </v:shape>
            </v:group>
            <v:group style="position:absolute;left:10356;top:3032;width:2;height:37" coordorigin="10356,3032" coordsize="2,37">
              <v:shape style="position:absolute;left:10356;top:3032;width:2;height:37" coordorigin="10356,3032" coordsize="0,37" path="m10356,3032l10356,3069e" filled="false" stroked="true" strokeweight=".508pt" strokecolor="#231f20">
                <v:path arrowok="t"/>
              </v:shape>
            </v:group>
            <v:group style="position:absolute;left:7830;top:459;width:2866;height:2" coordorigin="7830,459" coordsize="2866,2">
              <v:shape style="position:absolute;left:7830;top:459;width:2866;height:2" coordorigin="7830,459" coordsize="2866,0" path="m7830,459l10695,459e" filled="false" stroked="true" strokeweight=".508pt" strokecolor="#231f20">
                <v:path arrowok="t"/>
              </v:shape>
            </v:group>
            <v:group style="position:absolute;left:7830;top:741;width:2866;height:2" coordorigin="7830,741" coordsize="2866,2">
              <v:shape style="position:absolute;left:7830;top:741;width:2866;height:2" coordorigin="7830,741" coordsize="2866,0" path="m7830,741l10695,741e" filled="false" stroked="true" strokeweight=".508pt" strokecolor="#231f20">
                <v:path arrowok="t"/>
              </v:shape>
            </v:group>
            <v:group style="position:absolute;left:8778;top:1043;width:1918;height:2" coordorigin="8778,1043" coordsize="1918,2">
              <v:shape style="position:absolute;left:8778;top:1043;width:1918;height:2" coordorigin="8778,1043" coordsize="1918,0" path="m8778,1043l10695,1043e" filled="false" stroked="true" strokeweight=".508pt" strokecolor="#231f20">
                <v:path arrowok="t"/>
              </v:shape>
            </v:group>
            <v:group style="position:absolute;left:7830;top:1043;width:152;height:2" coordorigin="7830,1043" coordsize="152,2">
              <v:shape style="position:absolute;left:7830;top:1043;width:152;height:2" coordorigin="7830,1043" coordsize="152,0" path="m7830,1043l7982,1043e" filled="false" stroked="true" strokeweight=".508pt" strokecolor="#231f20">
                <v:path arrowok="t"/>
              </v:shape>
            </v:group>
            <v:group style="position:absolute;left:10571;top:1326;width:125;height:2" coordorigin="10571,1326" coordsize="125,2">
              <v:shape style="position:absolute;left:10571;top:1326;width:125;height:2" coordorigin="10571,1326" coordsize="125,0" path="m10571,1326l10695,1326e" filled="false" stroked="true" strokeweight=".508pt" strokecolor="#231f20">
                <v:path arrowok="t"/>
              </v:shape>
            </v:group>
            <v:group style="position:absolute;left:7830;top:1326;width:1945;height:2" coordorigin="7830,1326" coordsize="1945,2">
              <v:shape style="position:absolute;left:7830;top:1326;width:1945;height:2" coordorigin="7830,1326" coordsize="1945,0" path="m7830,1326l9775,1326e" filled="false" stroked="true" strokeweight=".508pt" strokecolor="#231f20">
                <v:path arrowok="t"/>
              </v:shape>
            </v:group>
            <v:group style="position:absolute;left:7830;top:1619;width:2866;height:2" coordorigin="7830,1619" coordsize="2866,2">
              <v:shape style="position:absolute;left:7830;top:1619;width:2866;height:2" coordorigin="7830,1619" coordsize="2866,0" path="m7830,1619l10695,1619e" filled="false" stroked="true" strokeweight=".508pt" strokecolor="#231f20">
                <v:path arrowok="t"/>
              </v:shape>
            </v:group>
            <v:group style="position:absolute;left:7830;top:1902;width:2866;height:2" coordorigin="7830,1902" coordsize="2866,2">
              <v:shape style="position:absolute;left:7830;top:1902;width:2866;height:2" coordorigin="7830,1902" coordsize="2866,0" path="m7830,1902l10695,1902e" filled="false" stroked="true" strokeweight=".508pt" strokecolor="#231f20">
                <v:path arrowok="t"/>
              </v:shape>
            </v:group>
            <v:group style="position:absolute;left:7830;top:2203;width:2866;height:2" coordorigin="7830,2203" coordsize="2866,2">
              <v:shape style="position:absolute;left:7830;top:2203;width:2866;height:2" coordorigin="7830,2203" coordsize="2866,0" path="m7830,2203l10695,2203e" filled="false" stroked="true" strokeweight=".508pt" strokecolor="#231f20">
                <v:path arrowok="t"/>
              </v:shape>
            </v:group>
            <v:group style="position:absolute;left:7830;top:2486;width:2866;height:2" coordorigin="7830,2486" coordsize="2866,2">
              <v:shape style="position:absolute;left:7830;top:2486;width:2866;height:2" coordorigin="7830,2486" coordsize="2866,0" path="m7830,2486l10695,2486e" filled="false" stroked="true" strokeweight=".508pt" strokecolor="#231f20">
                <v:path arrowok="t"/>
              </v:shape>
            </v:group>
            <v:group style="position:absolute;left:7830;top:2788;width:2866;height:2" coordorigin="7830,2788" coordsize="2866,2">
              <v:shape style="position:absolute;left:7830;top:2788;width:2866;height:2" coordorigin="7830,2788" coordsize="2866,0" path="m7830,2788l10695,2788e" filled="false" stroked="true" strokeweight=".508pt" strokecolor="#231f20">
                <v:path arrowok="t"/>
              </v:shape>
            </v:group>
            <v:group style="position:absolute;left:7831;top:480;width:2861;height:844" coordorigin="7831,480" coordsize="2861,844">
              <v:shape style="position:absolute;left:7831;top:480;width:2861;height:844" coordorigin="7831,480" coordsize="2861,844" path="m7831,537l8077,550,8155,554,8220,558,8463,570,8541,571,8563,571,8626,570,8872,555,8890,554,8951,551,9015,547,9247,535,9264,534,9325,531,9389,527,9563,513,9643,505,9707,498,9743,494,9763,491,9827,484,9888,481,9905,480,9924,481,9987,486,10047,497,10117,521,10173,552,10223,586,10283,637,10330,681,10385,740,10425,790,10461,841,10498,902,10526,956,10554,1014,10570,1050,10691,1323e" filled="false" stroked="true" strokeweight="1.524pt" strokecolor="#231f20">
                <v:path arrowok="t"/>
              </v:shape>
            </v:group>
            <v:group style="position:absolute;left:7836;top:471;width:2858;height:433" coordorigin="7836,471" coordsize="2858,433">
              <v:shape style="position:absolute;left:7836;top:471;width:2858;height:433" coordorigin="7836,471" coordsize="2858,433" path="m7836,640l8134,649,8212,652,8277,653,8660,658,8697,658,8717,658,8782,657,8843,656,9076,649,9154,646,9218,641,9398,625,9475,616,9540,608,9685,586,9762,574,9826,563,9937,544,10000,531,10062,516,10110,500,10129,495,10191,480,10273,471,10295,472,10361,488,10428,532,10484,579,10537,637,10576,688,10597,722,10693,904e" filled="false" stroked="true" strokeweight="1.524pt" strokecolor="#231f20">
                <v:path arrowok="t"/>
              </v:shape>
            </v:group>
            <v:group style="position:absolute;left:7829;top:470;width:2864;height:567" coordorigin="7829,470" coordsize="2864,567">
              <v:shape style="position:absolute;left:7829;top:470;width:2864;height:567" coordorigin="7829,470" coordsize="2864,567" path="m7829,647l7982,683,8060,693,8125,698,8350,707,8367,708,8386,709,8450,711,8513,713,8683,719,8701,720,8720,720,8740,721,8762,721,8783,721,8805,721,8826,721,8846,720,8866,720,9011,714,9028,714,9089,712,9154,710,9321,706,9338,706,9399,701,9463,693,9562,675,9639,657,9702,642,9803,616,9878,592,9938,568,9993,541,10010,535,10028,528,10029,528,10097,501,10167,475,10208,470,10224,474,10279,498,10332,532,10380,572,10425,615,10474,675,10511,727,10595,868,10607,888,10619,908,10651,965,10667,993,10686,1027,10692,1037e" filled="false" stroked="true" strokeweight="1.524pt" strokecolor="#231f20">
                <v:path arrowok="t"/>
              </v:shape>
            </v:group>
            <v:group style="position:absolute;left:8102;top:331;width:173;height:190" coordorigin="8102,331" coordsize="173,190">
              <v:shape style="position:absolute;left:8102;top:331;width:173;height:190" coordorigin="8102,331" coordsize="173,190" path="m8102,520l8275,331e" filled="false" stroked="true" strokeweight=".381pt" strokecolor="#231f20">
                <v:path arrowok="t"/>
              </v:shape>
            </v:group>
            <v:group style="position:absolute;left:8078;top:496;width:49;height:52" coordorigin="8078,496" coordsize="49,52">
              <v:shape style="position:absolute;left:8078;top:496;width:49;height:52" coordorigin="8078,496" coordsize="49,52" path="m8097,496l8078,547,8127,524,8104,518,8097,496xe" filled="true" fillcolor="#231f20" stroked="false">
                <v:path arrowok="t"/>
                <v:fill type="solid"/>
              </v:shape>
            </v:group>
            <v:group style="position:absolute;left:7983;top:206;width:797;height:197" coordorigin="7983,206" coordsize="797,197">
              <v:shape style="position:absolute;left:7983;top:206;width:797;height:197" coordorigin="7983,206" coordsize="797,197" path="m7983,206l8779,206,8779,402,7983,402,7983,206xe" filled="true" fillcolor="#ffffff" stroked="false">
                <v:path arrowok="t"/>
                <v:fill type="solid"/>
              </v:shape>
            </v:group>
            <v:group style="position:absolute;left:9849;top:2836;width:797;height:197" coordorigin="9849,2836" coordsize="797,197">
              <v:shape style="position:absolute;left:9849;top:2836;width:797;height:197" coordorigin="9849,2836" coordsize="797,197" path="m9849,2836l10645,2836,10645,3032,9849,3032,9849,2836xe" filled="true" fillcolor="#ffffff" stroked="false">
                <v:path arrowok="t"/>
                <v:fill type="solid"/>
              </v:shape>
            </v:group>
            <v:group style="position:absolute;left:9062;top:425;width:173;height:190" coordorigin="9062,425" coordsize="173,190">
              <v:shape style="position:absolute;left:9062;top:425;width:173;height:190" coordorigin="9062,425" coordsize="173,190" path="m9062,614l9234,425e" filled="false" stroked="true" strokeweight=".381pt" strokecolor="#231f20">
                <v:path arrowok="t"/>
              </v:shape>
            </v:group>
            <v:group style="position:absolute;left:9038;top:590;width:49;height:52" coordorigin="9038,590" coordsize="49,52">
              <v:shape style="position:absolute;left:9038;top:590;width:49;height:52" coordorigin="9038,590" coordsize="49,52" path="m9057,590l9038,641,9086,618,9064,612,9057,590xe" filled="true" fillcolor="#231f20" stroked="false">
                <v:path arrowok="t"/>
                <v:fill type="solid"/>
              </v:shape>
            </v:group>
            <v:group style="position:absolute;left:8958;top:206;width:797;height:197" coordorigin="8958,206" coordsize="797,197">
              <v:shape style="position:absolute;left:8958;top:206;width:797;height:197" coordorigin="8958,206" coordsize="797,197" path="m8958,206l9754,206,9754,402,8958,402,8958,206xe" filled="true" fillcolor="#ffffff" stroked="false">
                <v:path arrowok="t"/>
                <v:fill type="solid"/>
              </v:shape>
            </v:group>
            <v:group style="position:absolute;left:10445;top:497;width:41;height:52" coordorigin="10445,497" coordsize="41,52">
              <v:shape style="position:absolute;left:10445;top:497;width:41;height:52" coordorigin="10445,497" coordsize="41,52" path="m10445,499l10468,549,10481,510,10466,510,10445,499xe" filled="true" fillcolor="#231f20" stroked="false">
                <v:path arrowok="t"/>
                <v:fill type="solid"/>
              </v:shape>
              <v:shape style="position:absolute;left:10445;top:497;width:41;height:52" coordorigin="10445,497" coordsize="41,52" path="m10486,497l10466,510,10481,510,10486,497xe" filled="true" fillcolor="#231f20" stroked="false">
                <v:path arrowok="t"/>
                <v:fill type="solid"/>
              </v:shape>
            </v:group>
            <v:group style="position:absolute;left:9867;top:201;width:797;height:197" coordorigin="9867,201" coordsize="797,197">
              <v:shape style="position:absolute;left:9867;top:201;width:797;height:197" coordorigin="9867,201" coordsize="797,197" path="m9867,201l10663,201,10663,397,9867,397,9867,201xe" filled="true" fillcolor="#ffffff" stroked="false">
                <v:path arrowok="t"/>
                <v:fill type="solid"/>
              </v:shape>
            </v:group>
            <v:group style="position:absolute;left:10466;top:355;width:2;height:156" coordorigin="10466,355" coordsize="2,156">
              <v:shape style="position:absolute;left:10466;top:355;width:2;height:156" coordorigin="10466,355" coordsize="0,156" path="m10466,355l10466,510e" filled="false" stroked="true" strokeweight=".254pt" strokecolor="#231f20">
                <v:path arrowok="t"/>
              </v:shape>
            </v:group>
            <v:group style="position:absolute;left:8425;top:767;width:173;height:190" coordorigin="8425,767" coordsize="173,190">
              <v:shape style="position:absolute;left:8425;top:767;width:173;height:190" coordorigin="8425,767" coordsize="173,190" path="m8597,767l8425,957e" filled="false" stroked="true" strokeweight=".381pt" strokecolor="#231f20">
                <v:path arrowok="t"/>
              </v:shape>
            </v:group>
            <v:group style="position:absolute;left:8573;top:741;width:49;height:52" coordorigin="8573,741" coordsize="49,52">
              <v:shape style="position:absolute;left:8573;top:741;width:49;height:52" coordorigin="8573,741" coordsize="49,52" path="m8621,741l8573,764,8596,769,8602,792,8621,741xe" filled="true" fillcolor="#231f20" stroked="false">
                <v:path arrowok="t"/>
                <v:fill type="solid"/>
              </v:shape>
            </v:group>
            <v:group style="position:absolute;left:7982;top:943;width:797;height:197" coordorigin="7982,943" coordsize="797,197">
              <v:shape style="position:absolute;left:7982;top:943;width:797;height:197" coordorigin="7982,943" coordsize="797,197" path="m7982,943l8778,943,8778,1139,7982,1139,7982,943xe" filled="true" fillcolor="#ffffff" stroked="false">
                <v:path arrowok="t"/>
                <v:fill type="solid"/>
              </v:shape>
            </v:group>
            <v:group style="position:absolute;left:10049;top:635;width:173;height:190" coordorigin="10049,635" coordsize="173,190">
              <v:shape style="position:absolute;left:10049;top:635;width:173;height:190" coordorigin="10049,635" coordsize="173,190" path="m10222,635l10049,825e" filled="false" stroked="true" strokeweight=".381pt" strokecolor="#231f20">
                <v:path arrowok="t"/>
              </v:shape>
            </v:group>
            <v:group style="position:absolute;left:10197;top:609;width:49;height:52" coordorigin="10197,609" coordsize="49,52">
              <v:shape style="position:absolute;left:10197;top:609;width:49;height:52" coordorigin="10197,609" coordsize="49,52" path="m10246,609l10197,632,10220,637,10227,660,10246,609xe" filled="true" fillcolor="#231f20" stroked="false">
                <v:path arrowok="t"/>
                <v:fill type="solid"/>
              </v:shape>
            </v:group>
            <v:group style="position:absolute;left:9606;top:811;width:797;height:197" coordorigin="9606,811" coordsize="797,197">
              <v:shape style="position:absolute;left:9606;top:811;width:797;height:197" coordorigin="9606,811" coordsize="797,197" path="m9606,811l10402,811,10402,1007,9606,1007,9606,811xe" filled="true" fillcolor="#ffffff" stroked="false">
                <v:path arrowok="t"/>
                <v:fill type="solid"/>
              </v:shape>
            </v:group>
            <v:group style="position:absolute;left:10452;top:984;width:173;height:190" coordorigin="10452,984" coordsize="173,190">
              <v:shape style="position:absolute;left:10452;top:984;width:173;height:190" coordorigin="10452,984" coordsize="173,190" path="m10624,984l10452,1174e" filled="false" stroked="true" strokeweight=".381pt" strokecolor="#231f20">
                <v:path arrowok="t"/>
              </v:shape>
            </v:group>
            <v:group style="position:absolute;left:10600;top:958;width:49;height:52" coordorigin="10600,958" coordsize="49,52">
              <v:shape style="position:absolute;left:10600;top:958;width:49;height:52" coordorigin="10600,958" coordsize="49,52" path="m10648,958l10600,981,10622,986,10629,1009,10648,958xe" filled="true" fillcolor="#231f20" stroked="false">
                <v:path arrowok="t"/>
                <v:fill type="solid"/>
              </v:shape>
            </v:group>
            <v:group style="position:absolute;left:9775;top:1160;width:797;height:197" coordorigin="9775,1160" coordsize="797,197">
              <v:shape style="position:absolute;left:9775;top:1160;width:797;height:197" coordorigin="9775,1160" coordsize="797,197" path="m9775,1160l10571,1160,10571,1357,9775,1357,9775,1160xe" filled="true" fillcolor="#ffffff" stroked="false">
                <v:path arrowok="t"/>
                <v:fill type="solid"/>
              </v:shape>
              <v:shape style="position:absolute;left:7830;top:166;width:1141;height:293" type="#_x0000_t202" filled="false" stroked="false">
                <v:textbox inset="0,0,0,0">
                  <w:txbxContent>
                    <w:p>
                      <w:pPr>
                        <w:spacing w:before="68"/>
                        <w:ind w:left="255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T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0"/>
                          <w:szCs w:val="10"/>
                        </w:rPr>
                        <w:t>A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8"/>
                          <w:sz w:val="10"/>
                          <w:szCs w:val="10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=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3"/>
                          <w:sz w:val="12"/>
                          <w:szCs w:val="12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-40</w:t>
                      </w:r>
                      <w:r>
                        <w:rPr>
                          <w:rFonts w:ascii="Symbol" w:hAnsi="Symbol" w:cs="Symbol" w:eastAsia="Symbol"/>
                          <w:color w:val="231F20"/>
                          <w:sz w:val="12"/>
                          <w:szCs w:val="12"/>
                        </w:rPr>
                        <w:t>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8970;top:166;width:808;height:293" type="#_x0000_t202" filled="false" stroked="false">
                <v:textbox inset="0,0,0,0">
                  <w:txbxContent>
                    <w:p>
                      <w:pPr>
                        <w:spacing w:before="68"/>
                        <w:ind w:left="59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T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0"/>
                          <w:szCs w:val="10"/>
                        </w:rPr>
                        <w:t>A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8"/>
                          <w:sz w:val="10"/>
                          <w:szCs w:val="10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=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3"/>
                          <w:sz w:val="12"/>
                          <w:szCs w:val="12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+25</w:t>
                      </w:r>
                      <w:r>
                        <w:rPr>
                          <w:rFonts w:ascii="Symbol" w:hAnsi="Symbol" w:cs="Symbol" w:eastAsia="Symbol"/>
                          <w:color w:val="231F20"/>
                          <w:sz w:val="12"/>
                          <w:szCs w:val="12"/>
                        </w:rPr>
                        <w:t>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9778;top:166;width:921;height:293" type="#_x0000_t202" filled="false" stroked="false">
                <v:textbox inset="0,0,0,0">
                  <w:txbxContent>
                    <w:p>
                      <w:pPr>
                        <w:spacing w:before="63"/>
                        <w:ind w:left="161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T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0"/>
                          <w:szCs w:val="10"/>
                        </w:rPr>
                        <w:t>A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8"/>
                          <w:sz w:val="10"/>
                          <w:szCs w:val="10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=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3"/>
                          <w:sz w:val="12"/>
                          <w:szCs w:val="12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+25</w:t>
                      </w:r>
                      <w:r>
                        <w:rPr>
                          <w:rFonts w:ascii="Symbol" w:hAnsi="Symbol" w:cs="Symbol" w:eastAsia="Symbol"/>
                          <w:color w:val="231F20"/>
                          <w:sz w:val="12"/>
                          <w:szCs w:val="12"/>
                        </w:rPr>
                        <w:t>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9585;top:741;width:1114;height:302" type="#_x0000_t202" filled="false" stroked="false">
                <v:textbox inset="0,0,0,0">
                  <w:txbxContent>
                    <w:p>
                      <w:pPr>
                        <w:spacing w:before="98"/>
                        <w:ind w:left="124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T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0"/>
                          <w:szCs w:val="10"/>
                        </w:rPr>
                        <w:t>A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8"/>
                          <w:sz w:val="10"/>
                          <w:szCs w:val="10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=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3"/>
                          <w:sz w:val="12"/>
                          <w:szCs w:val="12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-40</w:t>
                      </w:r>
                      <w:r>
                        <w:rPr>
                          <w:rFonts w:ascii="Symbol" w:hAnsi="Symbol" w:cs="Symbol" w:eastAsia="Symbol"/>
                          <w:color w:val="231F20"/>
                          <w:sz w:val="12"/>
                          <w:szCs w:val="12"/>
                        </w:rPr>
                        <w:t>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9778;top:2788;width:921;height:283" type="#_x0000_t202" filled="false" stroked="false">
                <v:textbox inset="0,0,0,0">
                  <w:txbxContent>
                    <w:p>
                      <w:pPr>
                        <w:spacing w:before="84"/>
                        <w:ind w:left="116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7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5.0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8054;top:992;width:625;height:124" type="#_x0000_t202" filled="false" stroked="false">
                <v:textbox inset="0,0,0,0">
                  <w:txbxContent>
                    <w:p>
                      <w:pPr>
                        <w:spacing w:line="123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T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0"/>
                          <w:szCs w:val="10"/>
                        </w:rPr>
                        <w:t>A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8"/>
                          <w:sz w:val="10"/>
                          <w:szCs w:val="10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=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3"/>
                          <w:sz w:val="12"/>
                          <w:szCs w:val="12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+85</w:t>
                      </w:r>
                      <w:r>
                        <w:rPr>
                          <w:rFonts w:ascii="Symbol" w:hAnsi="Symbol" w:cs="Symbol" w:eastAsia="Symbol"/>
                          <w:color w:val="231F20"/>
                          <w:sz w:val="12"/>
                          <w:szCs w:val="12"/>
                        </w:rPr>
                        <w:t>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9847;top:1209;width:625;height:124" type="#_x0000_t202" filled="false" stroked="false">
                <v:textbox inset="0,0,0,0">
                  <w:txbxContent>
                    <w:p>
                      <w:pPr>
                        <w:spacing w:line="123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T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0"/>
                          <w:szCs w:val="10"/>
                        </w:rPr>
                        <w:t>A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8"/>
                          <w:sz w:val="10"/>
                          <w:szCs w:val="10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=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3"/>
                          <w:sz w:val="12"/>
                          <w:szCs w:val="12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+25</w:t>
                      </w:r>
                      <w:r>
                        <w:rPr>
                          <w:rFonts w:ascii="Symbol" w:hAnsi="Symbol" w:cs="Symbol" w:eastAsia="Symbol"/>
                          <w:color w:val="231F20"/>
                          <w:sz w:val="12"/>
                          <w:szCs w:val="12"/>
                        </w:rPr>
                        <w:t>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15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4411" w:space="1332"/>
            <w:col w:w="6257"/>
          </w:cols>
        </w:sect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7"/>
        <w:rPr>
          <w:rFonts w:ascii="Arial" w:hAnsi="Arial" w:cs="Arial" w:eastAsia="Arial"/>
          <w:sz w:val="17"/>
          <w:szCs w:val="17"/>
        </w:rPr>
      </w:pPr>
    </w:p>
    <w:p>
      <w:pPr>
        <w:tabs>
          <w:tab w:pos="4848" w:val="left" w:leader="none"/>
        </w:tabs>
        <w:spacing w:before="0"/>
        <w:ind w:left="1611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264.340088pt;margin-top:7.303999pt;width:10pt;height:79.8pt;mso-position-horizontal-relative:page;mso-position-vertical-relative:paragraph;z-index:1840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Noise Figure, NF (dB)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position w:val="2"/>
          <w:sz w:val="12"/>
        </w:rPr>
        <w:t>15</w:t>
        <w:tab/>
      </w:r>
      <w:r>
        <w:rPr>
          <w:rFonts w:ascii="Arial"/>
          <w:color w:val="231F20"/>
          <w:sz w:val="12"/>
        </w:rPr>
        <w:t>8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4"/>
          <w:szCs w:val="14"/>
        </w:rPr>
      </w:pPr>
    </w:p>
    <w:p>
      <w:pPr>
        <w:spacing w:line="240" w:lineRule="auto" w:before="0"/>
        <w:rPr>
          <w:rFonts w:ascii="Arial" w:hAnsi="Arial" w:cs="Arial" w:eastAsia="Arial"/>
          <w:sz w:val="14"/>
          <w:szCs w:val="14"/>
        </w:rPr>
      </w:pPr>
    </w:p>
    <w:p>
      <w:pPr>
        <w:tabs>
          <w:tab w:pos="4848" w:val="left" w:leader="none"/>
        </w:tabs>
        <w:spacing w:before="112"/>
        <w:ind w:left="1611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76.541382pt;margin-top:-2.183093pt;width:10pt;height:50.85pt;mso-position-horizontal-relative:page;mso-position-vertical-relative:paragraph;z-index:1816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Gain,</w:t>
                  </w:r>
                  <w:r>
                    <w:rPr>
                      <w:color w:val="231F20"/>
                      <w:spacing w:val="-1"/>
                    </w:rPr>
                    <w:t> G</w:t>
                  </w:r>
                  <w:r>
                    <w:rPr>
                      <w:color w:val="231F20"/>
                      <w:spacing w:val="-1"/>
                      <w:sz w:val="12"/>
                    </w:rPr>
                    <w:t>S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5.339691pt;margin-top:-2.933093pt;width:10pt;height:50.85pt;mso-position-horizontal-relative:page;mso-position-vertical-relative:paragraph;z-index:1888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Gain,</w:t>
                  </w:r>
                  <w:r>
                    <w:rPr>
                      <w:color w:val="231F20"/>
                      <w:spacing w:val="-1"/>
                    </w:rPr>
                    <w:t> G</w:t>
                  </w:r>
                  <w:r>
                    <w:rPr>
                      <w:color w:val="231F20"/>
                      <w:spacing w:val="-1"/>
                      <w:sz w:val="12"/>
                    </w:rPr>
                    <w:t>S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position w:val="1"/>
          <w:sz w:val="12"/>
        </w:rPr>
        <w:t>10</w:t>
        <w:tab/>
      </w:r>
      <w:r>
        <w:rPr>
          <w:rFonts w:ascii="Arial"/>
          <w:color w:val="231F20"/>
          <w:sz w:val="12"/>
        </w:rPr>
        <w:t>7</w:t>
      </w:r>
      <w:r>
        <w:rPr>
          <w:rFonts w:ascii="Arial"/>
          <w:sz w:val="12"/>
        </w:rPr>
      </w:r>
    </w:p>
    <w:p>
      <w:pPr>
        <w:spacing w:line="240" w:lineRule="auto" w:before="11"/>
        <w:rPr>
          <w:rFonts w:ascii="Arial" w:hAnsi="Arial" w:cs="Arial" w:eastAsia="Arial"/>
          <w:sz w:val="11"/>
          <w:szCs w:val="11"/>
        </w:rPr>
      </w:pPr>
    </w:p>
    <w:p>
      <w:pPr>
        <w:spacing w:before="0"/>
        <w:ind w:left="7284" w:right="4441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10</w:t>
      </w:r>
      <w:r>
        <w:rPr>
          <w:rFonts w:ascii="Arial"/>
          <w:sz w:val="12"/>
        </w:rPr>
      </w:r>
    </w:p>
    <w:p>
      <w:pPr>
        <w:spacing w:line="240" w:lineRule="auto" w:before="10"/>
        <w:rPr>
          <w:rFonts w:ascii="Arial" w:hAnsi="Arial" w:cs="Arial" w:eastAsia="Arial"/>
          <w:sz w:val="13"/>
          <w:szCs w:val="13"/>
        </w:rPr>
      </w:pPr>
    </w:p>
    <w:p>
      <w:pPr>
        <w:tabs>
          <w:tab w:pos="4848" w:val="left" w:leader="none"/>
        </w:tabs>
        <w:spacing w:before="0"/>
        <w:ind w:left="1678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5</w:t>
        <w:tab/>
        <w:t>6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8"/>
        <w:rPr>
          <w:rFonts w:ascii="Arial" w:hAnsi="Arial" w:cs="Arial" w:eastAsia="Arial"/>
          <w:sz w:val="13"/>
          <w:szCs w:val="13"/>
        </w:rPr>
      </w:pPr>
    </w:p>
    <w:p>
      <w:pPr>
        <w:tabs>
          <w:tab w:pos="4848" w:val="left" w:leader="none"/>
        </w:tabs>
        <w:spacing w:before="0"/>
        <w:ind w:left="1678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0</w:t>
        <w:tab/>
      </w:r>
      <w:r>
        <w:rPr>
          <w:rFonts w:ascii="Arial"/>
          <w:color w:val="231F20"/>
          <w:position w:val="1"/>
          <w:sz w:val="12"/>
        </w:rPr>
        <w:t>5</w:t>
      </w:r>
      <w:r>
        <w:rPr>
          <w:rFonts w:ascii="Arial"/>
          <w:sz w:val="12"/>
        </w:rPr>
      </w:r>
    </w:p>
    <w:p>
      <w:pPr>
        <w:spacing w:line="240" w:lineRule="auto" w:before="6"/>
        <w:rPr>
          <w:rFonts w:ascii="Arial" w:hAnsi="Arial" w:cs="Arial" w:eastAsia="Arial"/>
          <w:sz w:val="27"/>
          <w:szCs w:val="27"/>
        </w:rPr>
      </w:pPr>
    </w:p>
    <w:p>
      <w:pPr>
        <w:spacing w:after="0" w:line="240" w:lineRule="auto"/>
        <w:rPr>
          <w:rFonts w:ascii="Arial" w:hAnsi="Arial" w:cs="Arial" w:eastAsia="Arial"/>
          <w:sz w:val="27"/>
          <w:szCs w:val="27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before="87"/>
        <w:ind w:left="0" w:right="159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-5</w:t>
      </w:r>
      <w:r>
        <w:rPr>
          <w:rFonts w:ascii="Arial"/>
          <w:sz w:val="12"/>
        </w:rPr>
      </w:r>
    </w:p>
    <w:p>
      <w:pPr>
        <w:spacing w:before="23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0.1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240" w:lineRule="auto" w:before="7"/>
        <w:rPr>
          <w:rFonts w:ascii="Arial" w:hAnsi="Arial" w:cs="Arial" w:eastAsia="Arial"/>
          <w:sz w:val="9"/>
          <w:szCs w:val="9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0.3</w:t>
      </w:r>
      <w:r>
        <w:rPr>
          <w:rFonts w:ascii="Arial"/>
          <w:sz w:val="12"/>
        </w:rPr>
      </w:r>
    </w:p>
    <w:p>
      <w:pPr>
        <w:spacing w:before="85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w w:val="95"/>
        </w:rPr>
        <w:br w:type="column"/>
      </w:r>
      <w:r>
        <w:rPr>
          <w:rFonts w:ascii="Arial"/>
          <w:color w:val="231F20"/>
          <w:w w:val="95"/>
          <w:sz w:val="12"/>
        </w:rPr>
        <w:t>4</w:t>
      </w:r>
      <w:r>
        <w:rPr>
          <w:rFonts w:ascii="Arial"/>
          <w:sz w:val="12"/>
        </w:rPr>
      </w:r>
    </w:p>
    <w:p>
      <w:pPr>
        <w:tabs>
          <w:tab w:pos="1745" w:val="left" w:leader="none"/>
        </w:tabs>
        <w:spacing w:before="25"/>
        <w:ind w:left="848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1.0</w:t>
        <w:tab/>
        <w:t>3.0</w:t>
      </w:r>
      <w:r>
        <w:rPr>
          <w:rFonts w:ascii="Arial"/>
          <w:sz w:val="12"/>
        </w:rPr>
      </w:r>
    </w:p>
    <w:p>
      <w:pPr>
        <w:spacing w:before="99"/>
        <w:ind w:left="0" w:right="189" w:firstLine="0"/>
        <w:jc w:val="right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color w:val="231F20"/>
          <w:sz w:val="12"/>
        </w:rPr>
        <w:t>5</w:t>
      </w:r>
      <w:r>
        <w:rPr>
          <w:rFonts w:ascii="Arial"/>
          <w:sz w:val="12"/>
        </w:rPr>
      </w:r>
    </w:p>
    <w:p>
      <w:pPr>
        <w:spacing w:before="41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0.1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0.3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240" w:lineRule="auto" w:before="2"/>
        <w:rPr>
          <w:rFonts w:ascii="Arial" w:hAnsi="Arial" w:cs="Arial" w:eastAsia="Arial"/>
          <w:sz w:val="12"/>
          <w:szCs w:val="12"/>
        </w:rPr>
      </w:pPr>
    </w:p>
    <w:p>
      <w:pPr>
        <w:tabs>
          <w:tab w:pos="1756" w:val="left" w:leader="none"/>
        </w:tabs>
        <w:spacing w:before="0"/>
        <w:ind w:left="835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1.0</w:t>
        <w:tab/>
        <w:t>3.0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6" w:equalWidth="0">
            <w:col w:w="1914" w:space="40"/>
            <w:col w:w="886" w:space="40"/>
            <w:col w:w="2037" w:space="861"/>
            <w:col w:w="1905" w:space="40"/>
            <w:col w:w="850" w:space="40"/>
            <w:col w:w="3387"/>
          </w:cols>
        </w:sectPr>
      </w:pPr>
    </w:p>
    <w:p>
      <w:pPr>
        <w:spacing w:line="240" w:lineRule="auto" w:before="1"/>
        <w:rPr>
          <w:rFonts w:ascii="Arial" w:hAnsi="Arial" w:cs="Arial" w:eastAsia="Arial"/>
          <w:sz w:val="13"/>
          <w:szCs w:val="13"/>
        </w:rPr>
      </w:pPr>
    </w:p>
    <w:p>
      <w:pPr>
        <w:pStyle w:val="BodyText"/>
        <w:spacing w:line="240" w:lineRule="auto"/>
        <w:ind w:left="2605" w:right="0"/>
        <w:jc w:val="left"/>
      </w:pPr>
      <w:r>
        <w:rPr>
          <w:color w:val="231F20"/>
        </w:rPr>
        <w:t>Frequency,</w:t>
      </w:r>
      <w:r>
        <w:rPr>
          <w:color w:val="231F20"/>
          <w:spacing w:val="-1"/>
        </w:rPr>
        <w:t> </w:t>
      </w:r>
      <w:r>
        <w:rPr>
          <w:color w:val="231F20"/>
        </w:rPr>
        <w:t>f</w:t>
      </w:r>
      <w:r>
        <w:rPr>
          <w:color w:val="231F20"/>
          <w:spacing w:val="-1"/>
        </w:rPr>
        <w:t> </w:t>
      </w:r>
      <w:r>
        <w:rPr>
          <w:color w:val="231F20"/>
        </w:rPr>
        <w:t>(GHz)</w:t>
      </w:r>
      <w:r>
        <w:rPr/>
      </w:r>
    </w:p>
    <w:p>
      <w:pPr>
        <w:spacing w:line="240" w:lineRule="auto" w:before="8"/>
        <w:rPr>
          <w:rFonts w:ascii="Arial" w:hAnsi="Arial" w:cs="Arial" w:eastAsia="Arial"/>
          <w:sz w:val="13"/>
          <w:szCs w:val="13"/>
        </w:rPr>
      </w:pPr>
      <w:r>
        <w:rPr/>
        <w:br w:type="column"/>
      </w:r>
      <w:r>
        <w:rPr>
          <w:rFonts w:ascii="Arial"/>
          <w:sz w:val="13"/>
        </w:rPr>
      </w:r>
    </w:p>
    <w:p>
      <w:pPr>
        <w:pStyle w:val="BodyText"/>
        <w:spacing w:line="240" w:lineRule="auto"/>
        <w:ind w:left="1965" w:right="1655"/>
        <w:jc w:val="center"/>
      </w:pPr>
      <w:r>
        <w:rPr>
          <w:color w:val="231F20"/>
        </w:rPr>
        <w:t>Frequency,</w:t>
      </w:r>
      <w:r>
        <w:rPr>
          <w:color w:val="231F20"/>
          <w:spacing w:val="-1"/>
        </w:rPr>
        <w:t> </w:t>
      </w:r>
      <w:r>
        <w:rPr>
          <w:color w:val="231F20"/>
        </w:rPr>
        <w:t>f</w:t>
      </w:r>
      <w:r>
        <w:rPr>
          <w:color w:val="231F20"/>
          <w:spacing w:val="-1"/>
        </w:rPr>
        <w:t> </w:t>
      </w:r>
      <w:r>
        <w:rPr>
          <w:color w:val="231F20"/>
        </w:rPr>
        <w:t>(GHz)</w:t>
      </w:r>
      <w:r>
        <w:rPr/>
      </w:r>
    </w:p>
    <w:p>
      <w:pPr>
        <w:spacing w:after="0" w:line="240" w:lineRule="auto"/>
        <w:jc w:val="center"/>
        <w:sectPr>
          <w:type w:val="continuous"/>
          <w:pgSz w:w="12240" w:h="15840"/>
          <w:pgMar w:top="660" w:bottom="280" w:left="240" w:right="0"/>
          <w:cols w:num="2" w:equalWidth="0">
            <w:col w:w="3966" w:space="1774"/>
            <w:col w:w="6260"/>
          </w:cols>
        </w:sectPr>
      </w:pPr>
    </w:p>
    <w:p>
      <w:pPr>
        <w:spacing w:line="240" w:lineRule="auto" w:before="1"/>
        <w:rPr>
          <w:rFonts w:ascii="Arial" w:hAnsi="Arial" w:cs="Arial" w:eastAsia="Arial"/>
          <w:sz w:val="21"/>
          <w:szCs w:val="21"/>
        </w:rPr>
      </w:pPr>
    </w:p>
    <w:p>
      <w:pPr>
        <w:spacing w:after="0" w:line="240" w:lineRule="auto"/>
        <w:rPr>
          <w:rFonts w:ascii="Arial" w:hAnsi="Arial" w:cs="Arial" w:eastAsia="Arial"/>
          <w:sz w:val="21"/>
          <w:szCs w:val="21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-57.163788pt;margin-top:349.873558pt;width:730.55pt;height:96.05pt;mso-position-horizontal-relative:page;mso-position-vertical-relative:page;z-index:-145336;rotation:310" type="#_x0000_t136" fillcolor="#000000" stroked="f">
            <o:extrusion v:ext="view" autorotationcenter="t"/>
            <v:textpath style="font-family:&amp;quot;Arial&amp;quot;;font-size:96pt;v-text-kern:t;mso-text-shadow:auto;font-weight:bold" string="DISCONTINUED"/>
            <w10:wrap type="none"/>
          </v:shape>
        </w:pict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11"/>
        <w:rPr>
          <w:rFonts w:ascii="Arial" w:hAnsi="Arial" w:cs="Arial" w:eastAsia="Arial"/>
          <w:sz w:val="16"/>
          <w:szCs w:val="16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w w:val="95"/>
          <w:sz w:val="12"/>
        </w:rPr>
        <w:t>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76.441284pt;margin-top:9.199964pt;width:10pt;height:74.1pt;mso-position-horizontal-relative:page;mso-position-vertical-relative:paragraph;z-index:1768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Isolation, ISOL, (dB)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-10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7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-20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4"/>
        <w:rPr>
          <w:rFonts w:ascii="Arial" w:hAnsi="Arial" w:cs="Arial" w:eastAsia="Arial"/>
          <w:sz w:val="12"/>
          <w:szCs w:val="12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-30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-40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9"/>
        <w:rPr>
          <w:rFonts w:ascii="Arial" w:hAnsi="Arial" w:cs="Arial" w:eastAsia="Arial"/>
          <w:sz w:val="13"/>
          <w:szCs w:val="13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-50</w:t>
      </w:r>
      <w:r>
        <w:rPr>
          <w:rFonts w:ascii="Arial"/>
          <w:sz w:val="12"/>
        </w:rPr>
      </w:r>
    </w:p>
    <w:p>
      <w:pPr>
        <w:spacing w:line="240" w:lineRule="auto" w:before="7"/>
        <w:rPr>
          <w:rFonts w:ascii="Arial" w:hAnsi="Arial" w:cs="Arial" w:eastAsia="Arial"/>
          <w:sz w:val="19"/>
          <w:szCs w:val="19"/>
        </w:rPr>
      </w:pPr>
      <w:r>
        <w:rPr/>
        <w:br w:type="column"/>
      </w:r>
      <w:r>
        <w:rPr>
          <w:rFonts w:ascii="Arial"/>
          <w:sz w:val="19"/>
        </w:rPr>
      </w:r>
    </w:p>
    <w:p>
      <w:pPr>
        <w:pStyle w:val="Heading4"/>
        <w:spacing w:line="250" w:lineRule="auto"/>
        <w:ind w:left="398" w:right="0" w:firstLine="639"/>
        <w:jc w:val="left"/>
        <w:rPr>
          <w:b w:val="0"/>
          <w:bCs w:val="0"/>
        </w:rPr>
      </w:pPr>
      <w:r>
        <w:rPr/>
        <w:pict>
          <v:shape style="position:absolute;margin-left:104.137001pt;margin-top:29.086905pt;width:146.3pt;height:144.15pt;mso-position-horizontal-relative:page;mso-position-vertical-relative:paragraph;z-index:19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594"/>
                    <w:gridCol w:w="330"/>
                    <w:gridCol w:w="245"/>
                    <w:gridCol w:w="197"/>
                    <w:gridCol w:w="164"/>
                    <w:gridCol w:w="145"/>
                    <w:gridCol w:w="111"/>
                    <w:gridCol w:w="111"/>
                    <w:gridCol w:w="87"/>
                    <w:gridCol w:w="564"/>
                    <w:gridCol w:w="343"/>
                  </w:tblGrid>
                  <w:tr>
                    <w:trPr>
                      <w:trHeight w:val="290" w:hRule="exact"/>
                    </w:trPr>
                    <w:tc>
                      <w:tcPr>
                        <w:tcW w:w="59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4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8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07" w:type="dxa"/>
                        <w:gridSpan w:val="2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pStyle w:val="TableParagraph"/>
                          <w:spacing w:line="240" w:lineRule="auto" w:before="79"/>
                          <w:ind w:left="99" w:right="0"/>
                          <w:jc w:val="left"/>
                          <w:rPr>
                            <w:rFonts w:ascii="Arial" w:hAnsi="Arial" w:cs="Arial" w:eastAsia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2"/>
                          </w:rPr>
                          <w:t>V</w:t>
                        </w:r>
                        <w:r>
                          <w:rPr>
                            <w:rFonts w:ascii="Arial"/>
                            <w:color w:val="231F20"/>
                            <w:sz w:val="10"/>
                          </w:rPr>
                          <w:t>CC</w:t>
                        </w:r>
                        <w:r>
                          <w:rPr>
                            <w:rFonts w:ascii="Arial"/>
                            <w:color w:val="231F20"/>
                            <w:spacing w:val="5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color w:val="231F20"/>
                            <w:sz w:val="12"/>
                          </w:rPr>
                          <w:t>= 5.0 V</w:t>
                        </w:r>
                        <w:r>
                          <w:rPr>
                            <w:rFonts w:ascii="Arial"/>
                            <w:sz w:val="12"/>
                          </w:rPr>
                        </w:r>
                      </w:p>
                    </w:tc>
                  </w:tr>
                  <w:tr>
                    <w:trPr>
                      <w:trHeight w:val="282" w:hRule="exact"/>
                    </w:trPr>
                    <w:tc>
                      <w:tcPr>
                        <w:tcW w:w="59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4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8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6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4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tcW w:w="59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4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8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6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4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82" w:hRule="exact"/>
                    </w:trPr>
                    <w:tc>
                      <w:tcPr>
                        <w:tcW w:w="59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4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8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6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4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98" w:hRule="exact"/>
                    </w:trPr>
                    <w:tc>
                      <w:tcPr>
                        <w:tcW w:w="59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4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8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6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4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82" w:hRule="exact"/>
                    </w:trPr>
                    <w:tc>
                      <w:tcPr>
                        <w:tcW w:w="59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12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12" w:space="0" w:color="231F20"/>
                          <w:right w:val="single" w:sz="12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45" w:type="dxa"/>
                        <w:tcBorders>
                          <w:top w:val="single" w:sz="4" w:space="0" w:color="231F20"/>
                          <w:left w:val="single" w:sz="12" w:space="0" w:color="231F20"/>
                          <w:bottom w:val="single" w:sz="12" w:space="0" w:color="231F20"/>
                          <w:right w:val="single" w:sz="12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231F20"/>
                          <w:left w:val="single" w:sz="12" w:space="0" w:color="231F20"/>
                          <w:bottom w:val="single" w:sz="12" w:space="0" w:color="231F20"/>
                          <w:right w:val="single" w:sz="12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4" w:type="dxa"/>
                        <w:tcBorders>
                          <w:top w:val="single" w:sz="4" w:space="0" w:color="231F20"/>
                          <w:left w:val="single" w:sz="12" w:space="0" w:color="231F20"/>
                          <w:bottom w:val="single" w:sz="12" w:space="0" w:color="231F20"/>
                          <w:right w:val="single" w:sz="12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5" w:type="dxa"/>
                        <w:tcBorders>
                          <w:top w:val="single" w:sz="4" w:space="0" w:color="231F20"/>
                          <w:left w:val="single" w:sz="12" w:space="0" w:color="231F20"/>
                          <w:bottom w:val="single" w:sz="12" w:space="0" w:color="231F20"/>
                          <w:right w:val="single" w:sz="12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12" w:space="0" w:color="231F20"/>
                          <w:bottom w:val="single" w:sz="12" w:space="0" w:color="231F20"/>
                          <w:right w:val="single" w:sz="12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12" w:space="0" w:color="231F20"/>
                          <w:bottom w:val="single" w:sz="12" w:space="0" w:color="231F20"/>
                          <w:right w:val="single" w:sz="12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87" w:type="dxa"/>
                        <w:tcBorders>
                          <w:top w:val="single" w:sz="4" w:space="0" w:color="231F20"/>
                          <w:left w:val="single" w:sz="12" w:space="0" w:color="231F20"/>
                          <w:bottom w:val="single" w:sz="12" w:space="0" w:color="231F20"/>
                          <w:right w:val="single" w:sz="12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64" w:type="dxa"/>
                        <w:tcBorders>
                          <w:top w:val="single" w:sz="4" w:space="0" w:color="231F20"/>
                          <w:left w:val="single" w:sz="12" w:space="0" w:color="231F20"/>
                          <w:bottom w:val="single" w:sz="12" w:space="0" w:color="231F20"/>
                          <w:right w:val="single" w:sz="12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43" w:type="dxa"/>
                        <w:tcBorders>
                          <w:top w:val="single" w:sz="4" w:space="0" w:color="231F20"/>
                          <w:left w:val="single" w:sz="12" w:space="0" w:color="231F20"/>
                          <w:bottom w:val="single" w:sz="12" w:space="0" w:color="231F20"/>
                          <w:right w:val="single" w:sz="12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93" w:hRule="exact"/>
                    </w:trPr>
                    <w:tc>
                      <w:tcPr>
                        <w:tcW w:w="594" w:type="dxa"/>
                        <w:tcBorders>
                          <w:top w:val="single" w:sz="12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0" w:type="dxa"/>
                        <w:tcBorders>
                          <w:top w:val="single" w:sz="12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45" w:type="dxa"/>
                        <w:tcBorders>
                          <w:top w:val="single" w:sz="12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7" w:type="dxa"/>
                        <w:tcBorders>
                          <w:top w:val="single" w:sz="12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4" w:type="dxa"/>
                        <w:tcBorders>
                          <w:top w:val="single" w:sz="12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5" w:type="dxa"/>
                        <w:tcBorders>
                          <w:top w:val="single" w:sz="12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12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12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87" w:type="dxa"/>
                        <w:tcBorders>
                          <w:top w:val="single" w:sz="12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64" w:type="dxa"/>
                        <w:tcBorders>
                          <w:top w:val="single" w:sz="12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43" w:type="dxa"/>
                        <w:tcBorders>
                          <w:top w:val="single" w:sz="12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82" w:hRule="exact"/>
                    </w:trPr>
                    <w:tc>
                      <w:tcPr>
                        <w:tcW w:w="59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4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8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6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4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90" w:hRule="exact"/>
                    </w:trPr>
                    <w:tc>
                      <w:tcPr>
                        <w:tcW w:w="59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4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8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6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4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80" w:hRule="exact"/>
                    </w:trPr>
                    <w:tc>
                      <w:tcPr>
                        <w:tcW w:w="59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4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1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8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6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4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color w:val="231F20"/>
        </w:rPr>
        <w:t>UPC2711TB ISOLATION vs. FREQUENCY</w:t>
      </w:r>
      <w:r>
        <w:rPr>
          <w:b w:val="0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12"/>
          <w:szCs w:val="12"/>
        </w:rPr>
      </w:pPr>
      <w:r>
        <w:rPr/>
        <w:br w:type="column"/>
      </w:r>
      <w:r>
        <w:rPr>
          <w:rFonts w:ascii="Arial"/>
          <w:b/>
          <w:sz w:val="12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12"/>
          <w:szCs w:val="12"/>
        </w:r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17"/>
          <w:szCs w:val="17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353.23938pt;margin-top:16.617052pt;width:19.650pt;height:116.1pt;mso-position-horizontal-relative:page;mso-position-vertical-relative:paragraph;z-index:1864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250" w:lineRule="auto"/>
                    <w:ind w:right="18" w:firstLine="129"/>
                    <w:jc w:val="left"/>
                  </w:pPr>
                  <w:r>
                    <w:rPr>
                      <w:color w:val="231F20"/>
                    </w:rPr>
                    <w:t>Input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Return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Loss,</w:t>
                  </w:r>
                  <w:r>
                    <w:rPr>
                      <w:color w:val="231F20"/>
                      <w:spacing w:val="-1"/>
                    </w:rPr>
                    <w:t> RL</w:t>
                  </w:r>
                  <w:r>
                    <w:rPr>
                      <w:color w:val="231F20"/>
                      <w:spacing w:val="-1"/>
                      <w:sz w:val="12"/>
                    </w:rPr>
                    <w:t>IN</w:t>
                  </w:r>
                  <w:r>
                    <w:rPr>
                      <w:color w:val="231F20"/>
                      <w:spacing w:val="11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(dB)</w:t>
                  </w:r>
                  <w:r>
                    <w:rPr>
                      <w:color w:val="231F20"/>
                      <w:spacing w:val="22"/>
                    </w:rPr>
                    <w:t> </w:t>
                  </w:r>
                  <w:r>
                    <w:rPr>
                      <w:color w:val="231F20"/>
                    </w:rPr>
                    <w:t>Output Return Loss, RL</w:t>
                  </w:r>
                  <w:r>
                    <w:rPr>
                      <w:color w:val="231F20"/>
                      <w:sz w:val="12"/>
                    </w:rPr>
                    <w:t>OUT</w:t>
                  </w:r>
                  <w:r>
                    <w:rPr>
                      <w:color w:val="231F20"/>
                      <w:spacing w:val="11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w w:val="95"/>
          <w:sz w:val="12"/>
        </w:rPr>
        <w:t>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2"/>
        <w:rPr>
          <w:rFonts w:ascii="Arial" w:hAnsi="Arial" w:cs="Arial" w:eastAsia="Arial"/>
          <w:sz w:val="16"/>
          <w:szCs w:val="16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8"/>
        <w:rPr>
          <w:rFonts w:ascii="Arial" w:hAnsi="Arial" w:cs="Arial" w:eastAsia="Arial"/>
          <w:sz w:val="12"/>
          <w:szCs w:val="12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-20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8"/>
        <w:rPr>
          <w:rFonts w:ascii="Arial" w:hAnsi="Arial" w:cs="Arial" w:eastAsia="Arial"/>
          <w:sz w:val="15"/>
          <w:szCs w:val="15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-30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10"/>
        <w:rPr>
          <w:rFonts w:ascii="Arial" w:hAnsi="Arial" w:cs="Arial" w:eastAsia="Arial"/>
          <w:sz w:val="13"/>
          <w:szCs w:val="13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-40</w:t>
      </w:r>
      <w:r>
        <w:rPr>
          <w:rFonts w:ascii="Arial"/>
          <w:sz w:val="12"/>
        </w:rPr>
      </w:r>
    </w:p>
    <w:p>
      <w:pPr>
        <w:pStyle w:val="Heading4"/>
        <w:spacing w:line="240" w:lineRule="auto" w:before="79"/>
        <w:ind w:left="1112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231F20"/>
        </w:rPr>
        <w:t>UPC2711TB</w:t>
      </w:r>
      <w:r>
        <w:rPr>
          <w:b w:val="0"/>
        </w:rPr>
      </w:r>
    </w:p>
    <w:p>
      <w:pPr>
        <w:spacing w:line="250" w:lineRule="auto" w:before="8"/>
        <w:ind w:left="-18" w:right="1289" w:firstLine="550"/>
        <w:jc w:val="left"/>
        <w:rPr>
          <w:rFonts w:ascii="Arial" w:hAnsi="Arial" w:cs="Arial" w:eastAsia="Arial"/>
          <w:sz w:val="16"/>
          <w:szCs w:val="16"/>
        </w:rPr>
      </w:pPr>
      <w:r>
        <w:rPr/>
        <w:pict>
          <v:group style="position:absolute;margin-left:205.873001pt;margin-top:27.674906pt;width:40.15pt;height:12pt;mso-position-horizontal-relative:page;mso-position-vertical-relative:paragraph;z-index:1696" coordorigin="4117,553" coordsize="803,240">
            <v:group style="position:absolute;left:4636;top:559;width:2;height:41" coordorigin="4636,559" coordsize="2,41">
              <v:shape style="position:absolute;left:4636;top:559;width:2;height:41" coordorigin="4636,559" coordsize="0,41" path="m4636,559l4636,599e" filled="false" stroked="true" strokeweight=".502pt" strokecolor="#231f20">
                <v:path arrowok="t"/>
              </v:shape>
            </v:group>
            <v:group style="position:absolute;left:4117;top:599;width:803;height:194" coordorigin="4117,599" coordsize="803,194">
              <v:shape style="position:absolute;left:4117;top:599;width:803;height:194" coordorigin="4117,599" coordsize="803,194" path="m4117,599l4920,599,4920,793,4117,793,4117,599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/>
        <w:pict>
          <v:group style="position:absolute;margin-left:492.752991pt;margin-top:27.547407pt;width:39.3pt;height:13.8pt;mso-position-horizontal-relative:page;mso-position-vertical-relative:paragraph;z-index:1720" coordorigin="9855,551" coordsize="786,276">
            <v:group style="position:absolute;left:10367;top:556;width:2;height:77" coordorigin="10367,556" coordsize="2,77">
              <v:shape style="position:absolute;left:10367;top:556;width:2;height:77" coordorigin="10367,556" coordsize="0,77" path="m10367,556l10367,632e" filled="false" stroked="true" strokeweight=".503pt" strokecolor="#231f20">
                <v:path arrowok="t"/>
              </v:shape>
            </v:group>
            <v:group style="position:absolute;left:9855;top:632;width:786;height:195" coordorigin="9855,632" coordsize="786,195">
              <v:shape style="position:absolute;left:9855;top:632;width:786;height:195" coordorigin="9855,632" coordsize="786,195" path="m9855,632l10641,632,10641,827,9855,827,9855,632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/>
        <w:pict>
          <v:group style="position:absolute;margin-left:391.512512pt;margin-top:64.976738pt;width:144.1pt;height:68.25pt;mso-position-horizontal-relative:page;mso-position-vertical-relative:paragraph;z-index:1744" coordorigin="7830,1300" coordsize="2882,1365">
            <v:group style="position:absolute;left:7845;top:1552;width:2851;height:1098" coordorigin="7845,1552" coordsize="2851,1098">
              <v:shape style="position:absolute;left:7845;top:1552;width:2851;height:1098" coordorigin="7845,1552" coordsize="2851,1098" path="m7845,2051l8555,2372,8627,2403,8686,2428,8760,2458,8817,2480,8884,2506,8932,2521,8957,2529,9033,2553,9091,2572,9105,2577,9122,2582,9180,2601,9242,2619,9323,2640,9401,2649,9422,2649,9484,2643,9556,2622,9615,2593,9674,2547,9705,2517,9720,2502,9735,2488,9749,2474,9762,2462,9773,2451,9817,2383,9842,2324,9853,2293,9859,2275,9883,2214,9909,2158,9927,2126,9937,2109,9968,2054,9996,2001,10005,1983,10037,1929,10071,1877,10123,1812,10168,1765,10222,1716,10287,1672,10341,1640,10399,1612,10460,1588,10528,1568,10595,1558,10676,1553,10696,1552e" filled="false" stroked="true" strokeweight="1.509pt" strokecolor="#231f20">
                <v:path arrowok="t"/>
              </v:shape>
            </v:group>
            <v:group style="position:absolute;left:8500;top:1659;width:786;height:195" coordorigin="8500,1659" coordsize="786,195">
              <v:shape style="position:absolute;left:8500;top:1659;width:786;height:195" coordorigin="8500,1659" coordsize="786,195" path="m8500,1659l9286,1659,9286,1853,8500,1853,8500,1659xe" filled="true" fillcolor="#ffffff" stroked="false">
                <v:path arrowok="t"/>
                <v:fill type="solid"/>
              </v:shape>
            </v:group>
            <v:group style="position:absolute;left:7845;top:1315;width:2851;height:861" coordorigin="7845,1315" coordsize="2851,861">
              <v:shape style="position:absolute;left:7845;top:1315;width:2851;height:861" coordorigin="7845,1315" coordsize="2851,861" path="m7845,2175l8073,2140,8090,2138,8109,2135,8172,2125,8234,2115,8478,2070,8554,2054,8617,2040,8725,2012,8801,1990,8862,1970,8948,1938,9021,1909,9081,1885,9309,1791,9382,1760,9441,1735,9539,1691,9610,1658,9668,1630,9761,1583,9776,1575,9793,1567,9850,1538,9906,1509,9963,1481,10034,1447,10093,1422,10161,1395,10181,1388,10203,1380,10264,1357,10295,1345,10314,1339,10375,1324,10436,1318,10498,1315,10516,1315,10538,1315,10601,1326,10658,1349,10681,1361,10696,1369e" filled="false" stroked="true" strokeweight="1.509pt" strokecolor="#231f2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391.985504pt;margin-top:27.501406pt;width:143.6pt;height:144.25pt;mso-position-horizontal-relative:page;mso-position-vertical-relative:paragraph;z-index:20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554"/>
                    <w:gridCol w:w="352"/>
                    <w:gridCol w:w="229"/>
                    <w:gridCol w:w="185"/>
                    <w:gridCol w:w="167"/>
                    <w:gridCol w:w="141"/>
                    <w:gridCol w:w="132"/>
                    <w:gridCol w:w="97"/>
                    <w:gridCol w:w="97"/>
                    <w:gridCol w:w="571"/>
                    <w:gridCol w:w="334"/>
                  </w:tblGrid>
                  <w:tr>
                    <w:trPr>
                      <w:trHeight w:val="373" w:hRule="exact"/>
                    </w:trPr>
                    <w:tc>
                      <w:tcPr>
                        <w:tcW w:w="55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5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2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8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05" w:type="dxa"/>
                        <w:gridSpan w:val="2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pStyle w:val="TableParagraph"/>
                          <w:spacing w:line="240" w:lineRule="auto" w:before="107"/>
                          <w:ind w:left="96" w:right="0"/>
                          <w:jc w:val="left"/>
                          <w:rPr>
                            <w:rFonts w:ascii="Arial" w:hAnsi="Arial" w:cs="Arial" w:eastAsia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2"/>
                          </w:rPr>
                          <w:t>V</w:t>
                        </w:r>
                        <w:r>
                          <w:rPr>
                            <w:rFonts w:ascii="Arial"/>
                            <w:color w:val="231F20"/>
                            <w:sz w:val="10"/>
                          </w:rPr>
                          <w:t>CC</w:t>
                        </w:r>
                        <w:r>
                          <w:rPr>
                            <w:rFonts w:ascii="Arial"/>
                            <w:color w:val="231F20"/>
                            <w:spacing w:val="5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color w:val="231F20"/>
                            <w:sz w:val="12"/>
                          </w:rPr>
                          <w:t>= 5.0 V</w:t>
                        </w:r>
                        <w:r>
                          <w:rPr>
                            <w:rFonts w:ascii="Arial"/>
                            <w:sz w:val="12"/>
                          </w:rPr>
                        </w: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tcW w:w="55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5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2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8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364" w:hRule="exact"/>
                    </w:trPr>
                    <w:tc>
                      <w:tcPr>
                        <w:tcW w:w="55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5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2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8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06" w:hRule="exact"/>
                    </w:trPr>
                    <w:tc>
                      <w:tcPr>
                        <w:tcW w:w="554" w:type="dxa"/>
                        <w:vMerge w:val="restart"/>
                        <w:tcBorders>
                          <w:top w:val="single" w:sz="4" w:space="0" w:color="231F20"/>
                          <w:left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32" w:type="dxa"/>
                        <w:gridSpan w:val="4"/>
                        <w:tcBorders>
                          <w:top w:val="single" w:sz="4" w:space="0" w:color="231F20"/>
                          <w:left w:val="single" w:sz="4" w:space="0" w:color="231F20"/>
                          <w:bottom w:val="nil" w:sz="6" w:space="0" w:color="auto"/>
                          <w:right w:val="single" w:sz="4" w:space="0" w:color="231F20"/>
                        </w:tcBorders>
                      </w:tcPr>
                      <w:p>
                        <w:pPr>
                          <w:pStyle w:val="TableParagraph"/>
                          <w:spacing w:line="240" w:lineRule="auto" w:before="41"/>
                          <w:ind w:left="344" w:right="0"/>
                          <w:jc w:val="left"/>
                          <w:rPr>
                            <w:rFonts w:ascii="Arial" w:hAnsi="Arial" w:cs="Arial" w:eastAsia="Arial"/>
                            <w:sz w:val="10"/>
                            <w:szCs w:val="10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2"/>
                          </w:rPr>
                          <w:t>RL</w:t>
                        </w:r>
                        <w:r>
                          <w:rPr>
                            <w:rFonts w:ascii="Arial"/>
                            <w:color w:val="231F20"/>
                            <w:sz w:val="10"/>
                          </w:rPr>
                          <w:t>OUT</w:t>
                        </w:r>
                        <w:r>
                          <w:rPr>
                            <w:rFonts w:ascii="Arial"/>
                            <w:sz w:val="10"/>
                          </w:rPr>
                        </w:r>
                      </w:p>
                    </w:tc>
                    <w:tc>
                      <w:tcPr>
                        <w:tcW w:w="141" w:type="dxa"/>
                        <w:vMerge w:val="restart"/>
                        <w:tcBorders>
                          <w:top w:val="single" w:sz="4" w:space="0" w:color="231F20"/>
                          <w:left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2" w:type="dxa"/>
                        <w:vMerge w:val="restart"/>
                        <w:tcBorders>
                          <w:top w:val="single" w:sz="4" w:space="0" w:color="231F20"/>
                          <w:left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vMerge w:val="restart"/>
                        <w:tcBorders>
                          <w:top w:val="single" w:sz="4" w:space="0" w:color="231F20"/>
                          <w:left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vMerge w:val="restart"/>
                        <w:tcBorders>
                          <w:top w:val="single" w:sz="4" w:space="0" w:color="231F20"/>
                          <w:left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71" w:type="dxa"/>
                        <w:vMerge w:val="restart"/>
                        <w:tcBorders>
                          <w:top w:val="single" w:sz="4" w:space="0" w:color="231F20"/>
                          <w:left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4" w:type="dxa"/>
                        <w:vMerge w:val="restart"/>
                        <w:tcBorders>
                          <w:top w:val="single" w:sz="4" w:space="0" w:color="231F20"/>
                          <w:left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149" w:hRule="exact"/>
                    </w:trPr>
                    <w:tc>
                      <w:tcPr>
                        <w:tcW w:w="554" w:type="dxa"/>
                        <w:vMerge/>
                        <w:tcBorders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52" w:type="dxa"/>
                        <w:tcBorders>
                          <w:top w:val="nil" w:sz="6" w:space="0" w:color="auto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29" w:type="dxa"/>
                        <w:tcBorders>
                          <w:top w:val="nil" w:sz="6" w:space="0" w:color="auto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85" w:type="dxa"/>
                        <w:tcBorders>
                          <w:top w:val="nil" w:sz="6" w:space="0" w:color="auto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7" w:type="dxa"/>
                        <w:tcBorders>
                          <w:top w:val="nil" w:sz="6" w:space="0" w:color="auto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1" w:type="dxa"/>
                        <w:vMerge/>
                        <w:tcBorders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2" w:type="dxa"/>
                        <w:vMerge/>
                        <w:tcBorders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vMerge/>
                        <w:tcBorders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vMerge/>
                        <w:tcBorders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71" w:type="dxa"/>
                        <w:vMerge/>
                        <w:tcBorders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4" w:type="dxa"/>
                        <w:vMerge/>
                        <w:tcBorders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364" w:hRule="exact"/>
                    </w:trPr>
                    <w:tc>
                      <w:tcPr>
                        <w:tcW w:w="55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5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2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8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pStyle w:val="TableParagraph"/>
                          <w:spacing w:line="240" w:lineRule="auto" w:before="82"/>
                          <w:ind w:left="218" w:right="0"/>
                          <w:jc w:val="left"/>
                          <w:rPr>
                            <w:rFonts w:ascii="Arial" w:hAnsi="Arial" w:cs="Arial" w:eastAsia="Arial"/>
                            <w:sz w:val="10"/>
                            <w:szCs w:val="10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2"/>
                          </w:rPr>
                          <w:t>RL</w:t>
                        </w:r>
                        <w:r>
                          <w:rPr>
                            <w:rFonts w:ascii="Arial"/>
                            <w:color w:val="231F20"/>
                            <w:sz w:val="10"/>
                          </w:rPr>
                          <w:t>IN</w:t>
                        </w:r>
                        <w:r>
                          <w:rPr>
                            <w:rFonts w:ascii="Arial"/>
                            <w:sz w:val="10"/>
                          </w:rPr>
                        </w:r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364" w:hRule="exact"/>
                    </w:trPr>
                    <w:tc>
                      <w:tcPr>
                        <w:tcW w:w="55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5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2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8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tcW w:w="55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5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2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8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345" w:hRule="exact"/>
                    </w:trPr>
                    <w:tc>
                      <w:tcPr>
                        <w:tcW w:w="55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5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2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8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3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Arial"/>
          <w:b/>
          <w:color w:val="231F20"/>
          <w:sz w:val="16"/>
        </w:rPr>
        <w:t>INPUT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RETURN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LOSS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AND</w:t>
      </w:r>
      <w:r>
        <w:rPr>
          <w:rFonts w:ascii="Arial"/>
          <w:b/>
          <w:color w:val="231F20"/>
          <w:sz w:val="16"/>
        </w:rPr>
        <w:t> OUTPUT RETURN LOSS vs. FREQUENCY</w:t>
      </w:r>
      <w:r>
        <w:rPr>
          <w:rFonts w:ascii="Arial"/>
          <w:sz w:val="16"/>
        </w:rPr>
      </w:r>
    </w:p>
    <w:p>
      <w:pPr>
        <w:spacing w:after="0" w:line="250" w:lineRule="auto"/>
        <w:jc w:val="left"/>
        <w:rPr>
          <w:rFonts w:ascii="Arial" w:hAnsi="Arial" w:cs="Arial" w:eastAsia="Arial"/>
          <w:sz w:val="16"/>
          <w:szCs w:val="16"/>
        </w:rPr>
        <w:sectPr>
          <w:type w:val="continuous"/>
          <w:pgSz w:w="12240" w:h="15840"/>
          <w:pgMar w:top="660" w:bottom="280" w:left="240" w:right="0"/>
          <w:cols w:num="4" w:equalWidth="0">
            <w:col w:w="1755" w:space="40"/>
            <w:col w:w="2586" w:space="1386"/>
            <w:col w:w="1755" w:space="40"/>
            <w:col w:w="4438"/>
          </w:cols>
        </w:sect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21"/>
          <w:szCs w:val="21"/>
        </w:rPr>
      </w:pPr>
    </w:p>
    <w:p>
      <w:pPr>
        <w:spacing w:after="0" w:line="240" w:lineRule="auto"/>
        <w:rPr>
          <w:rFonts w:ascii="Arial" w:hAnsi="Arial" w:cs="Arial" w:eastAsia="Arial"/>
          <w:sz w:val="21"/>
          <w:szCs w:val="21"/>
        </w:rPr>
        <w:sectPr>
          <w:pgSz w:w="12240" w:h="15840"/>
          <w:pgMar w:header="391" w:footer="1394" w:top="680" w:bottom="1580" w:left="240" w:right="0"/>
        </w:sectPr>
      </w:pPr>
    </w:p>
    <w:p>
      <w:pPr>
        <w:spacing w:before="74"/>
        <w:ind w:left="744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 w:hAnsi="Arial" w:cs="Arial" w:eastAsia="Arial"/>
          <w:b/>
          <w:bCs/>
          <w:color w:val="231F20"/>
          <w:sz w:val="20"/>
          <w:szCs w:val="20"/>
        </w:rPr>
        <w:t>TYPICAL PERFORMANCE CURVES</w:t>
      </w:r>
      <w:r>
        <w:rPr>
          <w:rFonts w:ascii="Arial" w:hAnsi="Arial" w:cs="Arial" w:eastAsia="Arial"/>
          <w:b/>
          <w:bCs/>
          <w:color w:val="231F20"/>
          <w:spacing w:val="-1"/>
          <w:sz w:val="20"/>
          <w:szCs w:val="20"/>
        </w:rPr>
        <w:t> </w:t>
      </w:r>
      <w:r>
        <w:rPr>
          <w:rFonts w:ascii="Arial" w:hAnsi="Arial" w:cs="Arial" w:eastAsia="Arial"/>
          <w:color w:val="231F20"/>
          <w:sz w:val="16"/>
          <w:szCs w:val="16"/>
        </w:rPr>
        <w:t>(T</w:t>
      </w:r>
      <w:r>
        <w:rPr>
          <w:rFonts w:ascii="Arial" w:hAnsi="Arial" w:cs="Arial" w:eastAsia="Arial"/>
          <w:color w:val="231F20"/>
          <w:sz w:val="12"/>
          <w:szCs w:val="12"/>
        </w:rPr>
        <w:t>A</w:t>
      </w:r>
      <w:r>
        <w:rPr>
          <w:rFonts w:ascii="Arial" w:hAnsi="Arial" w:cs="Arial" w:eastAsia="Arial"/>
          <w:color w:val="231F20"/>
          <w:spacing w:val="11"/>
          <w:sz w:val="12"/>
          <w:szCs w:val="12"/>
        </w:rPr>
        <w:t> </w:t>
      </w:r>
      <w:r>
        <w:rPr>
          <w:rFonts w:ascii="Arial" w:hAnsi="Arial" w:cs="Arial" w:eastAsia="Arial"/>
          <w:color w:val="231F20"/>
          <w:sz w:val="16"/>
          <w:szCs w:val="16"/>
        </w:rPr>
        <w:t>= </w:t>
      </w:r>
      <w:r>
        <w:rPr>
          <w:rFonts w:ascii="Arial" w:hAnsi="Arial" w:cs="Arial" w:eastAsia="Arial"/>
          <w:color w:val="231F20"/>
          <w:spacing w:val="-1"/>
          <w:sz w:val="16"/>
          <w:szCs w:val="16"/>
        </w:rPr>
        <w:t>25</w:t>
      </w:r>
      <w:r>
        <w:rPr>
          <w:rFonts w:ascii="Symbol" w:hAnsi="Symbol" w:cs="Symbol" w:eastAsia="Symbol"/>
          <w:color w:val="231F20"/>
          <w:spacing w:val="-1"/>
          <w:sz w:val="16"/>
          <w:szCs w:val="16"/>
        </w:rPr>
        <w:t></w:t>
      </w:r>
      <w:r>
        <w:rPr>
          <w:rFonts w:ascii="Arial" w:hAnsi="Arial" w:cs="Arial" w:eastAsia="Arial"/>
          <w:color w:val="231F20"/>
          <w:spacing w:val="-1"/>
          <w:sz w:val="16"/>
          <w:szCs w:val="16"/>
        </w:rPr>
        <w:t>C)</w:t>
      </w:r>
      <w:r>
        <w:rPr>
          <w:rFonts w:ascii="Arial" w:hAnsi="Arial" w:cs="Arial" w:eastAsia="Arial"/>
          <w:sz w:val="16"/>
          <w:szCs w:val="16"/>
        </w:rPr>
      </w:r>
    </w:p>
    <w:p>
      <w:pPr>
        <w:pStyle w:val="Heading4"/>
        <w:spacing w:line="250" w:lineRule="auto" w:before="69"/>
        <w:ind w:left="2468" w:right="947"/>
        <w:jc w:val="center"/>
        <w:rPr>
          <w:b w:val="0"/>
          <w:bCs w:val="0"/>
        </w:rPr>
      </w:pPr>
      <w:r>
        <w:rPr>
          <w:color w:val="231F20"/>
        </w:rPr>
        <w:t>UPC2711TB OUTPUT POWER vs.</w:t>
      </w:r>
      <w:r>
        <w:rPr>
          <w:b w:val="0"/>
        </w:rPr>
      </w:r>
    </w:p>
    <w:p>
      <w:pPr>
        <w:spacing w:before="0"/>
        <w:ind w:left="1521" w:right="0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INPUT POWER VOLTAGE</w:t>
      </w:r>
      <w:r>
        <w:rPr>
          <w:rFonts w:ascii="Arial"/>
          <w:sz w:val="16"/>
        </w:rPr>
      </w:r>
    </w:p>
    <w:p>
      <w:pPr>
        <w:spacing w:before="81"/>
        <w:ind w:left="166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102.814003pt;margin-top:7.763834pt;width:145.4pt;height:144.050pt;mso-position-horizontal-relative:page;mso-position-vertical-relative:paragraph;z-index:-145144" coordorigin="2056,155" coordsize="2908,2881">
            <v:group style="position:absolute;left:3443;top:490;width:188;height:174" coordorigin="3443,490" coordsize="188,174">
              <v:shape style="position:absolute;left:3443;top:490;width:188;height:174" coordorigin="3443,490" coordsize="188,174" path="m3631,663l3443,490e" filled="false" stroked="true" strokeweight=".376pt" strokecolor="#231f20">
                <v:path arrowok="t"/>
              </v:shape>
            </v:group>
            <v:group style="position:absolute;left:3606;top:639;width:51;height:49" coordorigin="3606,639" coordsize="51,49">
              <v:shape style="position:absolute;left:3606;top:639;width:51;height:49" coordorigin="3606,639" coordsize="51,49" path="m3634,639l3629,662,3606,669,3657,688,3634,639xe" filled="true" fillcolor="#231f20" stroked="false">
                <v:path arrowok="t"/>
                <v:fill type="solid"/>
              </v:shape>
            </v:group>
            <v:group style="position:absolute;left:3606;top:639;width:51;height:49" coordorigin="3606,639" coordsize="51,49">
              <v:shape style="position:absolute;left:3606;top:639;width:51;height:49" coordorigin="3606,639" coordsize="51,49" path="m3657,688l3606,669,3629,662,3634,639,3657,688xe" filled="false" stroked="true" strokeweight=".376pt" strokecolor="#231f20">
                <v:path arrowok="t"/>
              </v:shape>
            </v:group>
            <v:group style="position:absolute;left:4389;top:596;width:2;height:256" coordorigin="4389,596" coordsize="2,256">
              <v:shape style="position:absolute;left:4389;top:596;width:2;height:256" coordorigin="4389,596" coordsize="1,256" path="m4389,596l4389,852e" filled="false" stroked="true" strokeweight=".376pt" strokecolor="#231f20">
                <v:path arrowok="t"/>
              </v:shape>
            </v:group>
            <v:group style="position:absolute;left:4369;top:561;width:41;height:51" coordorigin="4369,561" coordsize="41,51">
              <v:shape style="position:absolute;left:4369;top:561;width:41;height:51" coordorigin="4369,561" coordsize="41,51" path="m4388,561l4369,611,4389,599,4404,599,4388,561xe" filled="true" fillcolor="#231f20" stroked="false">
                <v:path arrowok="t"/>
                <v:fill type="solid"/>
              </v:shape>
              <v:shape style="position:absolute;left:4369;top:561;width:41;height:51" coordorigin="4369,561" coordsize="41,51" path="m4404,599l4389,599,4409,610,4404,599xe" filled="true" fillcolor="#231f20" stroked="false">
                <v:path arrowok="t"/>
                <v:fill type="solid"/>
              </v:shape>
            </v:group>
            <v:group style="position:absolute;left:2061;top:160;width:2892;height:2871" coordorigin="2061,160" coordsize="2892,2871">
              <v:shape style="position:absolute;left:2061;top:160;width:2892;height:2871" coordorigin="2061,160" coordsize="2892,2871" path="m2061,3031l4953,3031,4953,160,2061,160,2061,3031xe" filled="false" stroked="true" strokeweight=".502pt" strokecolor="#231f20">
                <v:path arrowok="t"/>
              </v:shape>
            </v:group>
            <v:group style="position:absolute;left:2430;top:169;width:2;height:39" coordorigin="2430,169" coordsize="2,39">
              <v:shape style="position:absolute;left:2430;top:169;width:2;height:39" coordorigin="2430,169" coordsize="0,39" path="m2430,169l2430,207e" filled="false" stroked="true" strokeweight=".502pt" strokecolor="#231f20">
                <v:path arrowok="t"/>
              </v:shape>
            </v:group>
            <v:group style="position:absolute;left:2430;top:401;width:2;height:2630" coordorigin="2430,401" coordsize="2,2630">
              <v:shape style="position:absolute;left:2430;top:401;width:2;height:2630" coordorigin="2430,401" coordsize="0,2630" path="m2430,401l2430,3031e" filled="false" stroked="true" strokeweight=".502pt" strokecolor="#231f20">
                <v:path arrowok="t"/>
              </v:shape>
            </v:group>
            <v:group style="position:absolute;left:2774;top:169;width:2;height:39" coordorigin="2774,169" coordsize="2,39">
              <v:shape style="position:absolute;left:2774;top:169;width:2;height:39" coordorigin="2774,169" coordsize="0,39" path="m2774,169l2774,207e" filled="false" stroked="true" strokeweight=".502pt" strokecolor="#231f20">
                <v:path arrowok="t"/>
              </v:shape>
            </v:group>
            <v:group style="position:absolute;left:2774;top:401;width:2;height:2630" coordorigin="2774,401" coordsize="2,2630">
              <v:shape style="position:absolute;left:2774;top:401;width:2;height:2630" coordorigin="2774,401" coordsize="0,2630" path="m2774,401l2774,3031e" filled="false" stroked="true" strokeweight=".502pt" strokecolor="#231f20">
                <v:path arrowok="t"/>
              </v:shape>
            </v:group>
            <v:group style="position:absolute;left:3151;top:169;width:2;height:2862" coordorigin="3151,169" coordsize="2,2862">
              <v:shape style="position:absolute;left:3151;top:169;width:2;height:2862" coordorigin="3151,169" coordsize="0,2862" path="m3151,169l3151,3031e" filled="false" stroked="true" strokeweight=".502pt" strokecolor="#231f20">
                <v:path arrowok="t"/>
              </v:shape>
            </v:group>
            <v:group style="position:absolute;left:3494;top:169;width:2;height:115" coordorigin="3494,169" coordsize="2,115">
              <v:shape style="position:absolute;left:3494;top:169;width:2;height:115" coordorigin="3494,169" coordsize="0,115" path="m3494,169l3494,284e" filled="false" stroked="true" strokeweight=".502pt" strokecolor="#231f20">
                <v:path arrowok="t"/>
              </v:shape>
            </v:group>
            <v:group style="position:absolute;left:3494;top:478;width:2;height:2554" coordorigin="3494,478" coordsize="2,2554">
              <v:shape style="position:absolute;left:3494;top:478;width:2;height:2554" coordorigin="3494,478" coordsize="0,2554" path="m3494,478l3494,3031e" filled="false" stroked="true" strokeweight=".502pt" strokecolor="#231f20">
                <v:path arrowok="t"/>
              </v:shape>
            </v:group>
            <v:group style="position:absolute;left:3863;top:169;width:2;height:1045" coordorigin="3863,169" coordsize="2,1045">
              <v:shape style="position:absolute;left:3863;top:169;width:2;height:1045" coordorigin="3863,169" coordsize="0,1045" path="m3863,169l3863,1214e" filled="false" stroked="true" strokeweight=".502pt" strokecolor="#231f20">
                <v:path arrowok="t"/>
              </v:shape>
            </v:group>
            <v:group style="position:absolute;left:3863;top:1408;width:2;height:1624" coordorigin="3863,1408" coordsize="2,1624">
              <v:shape style="position:absolute;left:3863;top:1408;width:2;height:1624" coordorigin="3863,1408" coordsize="0,1624" path="m3863,1408l3863,3031e" filled="false" stroked="true" strokeweight=".502pt" strokecolor="#231f20">
                <v:path arrowok="t"/>
              </v:shape>
            </v:group>
            <v:group style="position:absolute;left:4241;top:169;width:2;height:697" coordorigin="4241,169" coordsize="2,697">
              <v:shape style="position:absolute;left:4241;top:169;width:2;height:697" coordorigin="4241,169" coordsize="0,697" path="m4241,169l4241,866e" filled="false" stroked="true" strokeweight=".502pt" strokecolor="#231f20">
                <v:path arrowok="t"/>
              </v:shape>
            </v:group>
            <v:group style="position:absolute;left:4241;top:1060;width:2;height:1972" coordorigin="4241,1060" coordsize="2,1972">
              <v:shape style="position:absolute;left:4241;top:1060;width:2;height:1972" coordorigin="4241,1060" coordsize="0,1972" path="m4241,1060l4241,3031e" filled="false" stroked="true" strokeweight=".502pt" strokecolor="#231f20">
                <v:path arrowok="t"/>
              </v:shape>
            </v:group>
            <v:group style="position:absolute;left:4584;top:169;width:2;height:697" coordorigin="4584,169" coordsize="2,697">
              <v:shape style="position:absolute;left:4584;top:169;width:2;height:697" coordorigin="4584,169" coordsize="0,697" path="m4584,169l4584,866e" filled="false" stroked="true" strokeweight=".502pt" strokecolor="#231f20">
                <v:path arrowok="t"/>
              </v:shape>
            </v:group>
            <v:group style="position:absolute;left:4584;top:1060;width:2;height:1972" coordorigin="4584,1060" coordsize="2,1972">
              <v:shape style="position:absolute;left:4584;top:1060;width:2;height:1972" coordorigin="4584,1060" coordsize="0,1972" path="m4584,1060l4584,3031e" filled="false" stroked="true" strokeweight=".502pt" strokecolor="#231f20">
                <v:path arrowok="t"/>
              </v:shape>
            </v:group>
            <v:group style="position:absolute;left:2061;top:731;width:2888;height:2" coordorigin="2061,731" coordsize="2888,2">
              <v:shape style="position:absolute;left:2061;top:731;width:2888;height:2" coordorigin="2061,731" coordsize="2888,0" path="m2061,731l4948,731e" filled="false" stroked="true" strokeweight=".502pt" strokecolor="#231f20">
                <v:path arrowok="t"/>
              </v:shape>
            </v:group>
            <v:group style="position:absolute;left:4001;top:1310;width:945;height:2" coordorigin="4001,1310" coordsize="945,2">
              <v:shape style="position:absolute;left:4001;top:1310;width:945;height:2" coordorigin="4001,1310" coordsize="945,0" path="m4001,1310l4945,1310e" filled="false" stroked="true" strokeweight=".502pt" strokecolor="#231f20">
                <v:path arrowok="t"/>
              </v:shape>
            </v:group>
            <v:group style="position:absolute;left:2061;top:1310;width:1546;height:2" coordorigin="2061,1310" coordsize="1546,2">
              <v:shape style="position:absolute;left:2061;top:1310;width:1546;height:2" coordorigin="2061,1310" coordsize="1546,0" path="m2061,1310l3607,1310e" filled="false" stroked="true" strokeweight=".502pt" strokecolor="#231f20">
                <v:path arrowok="t"/>
              </v:shape>
            </v:group>
            <v:group style="position:absolute;left:2061;top:1881;width:2884;height:2" coordorigin="2061,1881" coordsize="2884,2">
              <v:shape style="position:absolute;left:2061;top:1881;width:2884;height:2" coordorigin="2061,1881" coordsize="2884,0" path="m2061,1881l4945,1881e" filled="false" stroked="true" strokeweight=".502pt" strokecolor="#231f20">
                <v:path arrowok="t"/>
              </v:shape>
            </v:group>
            <v:group style="position:absolute;left:2061;top:2460;width:2884;height:2" coordorigin="2061,2460" coordsize="2884,2">
              <v:shape style="position:absolute;left:2061;top:2460;width:2884;height:2" coordorigin="2061,2460" coordsize="2884,0" path="m2061,2460l4945,2460e" filled="false" stroked="true" strokeweight=".502pt" strokecolor="#231f20">
                <v:path arrowok="t"/>
              </v:shape>
            </v:group>
            <v:group style="position:absolute;left:2379;top:363;width:2570;height:2279" coordorigin="2379,363" coordsize="2570,2279">
              <v:shape style="position:absolute;left:2379;top:363;width:2570;height:2279" coordorigin="2379,363" coordsize="2570,2279" path="m4949,441l4891,423,4817,408,4754,397,4693,386,4615,374,4537,366,4472,363,4452,363,4433,363,4365,367,4302,374,4239,384,4166,401,4105,420,4046,443,3953,487,3885,526,3831,562,3691,675,3634,729,3589,775,3445,951,3398,1013,3360,1065,3182,1327,3138,1392,3102,1445,2906,1743,2864,1809,2831,1864,2565,2336,2557,2352,2526,2404,2493,2460,2463,2508,2379,2641e" filled="false" stroked="true" strokeweight="1.505pt" strokecolor="#231f20">
                <v:path arrowok="t"/>
              </v:shape>
            </v:group>
            <v:group style="position:absolute;left:2393;top:544;width:2552;height:2143" coordorigin="2393,544" coordsize="2552,2143">
              <v:shape style="position:absolute;left:2393;top:544;width:2552;height:2143" coordorigin="2393,544" coordsize="2552,2143" path="m4945,634l4924,629,4909,625,4891,621,4869,615,4804,600,4734,584,4674,573,4613,562,4547,552,4484,546,4433,544,4417,544,4337,548,4273,553,4198,562,4118,577,4056,595,3987,623,3932,653,3879,686,3833,718,3817,730,3766,767,3715,804,3699,815,3683,827,3634,867,3588,911,3543,960,3532,974,3520,989,3479,1037,3437,1085,3381,1146,3358,1171,3315,1220,3305,1236,3295,1251,3249,1316,3206,1373,3199,1383,3188,1398,3152,1448,3115,1500,3016,1644,2973,1709,2938,1764,2909,1813,2393,2686e" filled="false" stroked="true" strokeweight="1.505pt" strokecolor="#231f20">
                <v:path arrowok="t"/>
              </v:shape>
            </v:group>
            <v:group style="position:absolute;left:2422;top:727;width:2522;height:1984" coordorigin="2422,727" coordsize="2522,1984">
              <v:shape style="position:absolute;left:2422;top:727;width:2522;height:1984" coordorigin="2422,727" coordsize="2522,1984" path="m4944,896l4877,861,4836,848,4817,841,4758,821,4684,799,4623,784,4561,770,4499,756,4427,741,4365,734,4303,729,4259,727,4242,727,4180,732,4114,743,4047,763,3980,795,3920,826,3743,932,3678,976,3626,1014,3533,1093,3476,1147,3431,1194,3335,1306,3286,1366,3246,1417,3198,1478,3151,1540,3112,1592,3066,1654,3031,1704,2994,1757,2923,1866,2881,1932,2847,1987,2817,2036,2422,2711e" filled="false" stroked="true" strokeweight="1.505pt" strokecolor="#231f20">
                <v:path arrowok="t"/>
              </v:shape>
            </v:group>
            <v:group style="position:absolute;left:3974;top:866;width:803;height:194" coordorigin="3974,866" coordsize="803,194">
              <v:shape style="position:absolute;left:3974;top:866;width:803;height:194" coordorigin="3974,866" coordsize="803,194" path="m3974,866l4776,866,4776,1060,3974,1060,3974,866xe" filled="true" fillcolor="#ffffff" stroked="false">
                <v:path arrowok="t"/>
                <v:fill type="solid"/>
              </v:shape>
            </v:group>
            <v:group style="position:absolute;left:2093;top:207;width:803;height:194" coordorigin="2093,207" coordsize="803,194">
              <v:shape style="position:absolute;left:2093;top:207;width:803;height:194" coordorigin="2093,207" coordsize="803,194" path="m2093,207l2895,207,2895,401,2093,401,2093,207xe" filled="true" fillcolor="#ffffff" stroked="false">
                <v:path arrowok="t"/>
                <v:fill type="solid"/>
              </v:shape>
            </v:group>
            <v:group style="position:absolute;left:3807;top:944;width:2;height:256" coordorigin="3807,944" coordsize="2,256">
              <v:shape style="position:absolute;left:3807;top:944;width:2;height:256" coordorigin="3807,944" coordsize="1,256" path="m3807,944l3807,1199e" filled="false" stroked="true" strokeweight=".376pt" strokecolor="#231f20">
                <v:path arrowok="t"/>
              </v:shape>
            </v:group>
            <v:group style="position:absolute;left:3787;top:908;width:41;height:51" coordorigin="3787,908" coordsize="41,51">
              <v:shape style="position:absolute;left:3787;top:908;width:41;height:51" coordorigin="3787,908" coordsize="41,51" path="m3806,908l3787,959,3807,947,3823,947,3806,908xe" filled="true" fillcolor="#231f20" stroked="false">
                <v:path arrowok="t"/>
                <v:fill type="solid"/>
              </v:shape>
              <v:shape style="position:absolute;left:3787;top:908;width:41;height:51" coordorigin="3787,908" coordsize="41,51" path="m3823,947l3807,947,3828,958,3823,947xe" filled="true" fillcolor="#231f20" stroked="false">
                <v:path arrowok="t"/>
                <v:fill type="solid"/>
              </v:shape>
            </v:group>
            <v:group style="position:absolute;left:3607;top:1214;width:395;height:194" coordorigin="3607,1214" coordsize="395,194">
              <v:shape style="position:absolute;left:3607;top:1214;width:395;height:194" coordorigin="3607,1214" coordsize="395,194" path="m3607,1214l4001,1214,4001,1408,3607,1408,3607,1214xe" filled="true" fillcolor="#ffffff" stroked="false">
                <v:path arrowok="t"/>
                <v:fill type="solid"/>
              </v:shape>
            </v:group>
            <v:group style="position:absolute;left:3179;top:284;width:395;height:194" coordorigin="3179,284" coordsize="395,194">
              <v:shape style="position:absolute;left:3179;top:284;width:395;height:194" coordorigin="3179,284" coordsize="395,194" path="m3179,284l3573,284,3573,478,3179,478,3179,284xe" filled="true" fillcolor="#ffffff" stroked="false">
                <v:path arrowok="t"/>
                <v:fill type="solid"/>
              </v:shape>
              <v:shape style="position:absolute;left:2183;top:257;width:613;height:121" type="#_x0000_t202" filled="false" stroked="false">
                <v:textbox inset="0,0,0,0">
                  <w:txbxContent>
                    <w:p>
                      <w:pPr>
                        <w:spacing w:line="12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f = 1.0 GHz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231;top:334;width:282;height:121" type="#_x0000_t202" filled="false" stroked="false">
                <v:textbox inset="0,0,0,0">
                  <w:txbxContent>
                    <w:p>
                      <w:pPr>
                        <w:spacing w:line="12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5.5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4033;top:915;width:644;height:121" type="#_x0000_t202" filled="false" stroked="false">
                <v:textbox inset="0,0,0,0">
                  <w:txbxContent>
                    <w:p>
                      <w:pPr>
                        <w:spacing w:line="12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5.0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659;top:1263;width:282;height:121" type="#_x0000_t202" filled="false" stroked="false">
                <v:textbox inset="0,0,0,0">
                  <w:txbxContent>
                    <w:p>
                      <w:pPr>
                        <w:spacing w:line="12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4.5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6"/>
          <w:szCs w:val="16"/>
        </w:rPr>
      </w:pPr>
      <w:r>
        <w:rPr/>
        <w:br w:type="column"/>
      </w:r>
      <w:r>
        <w:rPr>
          <w:rFonts w:ascii="Arial"/>
          <w:sz w:val="16"/>
        </w:rPr>
      </w:r>
    </w:p>
    <w:p>
      <w:pPr>
        <w:spacing w:line="240" w:lineRule="auto" w:before="6"/>
        <w:rPr>
          <w:rFonts w:ascii="Arial" w:hAnsi="Arial" w:cs="Arial" w:eastAsia="Arial"/>
          <w:sz w:val="16"/>
          <w:szCs w:val="16"/>
        </w:rPr>
      </w:pPr>
    </w:p>
    <w:p>
      <w:pPr>
        <w:pStyle w:val="Heading4"/>
        <w:spacing w:line="250" w:lineRule="auto"/>
        <w:ind w:left="1576" w:right="2190"/>
        <w:jc w:val="center"/>
        <w:rPr>
          <w:b w:val="0"/>
          <w:bCs w:val="0"/>
        </w:rPr>
      </w:pPr>
      <w:r>
        <w:rPr>
          <w:color w:val="231F20"/>
        </w:rPr>
        <w:t>UPC2711TB OUTPUT POWER vs.</w:t>
      </w:r>
      <w:r>
        <w:rPr>
          <w:b w:val="0"/>
        </w:rPr>
      </w:r>
    </w:p>
    <w:p>
      <w:pPr>
        <w:spacing w:before="0"/>
        <w:ind w:left="0" w:right="615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INPUT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POWER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AND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TEMPERATURE</w:t>
      </w:r>
      <w:r>
        <w:rPr>
          <w:rFonts w:ascii="Arial"/>
          <w:sz w:val="16"/>
        </w:rPr>
      </w:r>
    </w:p>
    <w:p>
      <w:pPr>
        <w:spacing w:before="81"/>
        <w:ind w:left="74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389.833496pt;margin-top:7.758306pt;width:146.1pt;height:144.5pt;mso-position-horizontal-relative:page;mso-position-vertical-relative:paragraph;z-index:-145048" coordorigin="7797,155" coordsize="2922,2890">
            <v:group style="position:absolute;left:9262;top:490;width:188;height:175" coordorigin="9262,490" coordsize="188,175">
              <v:shape style="position:absolute;left:9262;top:490;width:188;height:175" coordorigin="9262,490" coordsize="188,175" path="m9449,665l9262,490e" filled="false" stroked="true" strokeweight=".377pt" strokecolor="#231f20">
                <v:path arrowok="t"/>
              </v:shape>
            </v:group>
            <v:group style="position:absolute;left:9425;top:640;width:51;height:50" coordorigin="9425,640" coordsize="51,50">
              <v:shape style="position:absolute;left:9425;top:640;width:51;height:50" coordorigin="9425,640" coordsize="51,50" path="m9453,640l9447,663,9425,670,9475,689,9453,640xe" filled="true" fillcolor="#231f20" stroked="false">
                <v:path arrowok="t"/>
                <v:fill type="solid"/>
              </v:shape>
            </v:group>
            <v:group style="position:absolute;left:9425;top:640;width:51;height:50" coordorigin="9425,640" coordsize="51,50">
              <v:shape style="position:absolute;left:9425;top:640;width:51;height:50" coordorigin="9425,640" coordsize="51,50" path="m9475,689l9425,670,9447,663,9453,640,9475,689xe" filled="false" stroked="true" strokeweight=".377pt" strokecolor="#231f20">
                <v:path arrowok="t"/>
              </v:shape>
            </v:group>
            <v:group style="position:absolute;left:7802;top:160;width:2901;height:2879" coordorigin="7802,160" coordsize="2901,2879">
              <v:shape style="position:absolute;left:7802;top:160;width:2901;height:2879" coordorigin="7802,160" coordsize="2901,2879" path="m7802,3039l10702,3039,10702,160,7802,160,7802,3039xe" filled="false" stroked="true" strokeweight=".503pt" strokecolor="#231f20">
                <v:path arrowok="t"/>
              </v:shape>
            </v:group>
            <v:group style="position:absolute;left:8172;top:169;width:2;height:39" coordorigin="8172,169" coordsize="2,39">
              <v:shape style="position:absolute;left:8172;top:169;width:2;height:39" coordorigin="8172,169" coordsize="0,39" path="m8172,169l8172,207e" filled="false" stroked="true" strokeweight=".503pt" strokecolor="#231f20">
                <v:path arrowok="t"/>
              </v:shape>
            </v:group>
            <v:group style="position:absolute;left:8172;top:570;width:2;height:2471" coordorigin="8172,570" coordsize="2,2471">
              <v:shape style="position:absolute;left:8172;top:570;width:2;height:2471" coordorigin="8172,570" coordsize="0,2471" path="m8172,570l8172,3040e" filled="false" stroked="true" strokeweight=".503pt" strokecolor="#231f20">
                <v:path arrowok="t"/>
              </v:shape>
            </v:group>
            <v:group style="position:absolute;left:8516;top:169;width:2;height:39" coordorigin="8516,169" coordsize="2,39">
              <v:shape style="position:absolute;left:8516;top:169;width:2;height:39" coordorigin="8516,169" coordsize="0,39" path="m8516,169l8516,207e" filled="false" stroked="true" strokeweight=".503pt" strokecolor="#231f20">
                <v:path arrowok="t"/>
              </v:shape>
            </v:group>
            <v:group style="position:absolute;left:8516;top:570;width:2;height:2471" coordorigin="8516,570" coordsize="2,2471">
              <v:shape style="position:absolute;left:8516;top:570;width:2;height:2471" coordorigin="8516,570" coordsize="0,2471" path="m8516,570l8516,3040e" filled="false" stroked="true" strokeweight=".503pt" strokecolor="#231f20">
                <v:path arrowok="t"/>
              </v:shape>
            </v:group>
            <v:group style="position:absolute;left:8895;top:169;width:2;height:2871" coordorigin="8895,169" coordsize="2,2871">
              <v:shape style="position:absolute;left:8895;top:169;width:2;height:2871" coordorigin="8895,169" coordsize="0,2871" path="m8895,169l8895,3040e" filled="false" stroked="true" strokeweight=".503pt" strokecolor="#231f20">
                <v:path arrowok="t"/>
              </v:shape>
            </v:group>
            <v:group style="position:absolute;left:9239;top:169;width:2;height:115" coordorigin="9239,169" coordsize="2,115">
              <v:shape style="position:absolute;left:9239;top:169;width:2;height:115" coordorigin="9239,169" coordsize="0,115" path="m9239,169l9239,284e" filled="false" stroked="true" strokeweight=".503pt" strokecolor="#231f20">
                <v:path arrowok="t"/>
              </v:shape>
            </v:group>
            <v:group style="position:absolute;left:9239;top:479;width:2;height:2561" coordorigin="9239,479" coordsize="2,2561">
              <v:shape style="position:absolute;left:9239;top:479;width:2;height:2561" coordorigin="9239,479" coordsize="0,2561" path="m9239,479l9239,3040e" filled="false" stroked="true" strokeweight=".503pt" strokecolor="#231f20">
                <v:path arrowok="t"/>
              </v:shape>
            </v:group>
            <v:group style="position:absolute;left:9609;top:169;width:2;height:974" coordorigin="9609,169" coordsize="2,974">
              <v:shape style="position:absolute;left:9609;top:169;width:2;height:974" coordorigin="9609,169" coordsize="0,974" path="m9609,169l9609,1143e" filled="false" stroked="true" strokeweight=".503pt" strokecolor="#231f20">
                <v:path arrowok="t"/>
              </v:shape>
            </v:group>
            <v:group style="position:absolute;left:9609;top:1338;width:2;height:1703" coordorigin="9609,1338" coordsize="2,1703">
              <v:shape style="position:absolute;left:9609;top:1338;width:2;height:1703" coordorigin="9609,1338" coordsize="0,1703" path="m9609,1338l9609,3040e" filled="false" stroked="true" strokeweight=".503pt" strokecolor="#231f20">
                <v:path arrowok="t"/>
              </v:shape>
            </v:group>
            <v:group style="position:absolute;left:9988;top:169;width:2;height:2871" coordorigin="9988,169" coordsize="2,2871">
              <v:shape style="position:absolute;left:9988;top:169;width:2;height:2871" coordorigin="9988,169" coordsize="0,2871" path="m9988,169l9988,3040e" filled="false" stroked="true" strokeweight=".503pt" strokecolor="#231f20">
                <v:path arrowok="t"/>
              </v:shape>
            </v:group>
            <v:group style="position:absolute;left:10332;top:169;width:2;height:974" coordorigin="10332,169" coordsize="2,974">
              <v:shape style="position:absolute;left:10332;top:169;width:2;height:974" coordorigin="10332,169" coordsize="0,974" path="m10332,169l10332,1143e" filled="false" stroked="true" strokeweight=".503pt" strokecolor="#231f20">
                <v:path arrowok="t"/>
              </v:shape>
            </v:group>
            <v:group style="position:absolute;left:10332;top:1338;width:2;height:1703" coordorigin="10332,1338" coordsize="2,1703">
              <v:shape style="position:absolute;left:10332;top:1338;width:2;height:1703" coordorigin="10332,1338" coordsize="0,1703" path="m10332,1338l10332,3040e" filled="false" stroked="true" strokeweight=".503pt" strokecolor="#231f20">
                <v:path arrowok="t"/>
              </v:shape>
            </v:group>
            <v:group style="position:absolute;left:7802;top:732;width:2896;height:2" coordorigin="7802,732" coordsize="2896,2">
              <v:shape style="position:absolute;left:7802;top:732;width:2896;height:2" coordorigin="7802,732" coordsize="2896,0" path="m7802,732l10698,732e" filled="false" stroked="true" strokeweight=".503pt" strokecolor="#231f20">
                <v:path arrowok="t"/>
              </v:shape>
            </v:group>
            <v:group style="position:absolute;left:7802;top:1314;width:2893;height:2" coordorigin="7802,1314" coordsize="2893,2">
              <v:shape style="position:absolute;left:7802;top:1314;width:2893;height:2" coordorigin="7802,1314" coordsize="2893,0" path="m7802,1314l10694,1314e" filled="false" stroked="true" strokeweight=".503pt" strokecolor="#231f20">
                <v:path arrowok="t"/>
              </v:shape>
            </v:group>
            <v:group style="position:absolute;left:7802;top:1886;width:2893;height:2" coordorigin="7802,1886" coordsize="2893,2">
              <v:shape style="position:absolute;left:7802;top:1886;width:2893;height:2" coordorigin="7802,1886" coordsize="2893,0" path="m7802,1886l10694,1886e" filled="false" stroked="true" strokeweight=".503pt" strokecolor="#231f20">
                <v:path arrowok="t"/>
              </v:shape>
            </v:group>
            <v:group style="position:absolute;left:7802;top:2467;width:2893;height:2" coordorigin="7802,2467" coordsize="2893,2">
              <v:shape style="position:absolute;left:7802;top:2467;width:2893;height:2" coordorigin="7802,2467" coordsize="2893,0" path="m7802,2467l10694,2467e" filled="false" stroked="true" strokeweight=".503pt" strokecolor="#231f20">
                <v:path arrowok="t"/>
              </v:shape>
            </v:group>
            <v:group style="position:absolute;left:7833;top:207;width:805;height:363" coordorigin="7833,207" coordsize="805,363">
              <v:shape style="position:absolute;left:7833;top:207;width:805;height:363" coordorigin="7833,207" coordsize="805,363" path="m7833,207l8638,207,8638,570,7833,570,7833,207xe" filled="true" fillcolor="#ffffff" stroked="false">
                <v:path arrowok="t"/>
                <v:fill type="solid"/>
              </v:shape>
            </v:group>
            <v:group style="position:absolute;left:9667;top:860;width:2;height:257" coordorigin="9667,860" coordsize="2,257">
              <v:shape style="position:absolute;left:9667;top:860;width:2;height:257" coordorigin="9667,860" coordsize="1,257" path="m9667,860l9668,1116e" filled="false" stroked="true" strokeweight=".377pt" strokecolor="#231f20">
                <v:path arrowok="t"/>
              </v:shape>
            </v:group>
            <v:group style="position:absolute;left:9647;top:824;width:41;height:51" coordorigin="9647,824" coordsize="41,51">
              <v:shape style="position:absolute;left:9647;top:824;width:41;height:51" coordorigin="9647,824" coordsize="41,51" path="m9666,824l9647,875,9667,862,9683,862,9666,824xe" filled="true" fillcolor="#231f20" stroked="false">
                <v:path arrowok="t"/>
                <v:fill type="solid"/>
              </v:shape>
              <v:shape style="position:absolute;left:9647;top:824;width:41;height:51" coordorigin="9647,824" coordsize="41,51" path="m9683,862l9667,862,9688,874,9683,862xe" filled="true" fillcolor="#231f20" stroked="false">
                <v:path arrowok="t"/>
                <v:fill type="solid"/>
              </v:shape>
            </v:group>
            <v:group style="position:absolute;left:8996;top:284;width:396;height:195" coordorigin="8996,284" coordsize="396,195">
              <v:shape style="position:absolute;left:8996;top:284;width:396;height:195" coordorigin="8996,284" coordsize="396,195" path="m8996,284l9392,284,9392,479,8996,479,8996,284xe" filled="true" fillcolor="#ffffff" stroked="false">
                <v:path arrowok="t"/>
                <v:fill type="solid"/>
              </v:shape>
            </v:group>
            <v:group style="position:absolute;left:9446;top:1143;width:396;height:195" coordorigin="9446,1143" coordsize="396,195">
              <v:shape style="position:absolute;left:9446;top:1143;width:396;height:195" coordorigin="9446,1143" coordsize="396,195" path="m9446,1143l9841,1143,9841,1338,9446,1338,9446,1143xe" filled="true" fillcolor="#ffffff" stroked="false">
                <v:path arrowok="t"/>
                <v:fill type="solid"/>
              </v:shape>
            </v:group>
            <v:group style="position:absolute;left:10498;top:751;width:2;height:396" coordorigin="10498,751" coordsize="2,396">
              <v:shape style="position:absolute;left:10498;top:751;width:2;height:396" coordorigin="10498,751" coordsize="1,396" path="m10498,751l10499,1146e" filled="false" stroked="true" strokeweight=".377pt" strokecolor="#231f20">
                <v:path arrowok="t"/>
              </v:shape>
            </v:group>
            <v:group style="position:absolute;left:10478;top:715;width:41;height:51" coordorigin="10478,715" coordsize="41,51">
              <v:shape style="position:absolute;left:10478;top:715;width:41;height:51" coordorigin="10478,715" coordsize="41,51" path="m10497,715l10478,766,10498,753,10514,753,10497,715xe" filled="true" fillcolor="#231f20" stroked="false">
                <v:path arrowok="t"/>
                <v:fill type="solid"/>
              </v:shape>
              <v:shape style="position:absolute;left:10478;top:715;width:41;height:51" coordorigin="10478,715" coordsize="41,51" path="m10514,753l10498,753,10519,765,10514,753xe" filled="true" fillcolor="#231f20" stroked="false">
                <v:path arrowok="t"/>
                <v:fill type="solid"/>
              </v:shape>
            </v:group>
            <v:group style="position:absolute;left:10277;top:1143;width:396;height:195" coordorigin="10277,1143" coordsize="396,195">
              <v:shape style="position:absolute;left:10277;top:1143;width:396;height:195" coordorigin="10277,1143" coordsize="396,195" path="m10277,1143l10672,1143,10672,1338,10277,1338,10277,1143xe" filled="true" fillcolor="#ffffff" stroked="false">
                <v:path arrowok="t"/>
                <v:fill type="solid"/>
              </v:shape>
            </v:group>
            <v:group style="position:absolute;left:10089;top:536;width:2;height:396" coordorigin="10089,536" coordsize="2,396">
              <v:shape style="position:absolute;left:10089;top:536;width:2;height:396" coordorigin="10089,536" coordsize="1,396" path="m10089,536l10089,932e" filled="false" stroked="true" strokeweight=".377pt" strokecolor="#231f20">
                <v:path arrowok="t"/>
              </v:shape>
            </v:group>
            <v:group style="position:absolute;left:10069;top:500;width:41;height:51" coordorigin="10069,500" coordsize="41,51">
              <v:shape style="position:absolute;left:10069;top:500;width:41;height:51" coordorigin="10069,500" coordsize="41,51" path="m10088,500l10069,551,10089,539,10105,539,10088,500xe" filled="true" fillcolor="#231f20" stroked="false">
                <v:path arrowok="t"/>
                <v:fill type="solid"/>
              </v:shape>
              <v:shape style="position:absolute;left:10069;top:500;width:41;height:51" coordorigin="10069,500" coordsize="41,51" path="m10105,539l10089,539,10110,550,10105,539xe" filled="true" fillcolor="#231f20" stroked="false">
                <v:path arrowok="t"/>
                <v:fill type="solid"/>
              </v:shape>
            </v:group>
            <v:group style="position:absolute;left:9867;top:928;width:565;height:232" coordorigin="9867,928" coordsize="565,232">
              <v:shape style="position:absolute;left:9867;top:928;width:565;height:232" coordorigin="9867,928" coordsize="565,232" path="m10431,928l9867,928,9867,1146,10431,1160,10431,928xe" filled="true" fillcolor="#ffffff" stroked="false">
                <v:path arrowok="t"/>
                <v:fill type="solid"/>
              </v:shape>
            </v:group>
            <v:group style="position:absolute;left:8090;top:395;width:2608;height:2335" coordorigin="8090,395" coordsize="2608,2335">
              <v:shape style="position:absolute;left:8090;top:395;width:2608;height:2335" coordorigin="8090,395" coordsize="2608,2335" path="m10698,487l10587,452,10512,431,10448,418,10372,406,10311,400,10247,396,10208,395,10188,395,10125,400,10062,409,9984,427,9910,451,9849,472,9766,505,9696,540,9642,575,9560,643,9504,697,9459,744,9403,808,9353,868,9311,918,9240,1007,9192,1070,9154,1122,9122,1169,8090,2730e" filled="false" stroked="true" strokeweight="1.509pt" strokecolor="#231f20">
                <v:path arrowok="t"/>
              </v:shape>
            </v:group>
            <v:group style="position:absolute;left:9177;top:495;width:1521;height:592" coordorigin="9177,495" coordsize="1521,592">
              <v:shape style="position:absolute;left:9177;top:495;width:1521;height:592" coordorigin="9177,495" coordsize="1521,592" path="m10698,653l10645,619,10577,587,10517,563,10459,542,10388,522,10326,509,10264,500,10198,495,10179,495,10158,495,10094,500,10016,514,9955,531,9895,551,9800,586,9727,618,9669,646,9599,685,9546,721,9498,758,9447,805,9402,850,9357,895,9344,909,9177,1086e" filled="false" stroked="true" strokeweight="1.509pt" strokecolor="#231f20">
                <v:path arrowok="t"/>
              </v:shape>
            </v:group>
            <v:group style="position:absolute;left:9231;top:635;width:1472;height:399" coordorigin="9231,635" coordsize="1472,399">
              <v:shape style="position:absolute;left:9231;top:635;width:1472;height:399" coordorigin="9231,635" coordsize="1472,399" path="m10703,940l10637,900,10581,869,10573,867,10551,860,10527,850,10504,839,10485,830,10474,824,10456,815,10395,789,10323,765,10261,755,10201,748,10141,746,10078,744,10041,744,10022,744,9959,747,9898,752,9819,765,9759,781,9691,807,9632,832,9559,864,9501,890,9429,923,9371,951,9315,982,9266,1012,9250,1022,9240,1029,9233,1032,9231,1033,9233,1032,9238,1027,9248,1019,9261,1009,9278,996,9298,980,9346,941,9360,930,9408,892,9459,853,9525,804,9592,762,9649,733,9732,702,9807,679,9869,663,9930,649,10009,639,10073,635,10093,635,10111,636,10171,641,10234,648,10311,659,10377,672,10440,688,10515,712,10575,740,10648,787,10669,804,10687,817,10699,826e" filled="false" stroked="true" strokeweight="1.509pt" strokecolor="#231f20">
                <v:path arrowok="t"/>
              </v:shape>
              <v:shape style="position:absolute;left:7892;top:257;width:646;height:267" type="#_x0000_t202" filled="false" stroked="false">
                <v:textbox inset="0,0,0,0">
                  <w:txbxContent>
                    <w:p>
                      <w:pPr>
                        <w:spacing w:line="123" w:lineRule="exact" w:before="0"/>
                        <w:ind w:left="31" w:right="0" w:hanging="32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5.0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  <w:p>
                      <w:pPr>
                        <w:spacing w:line="135" w:lineRule="exact" w:before="8"/>
                        <w:ind w:left="31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f = 1.0 GHz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8991;top:333;width:341;height:122" type="#_x0000_t202" filled="false" stroked="false">
                <v:textbox inset="0,0,0,0">
                  <w:txbxContent>
                    <w:p>
                      <w:pPr>
                        <w:spacing w:line="122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+85</w:t>
                      </w:r>
                      <w:r>
                        <w:rPr>
                          <w:rFonts w:ascii="Symbol" w:hAnsi="Symbol" w:cs="Symbol" w:eastAsia="Symbol"/>
                          <w:color w:val="231F20"/>
                          <w:sz w:val="12"/>
                          <w:szCs w:val="12"/>
                        </w:rPr>
                        <w:t>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9470;top:977;width:1141;height:337" type="#_x0000_t202" filled="false" stroked="false">
                <v:textbox inset="0,0,0,0">
                  <w:txbxContent>
                    <w:p>
                      <w:pPr>
                        <w:spacing w:line="125" w:lineRule="exact" w:before="0"/>
                        <w:ind w:left="122" w:right="0" w:firstLine="0"/>
                        <w:jc w:val="center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T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0"/>
                          <w:szCs w:val="10"/>
                        </w:rPr>
                        <w:t>A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5"/>
                          <w:sz w:val="10"/>
                          <w:szCs w:val="10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= +25</w:t>
                      </w:r>
                      <w:r>
                        <w:rPr>
                          <w:rFonts w:ascii="Symbol" w:hAnsi="Symbol" w:cs="Symbol" w:eastAsia="Symbol"/>
                          <w:color w:val="231F20"/>
                          <w:sz w:val="12"/>
                          <w:szCs w:val="12"/>
                        </w:rPr>
                        <w:t>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r>
                    </w:p>
                    <w:p>
                      <w:pPr>
                        <w:tabs>
                          <w:tab w:pos="830" w:val="left" w:leader="none"/>
                        </w:tabs>
                        <w:spacing w:line="144" w:lineRule="exact" w:before="67"/>
                        <w:ind w:left="0" w:right="0" w:firstLine="0"/>
                        <w:jc w:val="center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-40</w:t>
                      </w:r>
                      <w:r>
                        <w:rPr>
                          <w:rFonts w:ascii="Symbol" w:hAnsi="Symbol" w:cs="Symbol" w:eastAsia="Symbol"/>
                          <w:color w:val="231F20"/>
                          <w:sz w:val="12"/>
                          <w:szCs w:val="12"/>
                        </w:rPr>
                        <w:t>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C</w:t>
                        <w:tab/>
                        <w:t>-20</w:t>
                      </w:r>
                      <w:r>
                        <w:rPr>
                          <w:rFonts w:ascii="Symbol" w:hAnsi="Symbol" w:cs="Symbol" w:eastAsia="Symbol"/>
                          <w:color w:val="231F20"/>
                          <w:sz w:val="12"/>
                          <w:szCs w:val="12"/>
                        </w:rPr>
                        <w:t>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5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4991" w:space="1666"/>
            <w:col w:w="5343"/>
          </w:cols>
        </w:sect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after="0" w:line="240" w:lineRule="auto"/>
        <w:rPr>
          <w:rFonts w:ascii="Arial" w:hAnsi="Arial" w:cs="Arial" w:eastAsia="Arial"/>
          <w:sz w:val="20"/>
          <w:szCs w:val="20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line="240" w:lineRule="auto" w:before="7"/>
        <w:rPr>
          <w:rFonts w:ascii="Arial" w:hAnsi="Arial" w:cs="Arial" w:eastAsia="Arial"/>
          <w:sz w:val="17"/>
          <w:szCs w:val="17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75.337379pt;margin-top:-.988968pt;width:10.050pt;height:97.35pt;mso-position-horizontal-relative:page;mso-position-vertical-relative:paragraph;z-index:2776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Output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Power,</w:t>
                  </w:r>
                  <w:r>
                    <w:rPr>
                      <w:color w:val="231F20"/>
                      <w:spacing w:val="-1"/>
                    </w:rPr>
                    <w:t> P</w:t>
                  </w:r>
                  <w:r>
                    <w:rPr>
                      <w:color w:val="231F20"/>
                      <w:spacing w:val="-1"/>
                      <w:sz w:val="12"/>
                    </w:rPr>
                    <w:t>OUT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(dBm)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w w:val="95"/>
          <w:sz w:val="12"/>
        </w:rPr>
        <w:t>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7"/>
        <w:rPr>
          <w:rFonts w:ascii="Arial" w:hAnsi="Arial" w:cs="Arial" w:eastAsia="Arial"/>
          <w:sz w:val="15"/>
          <w:szCs w:val="15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2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5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-15</w:t>
      </w:r>
      <w:r>
        <w:rPr>
          <w:rFonts w:ascii="Arial"/>
          <w:sz w:val="12"/>
        </w:rPr>
      </w:r>
    </w:p>
    <w:p>
      <w:pPr>
        <w:spacing w:line="240" w:lineRule="auto" w:before="9"/>
        <w:rPr>
          <w:rFonts w:ascii="Arial" w:hAnsi="Arial" w:cs="Arial" w:eastAsia="Arial"/>
          <w:sz w:val="17"/>
          <w:szCs w:val="17"/>
        </w:rPr>
      </w:pPr>
      <w:r>
        <w:rPr/>
        <w:br w:type="column"/>
      </w:r>
      <w:r>
        <w:rPr>
          <w:rFonts w:ascii="Arial"/>
          <w:sz w:val="17"/>
        </w:rPr>
      </w:r>
    </w:p>
    <w:p>
      <w:pPr>
        <w:spacing w:before="0"/>
        <w:ind w:left="1534" w:right="4403" w:firstLine="0"/>
        <w:jc w:val="center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357.435669pt;margin-top:-1.592666pt;width:10.050pt;height:97.35pt;mso-position-horizontal-relative:page;mso-position-vertical-relative:paragraph;z-index:-144424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Output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Power,</w:t>
                  </w:r>
                  <w:r>
                    <w:rPr>
                      <w:color w:val="231F20"/>
                      <w:spacing w:val="-1"/>
                    </w:rPr>
                    <w:t> P</w:t>
                  </w:r>
                  <w:r>
                    <w:rPr>
                      <w:color w:val="231F20"/>
                      <w:spacing w:val="-1"/>
                      <w:sz w:val="12"/>
                    </w:rPr>
                    <w:t>OUT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(dBm)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9"/>
        <w:rPr>
          <w:rFonts w:ascii="Arial" w:hAnsi="Arial" w:cs="Arial" w:eastAsia="Arial"/>
          <w:sz w:val="15"/>
          <w:szCs w:val="15"/>
        </w:rPr>
      </w:pPr>
    </w:p>
    <w:p>
      <w:pPr>
        <w:spacing w:before="0"/>
        <w:ind w:left="162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4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1534" w:right="4510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7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1534" w:right="4510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-15</w:t>
      </w:r>
      <w:r>
        <w:rPr>
          <w:rFonts w:ascii="Arial"/>
          <w:sz w:val="12"/>
        </w:rPr>
      </w:r>
    </w:p>
    <w:p>
      <w:pPr>
        <w:spacing w:after="0"/>
        <w:jc w:val="center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1728" w:space="4011"/>
            <w:col w:w="6261"/>
          </w:cols>
        </w:sectPr>
      </w:pPr>
    </w:p>
    <w:p>
      <w:pPr>
        <w:spacing w:line="240" w:lineRule="auto" w:before="11"/>
        <w:rPr>
          <w:rFonts w:ascii="Arial" w:hAnsi="Arial" w:cs="Arial" w:eastAsia="Arial"/>
          <w:sz w:val="26"/>
          <w:szCs w:val="26"/>
        </w:rPr>
      </w:pPr>
    </w:p>
    <w:p>
      <w:pPr>
        <w:spacing w:after="0" w:line="240" w:lineRule="auto"/>
        <w:rPr>
          <w:rFonts w:ascii="Arial" w:hAnsi="Arial" w:cs="Arial" w:eastAsia="Arial"/>
          <w:sz w:val="26"/>
          <w:szCs w:val="26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before="85"/>
        <w:ind w:left="156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-20</w:t>
      </w:r>
      <w:r>
        <w:rPr>
          <w:rFonts w:ascii="Arial"/>
          <w:sz w:val="12"/>
        </w:rPr>
      </w:r>
    </w:p>
    <w:p>
      <w:pPr>
        <w:tabs>
          <w:tab w:pos="2809" w:val="left" w:leader="none"/>
          <w:tab w:pos="3945" w:val="left" w:leader="none"/>
          <w:tab w:pos="4317" w:val="left" w:leader="none"/>
          <w:tab w:pos="4687" w:val="left" w:leader="none"/>
        </w:tabs>
        <w:spacing w:before="22"/>
        <w:ind w:left="1721" w:right="0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-35    </w:t>
      </w:r>
      <w:r>
        <w:rPr>
          <w:rFonts w:ascii="Arial"/>
          <w:color w:val="231F20"/>
          <w:spacing w:val="30"/>
          <w:sz w:val="12"/>
        </w:rPr>
        <w:t> </w:t>
      </w:r>
      <w:r>
        <w:rPr>
          <w:rFonts w:ascii="Arial"/>
          <w:color w:val="231F20"/>
          <w:sz w:val="12"/>
        </w:rPr>
        <w:t>-30   </w:t>
      </w:r>
      <w:r>
        <w:rPr>
          <w:rFonts w:ascii="Arial"/>
          <w:color w:val="231F20"/>
          <w:spacing w:val="28"/>
          <w:sz w:val="12"/>
        </w:rPr>
        <w:t> </w:t>
      </w:r>
      <w:r>
        <w:rPr>
          <w:rFonts w:ascii="Arial"/>
          <w:color w:val="231F20"/>
          <w:sz w:val="12"/>
        </w:rPr>
        <w:t>-25</w:t>
        <w:tab/>
        <w:t>-20    </w:t>
      </w:r>
      <w:r>
        <w:rPr>
          <w:rFonts w:ascii="Arial"/>
          <w:color w:val="231F20"/>
          <w:spacing w:val="5"/>
          <w:sz w:val="12"/>
        </w:rPr>
        <w:t> </w:t>
      </w:r>
      <w:r>
        <w:rPr>
          <w:rFonts w:ascii="Arial"/>
          <w:color w:val="231F20"/>
          <w:sz w:val="12"/>
        </w:rPr>
        <w:t>-15    </w:t>
      </w:r>
      <w:r>
        <w:rPr>
          <w:rFonts w:ascii="Arial"/>
          <w:color w:val="231F20"/>
          <w:spacing w:val="31"/>
          <w:sz w:val="12"/>
        </w:rPr>
        <w:t> </w:t>
      </w:r>
      <w:r>
        <w:rPr>
          <w:rFonts w:ascii="Arial"/>
          <w:color w:val="231F20"/>
          <w:sz w:val="12"/>
        </w:rPr>
        <w:t>-10</w:t>
        <w:tab/>
        <w:t>-5</w:t>
        <w:tab/>
        <w:t>0</w:t>
        <w:tab/>
        <w:t>5</w:t>
      </w:r>
      <w:r>
        <w:rPr>
          <w:rFonts w:ascii="Arial"/>
          <w:sz w:val="12"/>
        </w:rPr>
      </w:r>
    </w:p>
    <w:p>
      <w:pPr>
        <w:pStyle w:val="BodyText"/>
        <w:spacing w:line="240" w:lineRule="auto" w:before="105"/>
        <w:ind w:left="1763" w:right="0"/>
        <w:jc w:val="center"/>
      </w:pPr>
      <w:r>
        <w:rPr>
          <w:color w:val="231F20"/>
        </w:rPr>
        <w:t>Input</w:t>
      </w:r>
      <w:r>
        <w:rPr>
          <w:color w:val="231F20"/>
          <w:spacing w:val="-1"/>
        </w:rPr>
        <w:t> </w:t>
      </w:r>
      <w:r>
        <w:rPr>
          <w:color w:val="231F20"/>
        </w:rPr>
        <w:t>Power,</w:t>
      </w:r>
      <w:r>
        <w:rPr>
          <w:color w:val="231F20"/>
          <w:spacing w:val="-1"/>
        </w:rPr>
        <w:t> P</w:t>
      </w:r>
      <w:r>
        <w:rPr>
          <w:color w:val="231F20"/>
          <w:spacing w:val="-1"/>
          <w:sz w:val="12"/>
        </w:rPr>
        <w:t>IN</w:t>
      </w:r>
      <w:r>
        <w:rPr>
          <w:color w:val="231F20"/>
          <w:spacing w:val="10"/>
          <w:sz w:val="12"/>
        </w:rPr>
        <w:t> </w:t>
      </w:r>
      <w:r>
        <w:rPr>
          <w:color w:val="231F20"/>
          <w:spacing w:val="-1"/>
        </w:rPr>
        <w:t>(dBm)</w:t>
      </w:r>
      <w:r>
        <w:rPr/>
      </w:r>
    </w:p>
    <w:p>
      <w:pPr>
        <w:spacing w:before="94"/>
        <w:ind w:left="156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color w:val="231F20"/>
          <w:sz w:val="12"/>
        </w:rPr>
        <w:t>-20</w:t>
      </w:r>
      <w:r>
        <w:rPr>
          <w:rFonts w:ascii="Arial"/>
          <w:sz w:val="12"/>
        </w:rPr>
      </w:r>
    </w:p>
    <w:p>
      <w:pPr>
        <w:tabs>
          <w:tab w:pos="1317" w:val="left" w:leader="none"/>
          <w:tab w:pos="2455" w:val="left" w:leader="none"/>
          <w:tab w:pos="2829" w:val="left" w:leader="none"/>
          <w:tab w:pos="3200" w:val="left" w:leader="none"/>
        </w:tabs>
        <w:spacing w:before="23"/>
        <w:ind w:left="225" w:right="0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-35    </w:t>
      </w:r>
      <w:r>
        <w:rPr>
          <w:rFonts w:ascii="Arial"/>
          <w:color w:val="231F20"/>
          <w:spacing w:val="30"/>
          <w:sz w:val="12"/>
        </w:rPr>
        <w:t> </w:t>
      </w:r>
      <w:r>
        <w:rPr>
          <w:rFonts w:ascii="Arial"/>
          <w:color w:val="231F20"/>
          <w:sz w:val="12"/>
        </w:rPr>
        <w:t>-30   </w:t>
      </w:r>
      <w:r>
        <w:rPr>
          <w:rFonts w:ascii="Arial"/>
          <w:color w:val="231F20"/>
          <w:spacing w:val="28"/>
          <w:sz w:val="12"/>
        </w:rPr>
        <w:t> </w:t>
      </w:r>
      <w:r>
        <w:rPr>
          <w:rFonts w:ascii="Arial"/>
          <w:color w:val="231F20"/>
          <w:sz w:val="12"/>
        </w:rPr>
        <w:t>-25</w:t>
        <w:tab/>
        <w:t>-20    </w:t>
      </w:r>
      <w:r>
        <w:rPr>
          <w:rFonts w:ascii="Arial"/>
          <w:color w:val="231F20"/>
          <w:spacing w:val="5"/>
          <w:sz w:val="12"/>
        </w:rPr>
        <w:t> </w:t>
      </w:r>
      <w:r>
        <w:rPr>
          <w:rFonts w:ascii="Arial"/>
          <w:color w:val="231F20"/>
          <w:sz w:val="12"/>
        </w:rPr>
        <w:t>-15    </w:t>
      </w:r>
      <w:r>
        <w:rPr>
          <w:rFonts w:ascii="Arial"/>
          <w:color w:val="231F20"/>
          <w:spacing w:val="31"/>
          <w:sz w:val="12"/>
        </w:rPr>
        <w:t> </w:t>
      </w:r>
      <w:r>
        <w:rPr>
          <w:rFonts w:ascii="Arial"/>
          <w:color w:val="231F20"/>
          <w:sz w:val="12"/>
        </w:rPr>
        <w:t>-10</w:t>
        <w:tab/>
        <w:t>-5</w:t>
        <w:tab/>
        <w:t>0</w:t>
        <w:tab/>
        <w:t>5</w:t>
      </w:r>
      <w:r>
        <w:rPr>
          <w:rFonts w:ascii="Arial"/>
          <w:sz w:val="12"/>
        </w:rPr>
      </w:r>
    </w:p>
    <w:p>
      <w:pPr>
        <w:pStyle w:val="BodyText"/>
        <w:spacing w:line="240" w:lineRule="auto" w:before="106"/>
        <w:ind w:left="317" w:right="0"/>
        <w:jc w:val="center"/>
      </w:pPr>
      <w:r>
        <w:rPr>
          <w:color w:val="231F20"/>
        </w:rPr>
        <w:t>Input</w:t>
      </w:r>
      <w:r>
        <w:rPr>
          <w:color w:val="231F20"/>
          <w:spacing w:val="-1"/>
        </w:rPr>
        <w:t> </w:t>
      </w:r>
      <w:r>
        <w:rPr>
          <w:color w:val="231F20"/>
        </w:rPr>
        <w:t>Power,</w:t>
      </w:r>
      <w:r>
        <w:rPr>
          <w:color w:val="231F20"/>
          <w:spacing w:val="-1"/>
        </w:rPr>
        <w:t> P</w:t>
      </w:r>
      <w:r>
        <w:rPr>
          <w:color w:val="231F20"/>
          <w:spacing w:val="-1"/>
          <w:sz w:val="12"/>
        </w:rPr>
        <w:t>IN</w:t>
      </w:r>
      <w:r>
        <w:rPr>
          <w:color w:val="231F20"/>
          <w:spacing w:val="10"/>
          <w:sz w:val="12"/>
        </w:rPr>
        <w:t> </w:t>
      </w:r>
      <w:r>
        <w:rPr>
          <w:color w:val="231F20"/>
          <w:spacing w:val="-1"/>
        </w:rPr>
        <w:t>(dBm)</w:t>
      </w:r>
      <w:r>
        <w:rPr/>
      </w:r>
    </w:p>
    <w:p>
      <w:pPr>
        <w:spacing w:after="0" w:line="240" w:lineRule="auto"/>
        <w:jc w:val="center"/>
        <w:sectPr>
          <w:type w:val="continuous"/>
          <w:pgSz w:w="12240" w:h="15840"/>
          <w:pgMar w:top="660" w:bottom="280" w:left="240" w:right="0"/>
          <w:cols w:num="2" w:equalWidth="0">
            <w:col w:w="4755" w:space="985"/>
            <w:col w:w="6260"/>
          </w:cols>
        </w:sectPr>
      </w:pPr>
    </w:p>
    <w:p>
      <w:pPr>
        <w:spacing w:line="240" w:lineRule="auto" w:before="3"/>
        <w:rPr>
          <w:rFonts w:ascii="Arial" w:hAnsi="Arial" w:cs="Arial" w:eastAsia="Arial"/>
          <w:sz w:val="20"/>
          <w:szCs w:val="20"/>
        </w:rPr>
      </w:pPr>
    </w:p>
    <w:p>
      <w:pPr>
        <w:spacing w:after="0" w:line="240" w:lineRule="auto"/>
        <w:rPr>
          <w:rFonts w:ascii="Arial" w:hAnsi="Arial" w:cs="Arial" w:eastAsia="Arial"/>
          <w:sz w:val="20"/>
          <w:szCs w:val="20"/>
        </w:rPr>
        <w:sectPr>
          <w:type w:val="continuous"/>
          <w:pgSz w:w="12240" w:h="15840"/>
          <w:pgMar w:top="660" w:bottom="280" w:left="240" w:right="0"/>
        </w:sectPr>
      </w:pPr>
    </w:p>
    <w:p>
      <w:pPr>
        <w:pStyle w:val="Heading4"/>
        <w:spacing w:line="250" w:lineRule="auto" w:before="79"/>
        <w:ind w:left="2473" w:right="379"/>
        <w:jc w:val="center"/>
        <w:rPr>
          <w:b w:val="0"/>
          <w:bCs w:val="0"/>
        </w:rPr>
      </w:pPr>
      <w:r>
        <w:rPr>
          <w:color w:val="231F20"/>
        </w:rPr>
        <w:t>UPC2711TB OUTPUT POWER vs.</w:t>
      </w:r>
      <w:r>
        <w:rPr>
          <w:b w:val="0"/>
        </w:rPr>
      </w:r>
    </w:p>
    <w:p>
      <w:pPr>
        <w:spacing w:before="0"/>
        <w:ind w:left="2090" w:right="0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INPUT POWER AND VOLTAGE</w:t>
      </w:r>
      <w:r>
        <w:rPr>
          <w:rFonts w:ascii="Arial"/>
          <w:sz w:val="16"/>
        </w:rPr>
      </w:r>
    </w:p>
    <w:p>
      <w:pPr>
        <w:spacing w:before="90"/>
        <w:ind w:left="1641" w:right="2679" w:firstLine="0"/>
        <w:jc w:val="center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102.814003pt;margin-top:8.213754pt;width:145.450pt;height:144.050pt;mso-position-horizontal-relative:page;mso-position-vertical-relative:paragraph;z-index:2344" coordorigin="2056,164" coordsize="2909,2881">
            <v:group style="position:absolute;left:3794;top:458;width:188;height:174" coordorigin="3794,458" coordsize="188,174">
              <v:shape style="position:absolute;left:3794;top:458;width:188;height:174" coordorigin="3794,458" coordsize="188,174" path="m3981,632l3794,458e" filled="false" stroked="true" strokeweight=".376pt" strokecolor="#231f20">
                <v:path arrowok="t"/>
              </v:shape>
            </v:group>
            <v:group style="position:absolute;left:3957;top:608;width:51;height:49" coordorigin="3957,608" coordsize="51,49">
              <v:shape style="position:absolute;left:3957;top:608;width:51;height:49" coordorigin="3957,608" coordsize="51,49" path="m3984,608l3979,631,3957,637,4007,656,3984,608xe" filled="true" fillcolor="#231f20" stroked="false">
                <v:path arrowok="t"/>
                <v:fill type="solid"/>
              </v:shape>
            </v:group>
            <v:group style="position:absolute;left:3957;top:608;width:51;height:49" coordorigin="3957,608" coordsize="51,49">
              <v:shape style="position:absolute;left:3957;top:608;width:51;height:49" coordorigin="3957,608" coordsize="51,49" path="m4007,656l3957,637,3979,631,3984,608,4007,656xe" filled="false" stroked="true" strokeweight=".376pt" strokecolor="#231f20">
                <v:path arrowok="t"/>
              </v:shape>
            </v:group>
            <v:group style="position:absolute;left:2061;top:169;width:2892;height:2871" coordorigin="2061,169" coordsize="2892,2871">
              <v:shape style="position:absolute;left:2061;top:169;width:2892;height:2871" coordorigin="2061,169" coordsize="2892,2871" path="m2061,3040l4953,3040,4953,169,2061,169,2061,3040xe" filled="false" stroked="true" strokeweight=".502pt" strokecolor="#231f20">
                <v:path arrowok="t"/>
              </v:shape>
            </v:group>
            <v:group style="position:absolute;left:2430;top:178;width:2;height:39" coordorigin="2430,178" coordsize="2,39">
              <v:shape style="position:absolute;left:2430;top:178;width:2;height:39" coordorigin="2430,178" coordsize="0,39" path="m2430,178l2430,216e" filled="false" stroked="true" strokeweight=".502pt" strokecolor="#231f20">
                <v:path arrowok="t"/>
              </v:shape>
            </v:group>
            <v:group style="position:absolute;left:2430;top:424;width:2;height:2617" coordorigin="2430,424" coordsize="2,2617">
              <v:shape style="position:absolute;left:2430;top:424;width:2;height:2617" coordorigin="2430,424" coordsize="0,2617" path="m2430,424l2430,3040e" filled="false" stroked="true" strokeweight=".502pt" strokecolor="#231f20">
                <v:path arrowok="t"/>
              </v:shape>
            </v:group>
            <v:group style="position:absolute;left:2774;top:178;width:2;height:39" coordorigin="2774,178" coordsize="2,39">
              <v:shape style="position:absolute;left:2774;top:178;width:2;height:39" coordorigin="2774,178" coordsize="0,39" path="m2774,178l2774,216e" filled="false" stroked="true" strokeweight=".502pt" strokecolor="#231f20">
                <v:path arrowok="t"/>
              </v:shape>
            </v:group>
            <v:group style="position:absolute;left:2774;top:424;width:2;height:2617" coordorigin="2774,424" coordsize="2,2617">
              <v:shape style="position:absolute;left:2774;top:424;width:2;height:2617" coordorigin="2774,424" coordsize="0,2617" path="m2774,424l2774,3040e" filled="false" stroked="true" strokeweight=".502pt" strokecolor="#231f20">
                <v:path arrowok="t"/>
              </v:shape>
            </v:group>
            <v:group style="position:absolute;left:3151;top:178;width:2;height:2862" coordorigin="3151,178" coordsize="2,2862">
              <v:shape style="position:absolute;left:3151;top:178;width:2;height:2862" coordorigin="3151,178" coordsize="0,2862" path="m3151,178l3151,3040e" filled="false" stroked="true" strokeweight=".502pt" strokecolor="#231f20">
                <v:path arrowok="t"/>
              </v:shape>
            </v:group>
            <v:group style="position:absolute;left:3494;top:178;width:2;height:2862" coordorigin="3494,178" coordsize="2,2862">
              <v:shape style="position:absolute;left:3494;top:178;width:2;height:2862" coordorigin="3494,178" coordsize="0,2862" path="m3494,178l3494,3040e" filled="false" stroked="true" strokeweight=".502pt" strokecolor="#231f20">
                <v:path arrowok="t"/>
              </v:shape>
            </v:group>
            <v:group style="position:absolute;left:3863;top:178;width:2;height:75" coordorigin="3863,178" coordsize="2,75">
              <v:shape style="position:absolute;left:3863;top:178;width:2;height:75" coordorigin="3863,178" coordsize="0,75" path="m3863,178l3863,253e" filled="false" stroked="true" strokeweight=".502pt" strokecolor="#231f20">
                <v:path arrowok="t"/>
              </v:shape>
            </v:group>
            <v:group style="position:absolute;left:3863;top:447;width:2;height:917" coordorigin="3863,447" coordsize="2,917">
              <v:shape style="position:absolute;left:3863;top:447;width:2;height:917" coordorigin="3863,447" coordsize="0,917" path="m3863,447l3863,1363e" filled="false" stroked="true" strokeweight=".502pt" strokecolor="#231f20">
                <v:path arrowok="t"/>
              </v:shape>
            </v:group>
            <v:group style="position:absolute;left:3863;top:1557;width:2;height:1483" coordorigin="3863,1557" coordsize="2,1483">
              <v:shape style="position:absolute;left:3863;top:1557;width:2;height:1483" coordorigin="3863,1557" coordsize="0,1483" path="m3863,1557l3863,3040e" filled="false" stroked="true" strokeweight=".502pt" strokecolor="#231f20">
                <v:path arrowok="t"/>
              </v:shape>
            </v:group>
            <v:group style="position:absolute;left:4241;top:178;width:2;height:886" coordorigin="4241,178" coordsize="2,886">
              <v:shape style="position:absolute;left:4241;top:178;width:2;height:886" coordorigin="4241,178" coordsize="0,886" path="m4241,178l4241,1064e" filled="false" stroked="true" strokeweight=".502pt" strokecolor="#231f20">
                <v:path arrowok="t"/>
              </v:shape>
            </v:group>
            <v:group style="position:absolute;left:4241;top:1258;width:2;height:1782" coordorigin="4241,1258" coordsize="2,1782">
              <v:shape style="position:absolute;left:4241;top:1258;width:2;height:1782" coordorigin="4241,1258" coordsize="0,1782" path="m4241,1258l4241,3040e" filled="false" stroked="true" strokeweight=".502pt" strokecolor="#231f20">
                <v:path arrowok="t"/>
              </v:shape>
            </v:group>
            <v:group style="position:absolute;left:4584;top:178;width:2;height:886" coordorigin="4584,178" coordsize="2,886">
              <v:shape style="position:absolute;left:4584;top:178;width:2;height:886" coordorigin="4584,178" coordsize="0,886" path="m4584,178l4584,1064e" filled="false" stroked="true" strokeweight=".502pt" strokecolor="#231f20">
                <v:path arrowok="t"/>
              </v:shape>
            </v:group>
            <v:group style="position:absolute;left:4584;top:1258;width:2;height:1782" coordorigin="4584,1258" coordsize="2,1782">
              <v:shape style="position:absolute;left:4584;top:1258;width:2;height:1782" coordorigin="4584,1258" coordsize="0,1782" path="m4584,1258l4584,3040e" filled="false" stroked="true" strokeweight=".502pt" strokecolor="#231f20">
                <v:path arrowok="t"/>
              </v:shape>
            </v:group>
            <v:group style="position:absolute;left:2061;top:740;width:2888;height:2" coordorigin="2061,740" coordsize="2888,2">
              <v:shape style="position:absolute;left:2061;top:740;width:2888;height:2" coordorigin="2061,740" coordsize="2888,0" path="m2061,740l4948,740e" filled="false" stroked="true" strokeweight=".502pt" strokecolor="#231f20">
                <v:path arrowok="t"/>
              </v:shape>
            </v:group>
            <v:group style="position:absolute;left:2061;top:1319;width:2884;height:2" coordorigin="2061,1319" coordsize="2884,2">
              <v:shape style="position:absolute;left:2061;top:1319;width:2884;height:2" coordorigin="2061,1319" coordsize="2884,0" path="m2061,1319l4945,1319e" filled="false" stroked="true" strokeweight=".502pt" strokecolor="#231f20">
                <v:path arrowok="t"/>
              </v:shape>
            </v:group>
            <v:group style="position:absolute;left:2061;top:1890;width:2884;height:2" coordorigin="2061,1890" coordsize="2884,2">
              <v:shape style="position:absolute;left:2061;top:1890;width:2884;height:2" coordorigin="2061,1890" coordsize="2884,0" path="m2061,1890l4945,1890e" filled="false" stroked="true" strokeweight=".502pt" strokecolor="#231f20">
                <v:path arrowok="t"/>
              </v:shape>
            </v:group>
            <v:group style="position:absolute;left:2061;top:2469;width:2884;height:2" coordorigin="2061,2469" coordsize="2884,2">
              <v:shape style="position:absolute;left:2061;top:2469;width:2884;height:2" coordorigin="2061,2469" coordsize="2884,0" path="m2061,2469l4945,2469e" filled="false" stroked="true" strokeweight=".502pt" strokecolor="#231f20">
                <v:path arrowok="t"/>
              </v:shape>
            </v:group>
            <v:group style="position:absolute;left:2093;top:216;width:803;height:208" coordorigin="2093,216" coordsize="803,208">
              <v:shape style="position:absolute;left:2093;top:216;width:803;height:208" coordorigin="2093,216" coordsize="803,208" path="m2093,216l2895,216,2895,424,2093,424,2093,216xe" filled="true" fillcolor="#ffffff" stroked="false">
                <v:path arrowok="t"/>
                <v:fill type="solid"/>
              </v:shape>
            </v:group>
            <v:group style="position:absolute;left:4495;top:771;width:2;height:256" coordorigin="4495,771" coordsize="2,256">
              <v:shape style="position:absolute;left:4495;top:771;width:2;height:256" coordorigin="4495,771" coordsize="1,256" path="m4495,771l4495,1026e" filled="false" stroked="true" strokeweight=".376pt" strokecolor="#231f20">
                <v:path arrowok="t"/>
              </v:shape>
            </v:group>
            <v:group style="position:absolute;left:4475;top:735;width:41;height:51" coordorigin="4475,735" coordsize="41,51">
              <v:shape style="position:absolute;left:4475;top:735;width:41;height:51" coordorigin="4475,735" coordsize="41,51" path="m4494,735l4475,786,4495,773,4511,773,4494,735xe" filled="true" fillcolor="#231f20" stroked="false">
                <v:path arrowok="t"/>
                <v:fill type="solid"/>
              </v:shape>
              <v:shape style="position:absolute;left:4475;top:735;width:41;height:51" coordorigin="4475,735" coordsize="41,51" path="m4511,773l4495,773,4516,785,4511,773xe" filled="true" fillcolor="#231f20" stroked="false">
                <v:path arrowok="t"/>
                <v:fill type="solid"/>
              </v:shape>
            </v:group>
            <v:group style="position:absolute;left:3747;top:1096;width:2;height:256" coordorigin="3747,1096" coordsize="2,256">
              <v:shape style="position:absolute;left:3747;top:1096;width:2;height:256" coordorigin="3747,1096" coordsize="1,256" path="m3747,1096l3748,1352e" filled="false" stroked="true" strokeweight=".376pt" strokecolor="#231f20">
                <v:path arrowok="t"/>
              </v:shape>
            </v:group>
            <v:group style="position:absolute;left:3727;top:1061;width:41;height:51" coordorigin="3727,1061" coordsize="41,51">
              <v:shape style="position:absolute;left:3727;top:1061;width:41;height:51" coordorigin="3727,1061" coordsize="41,51" path="m3746,1061l3727,1111,3747,1099,3763,1099,3746,1061xe" filled="true" fillcolor="#231f20" stroked="false">
                <v:path arrowok="t"/>
                <v:fill type="solid"/>
              </v:shape>
              <v:shape style="position:absolute;left:3727;top:1061;width:41;height:51" coordorigin="3727,1061" coordsize="41,51" path="m3763,1099l3747,1099,3768,1110,3763,1099xe" filled="true" fillcolor="#231f20" stroked="false">
                <v:path arrowok="t"/>
                <v:fill type="solid"/>
              </v:shape>
            </v:group>
            <v:group style="position:absolute;left:3529;top:253;width:395;height:194" coordorigin="3529,253" coordsize="395,194">
              <v:shape style="position:absolute;left:3529;top:253;width:395;height:194" coordorigin="3529,253" coordsize="395,194" path="m3529,253l3924,253,3924,447,3529,447,3529,253xe" filled="true" fillcolor="#ffffff" stroked="false">
                <v:path arrowok="t"/>
                <v:fill type="solid"/>
              </v:shape>
            </v:group>
            <v:group style="position:absolute;left:3549;top:1363;width:395;height:194" coordorigin="3549,1363" coordsize="395,194">
              <v:shape style="position:absolute;left:3549;top:1363;width:395;height:194" coordorigin="3549,1363" coordsize="395,194" path="m3549,1363l3944,1363,3944,1557,3549,1557,3549,1363xe" filled="true" fillcolor="#ffffff" stroked="false">
                <v:path arrowok="t"/>
                <v:fill type="solid"/>
              </v:shape>
            </v:group>
            <v:group style="position:absolute;left:4115;top:1064;width:729;height:194" coordorigin="4115,1064" coordsize="729,194">
              <v:shape style="position:absolute;left:4115;top:1064;width:729;height:194" coordorigin="4115,1064" coordsize="729,194" path="m4115,1064l4844,1064,4844,1258,4115,1258,4115,1064xe" filled="true" fillcolor="#ffffff" stroked="false">
                <v:path arrowok="t"/>
                <v:fill type="solid"/>
              </v:shape>
            </v:group>
            <v:group style="position:absolute;left:2289;top:567;width:2662;height:2098" coordorigin="2289,567" coordsize="2662,2098">
              <v:shape style="position:absolute;left:2289;top:567;width:2662;height:2098" coordorigin="2289,567" coordsize="2662,2098" path="m4950,683l4884,650,4825,625,4764,604,4691,587,4595,576,4533,570,4469,567,4449,567,4432,567,4353,573,4290,582,4222,595,4163,610,4102,630,4032,658,3961,691,3904,720,3807,775,3740,816,3687,852,3558,950,3499,1002,3452,1047,3384,1123,3334,1184,3295,1235,3261,1281,2289,2664e" filled="false" stroked="true" strokeweight="1.505pt" strokecolor="#231f20">
                <v:path arrowok="t"/>
              </v:shape>
            </v:group>
            <v:group style="position:absolute;left:2302;top:730;width:2649;height:1998" coordorigin="2302,730" coordsize="2649,1998">
              <v:shape style="position:absolute;left:2302;top:730;width:2649;height:1998" coordorigin="2302,730" coordsize="2649,1998" path="m4950,889l4931,879,4917,872,4903,864,4882,854,4866,845,4809,819,4750,796,4671,772,4608,756,4539,743,4477,736,4401,731,4341,730,4319,730,4257,731,4195,737,4132,747,4060,765,4002,784,3942,804,3842,837,3769,867,3712,897,3635,946,3573,994,3525,1037,3469,1095,3427,1143,3387,1190,3267,1339,3220,1401,3181,1453,3148,1500,2302,2728e" filled="false" stroked="true" strokeweight="1.505pt" strokecolor="#231f20">
                <v:path arrowok="t"/>
              </v:shape>
            </v:group>
            <v:group style="position:absolute;left:2309;top:936;width:2642;height:1882" coordorigin="2309,936" coordsize="2642,1882">
              <v:shape style="position:absolute;left:2309;top:936;width:2642;height:1882" coordorigin="2309,936" coordsize="2642,1882" path="m4950,1059l4876,1033,4803,1010,4741,992,4646,969,4587,956,4523,945,4451,938,4392,936,4370,936,4307,938,4228,944,4149,952,4085,960,4008,974,3946,988,3886,1004,3818,1026,3762,1050,3705,1079,3623,1130,3559,1176,3509,1216,3439,1278,3384,1334,3342,1383,3317,1414,2309,2818e" filled="false" stroked="true" strokeweight="1.505pt" strokecolor="#231f20">
                <v:path arrowok="t"/>
              </v:shape>
              <v:shape style="position:absolute;left:2183;top:266;width:613;height:121" type="#_x0000_t202" filled="false" stroked="false">
                <v:textbox inset="0,0,0,0">
                  <w:txbxContent>
                    <w:p>
                      <w:pPr>
                        <w:spacing w:line="12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f = 2.0 GHz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582;top:302;width:282;height:121" type="#_x0000_t202" filled="false" stroked="false">
                <v:textbox inset="0,0,0,0">
                  <w:txbxContent>
                    <w:p>
                      <w:pPr>
                        <w:spacing w:line="12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5.5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4145;top:1102;width:644;height:121" type="#_x0000_t202" filled="false" stroked="false">
                <v:textbox inset="0,0,0,0">
                  <w:txbxContent>
                    <w:p>
                      <w:pPr>
                        <w:spacing w:line="12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5.0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602;top:1413;width:282;height:121" type="#_x0000_t202" filled="false" stroked="false">
                <v:textbox inset="0,0,0,0">
                  <w:txbxContent>
                    <w:p>
                      <w:pPr>
                        <w:spacing w:line="12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4.5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5</w:t>
      </w:r>
      <w:r>
        <w:rPr>
          <w:rFonts w:ascii="Arial"/>
          <w:sz w:val="12"/>
        </w:rPr>
      </w:r>
    </w:p>
    <w:p>
      <w:pPr>
        <w:pStyle w:val="Heading4"/>
        <w:spacing w:line="250" w:lineRule="auto" w:before="85"/>
        <w:ind w:left="2482" w:right="2201"/>
        <w:jc w:val="center"/>
        <w:rPr>
          <w:b w:val="0"/>
          <w:bCs w:val="0"/>
        </w:rPr>
      </w:pPr>
      <w:r>
        <w:rPr>
          <w:b w:val="0"/>
        </w:rPr>
        <w:br w:type="column"/>
      </w:r>
      <w:r>
        <w:rPr>
          <w:color w:val="231F20"/>
        </w:rPr>
        <w:t>UPC2711TB</w:t>
      </w:r>
      <w:r>
        <w:rPr>
          <w:color w:val="231F20"/>
        </w:rPr>
        <w:t> OUTPUT POWER vs.</w:t>
      </w:r>
      <w:r>
        <w:rPr>
          <w:b w:val="0"/>
        </w:rPr>
      </w:r>
    </w:p>
    <w:p>
      <w:pPr>
        <w:spacing w:before="0"/>
        <w:ind w:left="1965" w:right="1687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INPUT POWER AND FREQUENCY</w:t>
      </w:r>
      <w:r>
        <w:rPr>
          <w:rFonts w:ascii="Arial"/>
          <w:sz w:val="16"/>
        </w:rPr>
      </w:r>
    </w:p>
    <w:p>
      <w:pPr>
        <w:spacing w:before="84"/>
        <w:ind w:left="166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389.794006pt;margin-top:7.913754pt;width:145.450pt;height:144.050pt;mso-position-horizontal-relative:page;mso-position-vertical-relative:paragraph;z-index:2440" coordorigin="7796,158" coordsize="2909,2881">
            <v:group style="position:absolute;left:9658;top:379;width:188;height:174" coordorigin="9658,379" coordsize="188,174">
              <v:shape style="position:absolute;left:9658;top:379;width:188;height:174" coordorigin="9658,379" coordsize="188,174" path="m9845,553l9658,379e" filled="false" stroked="true" strokeweight=".376pt" strokecolor="#231f20">
                <v:path arrowok="t"/>
              </v:shape>
            </v:group>
            <v:group style="position:absolute;left:9821;top:528;width:51;height:49" coordorigin="9821,528" coordsize="51,49">
              <v:shape style="position:absolute;left:9821;top:528;width:51;height:49" coordorigin="9821,528" coordsize="51,49" path="m9848,528l9843,551,9821,558,9871,577,9848,528xe" filled="true" fillcolor="#231f20" stroked="false">
                <v:path arrowok="t"/>
                <v:fill type="solid"/>
              </v:shape>
            </v:group>
            <v:group style="position:absolute;left:9821;top:528;width:51;height:49" coordorigin="9821,528" coordsize="51,49">
              <v:shape style="position:absolute;left:9821;top:528;width:51;height:49" coordorigin="9821,528" coordsize="51,49" path="m9871,577l9821,558,9843,551,9848,528,9871,577xe" filled="false" stroked="true" strokeweight=".376pt" strokecolor="#231f20">
                <v:path arrowok="t"/>
              </v:shape>
            </v:group>
            <v:group style="position:absolute;left:7801;top:163;width:2892;height:2871" coordorigin="7801,163" coordsize="2892,2871">
              <v:shape style="position:absolute;left:7801;top:163;width:2892;height:2871" coordorigin="7801,163" coordsize="2892,2871" path="m7801,3034l10693,3034,10693,163,7801,163,7801,3034xe" filled="false" stroked="true" strokeweight=".502pt" strokecolor="#231f20">
                <v:path arrowok="t"/>
              </v:shape>
            </v:group>
            <v:group style="position:absolute;left:8170;top:172;width:2;height:39" coordorigin="8170,172" coordsize="2,39">
              <v:shape style="position:absolute;left:8170;top:172;width:2;height:39" coordorigin="8170,172" coordsize="0,39" path="m8170,172l8170,210e" filled="false" stroked="true" strokeweight=".502pt" strokecolor="#231f20">
                <v:path arrowok="t"/>
              </v:shape>
            </v:group>
            <v:group style="position:absolute;left:8170;top:418;width:2;height:2617" coordorigin="8170,418" coordsize="2,2617">
              <v:shape style="position:absolute;left:8170;top:418;width:2;height:2617" coordorigin="8170,418" coordsize="0,2617" path="m8170,418l8170,3034e" filled="false" stroked="true" strokeweight=".502pt" strokecolor="#231f20">
                <v:path arrowok="t"/>
              </v:shape>
            </v:group>
            <v:group style="position:absolute;left:8513;top:172;width:2;height:39" coordorigin="8513,172" coordsize="2,39">
              <v:shape style="position:absolute;left:8513;top:172;width:2;height:39" coordorigin="8513,172" coordsize="0,39" path="m8513,172l8513,210e" filled="false" stroked="true" strokeweight=".502pt" strokecolor="#231f20">
                <v:path arrowok="t"/>
              </v:shape>
            </v:group>
            <v:group style="position:absolute;left:8513;top:418;width:2;height:2617" coordorigin="8513,418" coordsize="2,2617">
              <v:shape style="position:absolute;left:8513;top:418;width:2;height:2617" coordorigin="8513,418" coordsize="0,2617" path="m8513,418l8513,3034e" filled="false" stroked="true" strokeweight=".502pt" strokecolor="#231f20">
                <v:path arrowok="t"/>
              </v:shape>
            </v:group>
            <v:group style="position:absolute;left:8891;top:172;width:2;height:2862" coordorigin="8891,172" coordsize="2,2862">
              <v:shape style="position:absolute;left:8891;top:172;width:2;height:2862" coordorigin="8891,172" coordsize="0,2862" path="m8891,172l8891,3034e" filled="false" stroked="true" strokeweight=".502pt" strokecolor="#231f20">
                <v:path arrowok="t"/>
              </v:shape>
            </v:group>
            <v:group style="position:absolute;left:9234;top:172;width:2;height:79" coordorigin="9234,172" coordsize="2,79">
              <v:shape style="position:absolute;left:9234;top:172;width:2;height:79" coordorigin="9234,172" coordsize="0,79" path="m9234,172l9234,250e" filled="false" stroked="true" strokeweight=".502pt" strokecolor="#231f20">
                <v:path arrowok="t"/>
              </v:shape>
            </v:group>
            <v:group style="position:absolute;left:9234;top:444;width:2;height:1156" coordorigin="9234,444" coordsize="2,1156">
              <v:shape style="position:absolute;left:9234;top:444;width:2;height:1156" coordorigin="9234,444" coordsize="0,1156" path="m9234,444l9234,1600e" filled="false" stroked="true" strokeweight=".502pt" strokecolor="#231f20">
                <v:path arrowok="t"/>
              </v:shape>
            </v:group>
            <v:group style="position:absolute;left:9234;top:1794;width:2;height:1241" coordorigin="9234,1794" coordsize="2,1241">
              <v:shape style="position:absolute;left:9234;top:1794;width:2;height:1241" coordorigin="9234,1794" coordsize="0,1241" path="m9234,1794l9234,3034e" filled="false" stroked="true" strokeweight=".502pt" strokecolor="#231f20">
                <v:path arrowok="t"/>
              </v:shape>
            </v:group>
            <v:group style="position:absolute;left:9603;top:172;width:2;height:79" coordorigin="9603,172" coordsize="2,79">
              <v:shape style="position:absolute;left:9603;top:172;width:2;height:79" coordorigin="9603,172" coordsize="0,79" path="m9603,172l9603,250e" filled="false" stroked="true" strokeweight=".502pt" strokecolor="#231f20">
                <v:path arrowok="t"/>
              </v:shape>
            </v:group>
            <v:group style="position:absolute;left:9603;top:444;width:2;height:855" coordorigin="9603,444" coordsize="2,855">
              <v:shape style="position:absolute;left:9603;top:444;width:2;height:855" coordorigin="9603,444" coordsize="0,855" path="m9603,444l9603,1299e" filled="false" stroked="true" strokeweight=".502pt" strokecolor="#231f20">
                <v:path arrowok="t"/>
              </v:shape>
            </v:group>
            <v:group style="position:absolute;left:9603;top:1493;width:2;height:107" coordorigin="9603,1493" coordsize="2,107">
              <v:shape style="position:absolute;left:9603;top:1493;width:2;height:107" coordorigin="9603,1493" coordsize="0,107" path="m9603,1493l9603,1600e" filled="false" stroked="true" strokeweight=".502pt" strokecolor="#231f20">
                <v:path arrowok="t"/>
              </v:shape>
            </v:group>
            <v:group style="position:absolute;left:9603;top:1794;width:2;height:1241" coordorigin="9603,1794" coordsize="2,1241">
              <v:shape style="position:absolute;left:9603;top:1794;width:2;height:1241" coordorigin="9603,1794" coordsize="0,1241" path="m9603,1794l9603,3034e" filled="false" stroked="true" strokeweight=".502pt" strokecolor="#231f20">
                <v:path arrowok="t"/>
              </v:shape>
            </v:group>
            <v:group style="position:absolute;left:9980;top:172;width:2;height:888" coordorigin="9980,172" coordsize="2,888">
              <v:shape style="position:absolute;left:9980;top:172;width:2;height:888" coordorigin="9980,172" coordsize="0,888" path="m9980,172l9980,1060e" filled="false" stroked="true" strokeweight=".502pt" strokecolor="#231f20">
                <v:path arrowok="t"/>
              </v:shape>
            </v:group>
            <v:group style="position:absolute;left:9980;top:1254;width:2;height:45" coordorigin="9980,1254" coordsize="2,45">
              <v:shape style="position:absolute;left:9980;top:1254;width:2;height:45" coordorigin="9980,1254" coordsize="0,45" path="m9980,1254l9980,1299e" filled="false" stroked="true" strokeweight=".502pt" strokecolor="#231f20">
                <v:path arrowok="t"/>
              </v:shape>
            </v:group>
            <v:group style="position:absolute;left:9980;top:1493;width:2;height:1542" coordorigin="9980,1493" coordsize="2,1542">
              <v:shape style="position:absolute;left:9980;top:1493;width:2;height:1542" coordorigin="9980,1493" coordsize="0,1542" path="m9980,1493l9980,3034e" filled="false" stroked="true" strokeweight=".502pt" strokecolor="#231f20">
                <v:path arrowok="t"/>
              </v:shape>
            </v:group>
            <v:group style="position:absolute;left:10324;top:172;width:2;height:888" coordorigin="10324,172" coordsize="2,888">
              <v:shape style="position:absolute;left:10324;top:172;width:2;height:888" coordorigin="10324,172" coordsize="0,888" path="m10324,172l10324,1060e" filled="false" stroked="true" strokeweight=".502pt" strokecolor="#231f20">
                <v:path arrowok="t"/>
              </v:shape>
            </v:group>
            <v:group style="position:absolute;left:10324;top:1254;width:2;height:1781" coordorigin="10324,1254" coordsize="2,1781">
              <v:shape style="position:absolute;left:10324;top:1254;width:2;height:1781" coordorigin="10324,1254" coordsize="0,1781" path="m10324,1254l10324,3034e" filled="false" stroked="true" strokeweight=".502pt" strokecolor="#231f20">
                <v:path arrowok="t"/>
              </v:shape>
            </v:group>
            <v:group style="position:absolute;left:7801;top:734;width:2888;height:2" coordorigin="7801,734" coordsize="2888,2">
              <v:shape style="position:absolute;left:7801;top:734;width:2888;height:2" coordorigin="7801,734" coordsize="2888,0" path="m7801,734l10688,734e" filled="false" stroked="true" strokeweight=".502pt" strokecolor="#231f20">
                <v:path arrowok="t"/>
              </v:shape>
            </v:group>
            <v:group style="position:absolute;left:7801;top:1313;width:2884;height:2" coordorigin="7801,1313" coordsize="2884,2">
              <v:shape style="position:absolute;left:7801;top:1313;width:2884;height:2" coordorigin="7801,1313" coordsize="2884,0" path="m7801,1313l10685,1313e" filled="false" stroked="true" strokeweight=".502pt" strokecolor="#231f20">
                <v:path arrowok="t"/>
              </v:shape>
            </v:group>
            <v:group style="position:absolute;left:7801;top:1884;width:2884;height:2" coordorigin="7801,1884" coordsize="2884,2">
              <v:shape style="position:absolute;left:7801;top:1884;width:2884;height:2" coordorigin="7801,1884" coordsize="2884,0" path="m7801,1884l10685,1884e" filled="false" stroked="true" strokeweight=".502pt" strokecolor="#231f20">
                <v:path arrowok="t"/>
              </v:shape>
            </v:group>
            <v:group style="position:absolute;left:7801;top:2463;width:2884;height:2" coordorigin="7801,2463" coordsize="2884,2">
              <v:shape style="position:absolute;left:7801;top:2463;width:2884;height:2" coordorigin="7801,2463" coordsize="2884,0" path="m7801,2463l10685,2463e" filled="false" stroked="true" strokeweight=".502pt" strokecolor="#231f20">
                <v:path arrowok="t"/>
              </v:shape>
            </v:group>
            <v:group style="position:absolute;left:7832;top:210;width:803;height:208" coordorigin="7832,210" coordsize="803,208">
              <v:shape style="position:absolute;left:7832;top:210;width:803;height:208" coordorigin="7832,210" coordsize="803,208" path="m7832,210l8635,210,8635,418,7832,418,7832,210xe" filled="true" fillcolor="#ffffff" stroked="false">
                <v:path arrowok="t"/>
                <v:fill type="solid"/>
              </v:shape>
            </v:group>
            <v:group style="position:absolute;left:10523;top:665;width:2;height:382" coordorigin="10523,665" coordsize="2,382">
              <v:shape style="position:absolute;left:10523;top:665;width:2;height:382" coordorigin="10523,665" coordsize="1,382" path="m10523,665l10523,1046e" filled="false" stroked="true" strokeweight=".376pt" strokecolor="#231f20">
                <v:path arrowok="t"/>
              </v:shape>
            </v:group>
            <v:group style="position:absolute;left:10503;top:629;width:41;height:51" coordorigin="10503,629" coordsize="41,51">
              <v:shape style="position:absolute;left:10503;top:629;width:41;height:51" coordorigin="10503,629" coordsize="41,51" path="m10522,629l10503,680,10523,668,10539,668,10522,629xe" filled="true" fillcolor="#231f20" stroked="false">
                <v:path arrowok="t"/>
                <v:fill type="solid"/>
              </v:shape>
              <v:shape style="position:absolute;left:10503;top:629;width:41;height:51" coordorigin="10503,629" coordsize="41,51" path="m10539,668l10523,668,10544,679,10539,668xe" filled="true" fillcolor="#231f20" stroked="false">
                <v:path arrowok="t"/>
                <v:fill type="solid"/>
              </v:shape>
            </v:group>
            <v:group style="position:absolute;left:8958;top:250;width:719;height:194" coordorigin="8958,250" coordsize="719,194">
              <v:shape style="position:absolute;left:8958;top:250;width:719;height:194" coordorigin="8958,250" coordsize="719,194" path="m8958,250l9677,250,9677,444,8958,444,8958,250xe" filled="true" fillcolor="#ffffff" stroked="false">
                <v:path arrowok="t"/>
                <v:fill type="solid"/>
              </v:shape>
            </v:group>
            <v:group style="position:absolute;left:9906;top:1060;width:719;height:194" coordorigin="9906,1060" coordsize="719,194">
              <v:shape style="position:absolute;left:9906;top:1060;width:719;height:194" coordorigin="9906,1060" coordsize="719,194" path="m9906,1060l10624,1060,10624,1254,9906,1254,9906,1060xe" filled="true" fillcolor="#ffffff" stroked="false">
                <v:path arrowok="t"/>
                <v:fill type="solid"/>
              </v:shape>
            </v:group>
            <v:group style="position:absolute;left:9874;top:848;width:2;height:439" coordorigin="9874,848" coordsize="2,439">
              <v:shape style="position:absolute;left:9874;top:848;width:2;height:439" coordorigin="9874,848" coordsize="1,439" path="m9874,848l9875,1287e" filled="false" stroked="true" strokeweight=".376pt" strokecolor="#231f20">
                <v:path arrowok="t"/>
              </v:shape>
            </v:group>
            <v:group style="position:absolute;left:9854;top:813;width:41;height:51" coordorigin="9854,813" coordsize="41,51">
              <v:shape style="position:absolute;left:9854;top:813;width:41;height:51" coordorigin="9854,813" coordsize="41,51" path="m9873,813l9854,863,9874,851,9890,851,9873,813xe" filled="true" fillcolor="#231f20" stroked="false">
                <v:path arrowok="t"/>
                <v:fill type="solid"/>
              </v:shape>
              <v:shape style="position:absolute;left:9854;top:813;width:41;height:51" coordorigin="9854,813" coordsize="41,51" path="m9890,851l9874,851,9895,862,9890,851xe" filled="true" fillcolor="#231f20" stroked="false">
                <v:path arrowok="t"/>
                <v:fill type="solid"/>
              </v:shape>
            </v:group>
            <v:group style="position:absolute;left:9525;top:1299;width:719;height:194" coordorigin="9525,1299" coordsize="719,194">
              <v:shape style="position:absolute;left:9525;top:1299;width:719;height:194" coordorigin="9525,1299" coordsize="719,194" path="m9525,1299l10244,1299,10244,1493,9525,1493,9525,1299xe" filled="true" fillcolor="#ffffff" stroked="false">
                <v:path arrowok="t"/>
                <v:fill type="solid"/>
              </v:shape>
            </v:group>
            <v:group style="position:absolute;left:9487;top:1158;width:2;height:424" coordorigin="9487,1158" coordsize="2,424">
              <v:shape style="position:absolute;left:9487;top:1158;width:2;height:424" coordorigin="9487,1158" coordsize="1,424" path="m9487,1158l9487,1581e" filled="false" stroked="true" strokeweight=".376pt" strokecolor="#231f20">
                <v:path arrowok="t"/>
              </v:shape>
            </v:group>
            <v:group style="position:absolute;left:9467;top:1123;width:41;height:51" coordorigin="9467,1123" coordsize="41,51">
              <v:shape style="position:absolute;left:9467;top:1123;width:41;height:51" coordorigin="9467,1123" coordsize="41,51" path="m9486,1123l9467,1173,9487,1161,9502,1161,9486,1123xe" filled="true" fillcolor="#231f20" stroked="false">
                <v:path arrowok="t"/>
                <v:fill type="solid"/>
              </v:shape>
              <v:shape style="position:absolute;left:9467;top:1123;width:41;height:51" coordorigin="9467,1123" coordsize="41,51" path="m9502,1161l9487,1161,9507,1172,9502,1161xe" filled="true" fillcolor="#231f20" stroked="false">
                <v:path arrowok="t"/>
                <v:fill type="solid"/>
              </v:shape>
            </v:group>
            <v:group style="position:absolute;left:9097;top:1600;width:719;height:194" coordorigin="9097,1600" coordsize="719,194">
              <v:shape style="position:absolute;left:9097;top:1600;width:719;height:194" coordorigin="9097,1600" coordsize="719,194" path="m9097,1600l9816,1600,9816,1794,9097,1794,9097,1600xe" filled="true" fillcolor="#ffffff" stroked="false">
                <v:path arrowok="t"/>
                <v:fill type="solid"/>
              </v:shape>
            </v:group>
            <v:group style="position:absolute;left:8102;top:464;width:2589;height:2261" coordorigin="8102,464" coordsize="2589,2261">
              <v:shape style="position:absolute;left:8102;top:464;width:2589;height:2261" coordorigin="8102,464" coordsize="2589,2261" path="m10690,464l10529,468,10451,471,10386,474,10288,479,10210,486,10146,495,10059,511,9984,532,9923,555,9842,597,9773,635,9717,667,9646,708,9582,754,9534,797,9489,847,9440,909,9402,961,9350,1031,9340,1046,9305,1095,9267,1147,9233,1193,8102,2725e" filled="false" stroked="true" strokeweight="1.505pt" strokecolor="#231f20">
                <v:path arrowok="t"/>
              </v:shape>
            </v:group>
            <v:group style="position:absolute;left:9433;top:615;width:1258;height:296" coordorigin="9433,615" coordsize="1258,296">
              <v:shape style="position:absolute;left:9433;top:615;width:1258;height:296" coordorigin="9433,615" coordsize="1258,296" path="m10690,658l10669,654,10653,651,10637,647,10613,642,10596,639,10537,629,10473,622,10397,616,10334,615,10312,615,10291,616,10271,616,10252,617,10208,620,10176,622,10154,623,10139,624,10129,625,10122,625,10112,625,10038,635,9964,648,9900,661,9838,676,9763,695,9701,711,9644,735,9589,768,9557,791,9433,910e" filled="false" stroked="true" strokeweight="1.505pt" strokecolor="#231f20">
                <v:path arrowok="t"/>
              </v:shape>
            </v:group>
            <v:group style="position:absolute;left:9259;top:772;width:1425;height:382" coordorigin="9259,772" coordsize="1425,382">
              <v:shape style="position:absolute;left:9259;top:772;width:1425;height:382" coordorigin="9259,772" coordsize="1425,382" path="m10683,785l10663,785,10647,785,10625,785,10610,785,10592,784,10572,783,10551,781,10530,780,10508,778,10429,775,10348,773,10284,772,10247,772,10228,772,10167,773,10103,774,10024,778,9960,788,9901,802,9832,822,9772,842,9713,863,9646,890,9588,915,9531,943,9474,972,9406,1015,9356,1055,9305,1104,9262,1149,9259,1153e" filled="false" stroked="true" strokeweight="1.505pt" strokecolor="#231f20">
                <v:path arrowok="t"/>
              </v:shape>
            </v:group>
            <v:group style="position:absolute;left:8088;top:901;width:2589;height:1871" coordorigin="8088,901" coordsize="2589,1871">
              <v:shape style="position:absolute;left:8088;top:901;width:2589;height:1871" coordorigin="8088,901" coordsize="2589,1871" path="m10676,959l10612,931,10550,917,10474,906,10394,902,10331,901,10311,902,10250,903,10189,907,10125,913,10046,924,9968,938,9905,951,9826,970,9764,988,9690,1011,9634,1034,9577,1062,9511,1101,9461,1134,9411,1169,9358,1207,9257,1285,9207,1324,9157,1364,9102,1412,9058,1457,9018,1504,9006,1520,8088,2772e" filled="false" stroked="true" strokeweight="1.505pt" strokecolor="#231f20">
                <v:path arrowok="t"/>
              </v:shape>
              <v:shape style="position:absolute;left:7891;top:260;width:644;height:121" type="#_x0000_t202" filled="false" stroked="false">
                <v:textbox inset="0,0,0,0">
                  <w:txbxContent>
                    <w:p>
                      <w:pPr>
                        <w:spacing w:line="12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5.0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9004;top:291;width:613;height:121" type="#_x0000_t202" filled="false" stroked="false">
                <v:textbox inset="0,0,0,0">
                  <w:txbxContent>
                    <w:p>
                      <w:pPr>
                        <w:spacing w:line="12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f = 0.5 GHz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9170;top:1100;width:1475;height:661" type="#_x0000_t202" filled="false" stroked="false">
                <v:textbox inset="0,0,0,0">
                  <w:txbxContent>
                    <w:p>
                      <w:pPr>
                        <w:spacing w:line="123" w:lineRule="exact" w:before="0"/>
                        <w:ind w:left="401" w:right="0" w:firstLine="461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f = 1.0 GHz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  <w:p>
                      <w:pPr>
                        <w:spacing w:before="101"/>
                        <w:ind w:left="0" w:right="0" w:firstLine="401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f = 2.0 GHz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  <w:p>
                      <w:pPr>
                        <w:spacing w:line="240" w:lineRule="auto" w:before="2"/>
                        <w:rPr>
                          <w:rFonts w:ascii="Arial" w:hAnsi="Arial" w:cs="Arial" w:eastAsia="Arial"/>
                          <w:sz w:val="14"/>
                          <w:szCs w:val="14"/>
                        </w:rPr>
                      </w:pPr>
                    </w:p>
                    <w:p>
                      <w:pPr>
                        <w:spacing w:line="135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f = 2.9 GHz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5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4429" w:space="1311"/>
            <w:col w:w="6260"/>
          </w:cols>
        </w:sect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after="0" w:line="240" w:lineRule="auto"/>
        <w:rPr>
          <w:rFonts w:ascii="Arial" w:hAnsi="Arial" w:cs="Arial" w:eastAsia="Arial"/>
          <w:sz w:val="20"/>
          <w:szCs w:val="20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line="240" w:lineRule="auto" w:before="7"/>
        <w:rPr>
          <w:rFonts w:ascii="Arial" w:hAnsi="Arial" w:cs="Arial" w:eastAsia="Arial"/>
          <w:sz w:val="17"/>
          <w:szCs w:val="17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74.437386pt;margin-top:-1.260348pt;width:10.050pt;height:97.35pt;mso-position-horizontal-relative:page;mso-position-vertical-relative:paragraph;z-index:2728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Output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Power,</w:t>
                  </w:r>
                  <w:r>
                    <w:rPr>
                      <w:color w:val="231F20"/>
                      <w:spacing w:val="-1"/>
                    </w:rPr>
                    <w:t> P</w:t>
                  </w:r>
                  <w:r>
                    <w:rPr>
                      <w:color w:val="231F20"/>
                      <w:spacing w:val="-1"/>
                      <w:sz w:val="12"/>
                    </w:rPr>
                    <w:t>OUT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(dBm)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w w:val="95"/>
          <w:sz w:val="12"/>
        </w:rPr>
        <w:t>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7"/>
        <w:rPr>
          <w:rFonts w:ascii="Arial" w:hAnsi="Arial" w:cs="Arial" w:eastAsia="Arial"/>
          <w:sz w:val="15"/>
          <w:szCs w:val="15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2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5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-15</w:t>
      </w:r>
      <w:r>
        <w:rPr>
          <w:rFonts w:ascii="Arial"/>
          <w:sz w:val="12"/>
        </w:rPr>
      </w:r>
    </w:p>
    <w:p>
      <w:pPr>
        <w:spacing w:line="240" w:lineRule="auto" w:before="7"/>
        <w:rPr>
          <w:rFonts w:ascii="Arial" w:hAnsi="Arial" w:cs="Arial" w:eastAsia="Arial"/>
          <w:sz w:val="17"/>
          <w:szCs w:val="17"/>
        </w:rPr>
      </w:pPr>
      <w:r>
        <w:rPr/>
        <w:br w:type="column"/>
      </w:r>
      <w:r>
        <w:rPr>
          <w:rFonts w:ascii="Arial"/>
          <w:sz w:val="17"/>
        </w:rPr>
      </w:r>
    </w:p>
    <w:p>
      <w:pPr>
        <w:spacing w:before="0"/>
        <w:ind w:left="1534" w:right="4404" w:firstLine="0"/>
        <w:jc w:val="center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356.735596pt;margin-top:-1.760348pt;width:10.050pt;height:97.35pt;mso-position-horizontal-relative:page;mso-position-vertical-relative:paragraph;z-index:2824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Output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Power,</w:t>
                  </w:r>
                  <w:r>
                    <w:rPr>
                      <w:color w:val="231F20"/>
                      <w:spacing w:val="-1"/>
                    </w:rPr>
                    <w:t> P</w:t>
                  </w:r>
                  <w:r>
                    <w:rPr>
                      <w:color w:val="231F20"/>
                      <w:spacing w:val="-1"/>
                      <w:sz w:val="12"/>
                    </w:rPr>
                    <w:t>OUT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(dBm)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7"/>
        <w:rPr>
          <w:rFonts w:ascii="Arial" w:hAnsi="Arial" w:cs="Arial" w:eastAsia="Arial"/>
          <w:sz w:val="15"/>
          <w:szCs w:val="15"/>
        </w:rPr>
      </w:pPr>
    </w:p>
    <w:p>
      <w:pPr>
        <w:spacing w:before="0"/>
        <w:ind w:left="162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2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1533" w:right="4510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5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1533" w:right="4510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-15</w:t>
      </w:r>
      <w:r>
        <w:rPr>
          <w:rFonts w:ascii="Arial"/>
          <w:sz w:val="12"/>
        </w:rPr>
      </w:r>
    </w:p>
    <w:p>
      <w:pPr>
        <w:spacing w:after="0"/>
        <w:jc w:val="center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1728" w:space="4011"/>
            <w:col w:w="6261"/>
          </w:cols>
        </w:sectPr>
      </w:pPr>
    </w:p>
    <w:p>
      <w:pPr>
        <w:spacing w:line="240" w:lineRule="auto" w:before="7"/>
        <w:rPr>
          <w:rFonts w:ascii="Arial" w:hAnsi="Arial" w:cs="Arial" w:eastAsia="Arial"/>
          <w:sz w:val="27"/>
          <w:szCs w:val="27"/>
        </w:rPr>
      </w:pPr>
    </w:p>
    <w:p>
      <w:pPr>
        <w:spacing w:after="0" w:line="240" w:lineRule="auto"/>
        <w:rPr>
          <w:rFonts w:ascii="Arial" w:hAnsi="Arial" w:cs="Arial" w:eastAsia="Arial"/>
          <w:sz w:val="27"/>
          <w:szCs w:val="27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before="85"/>
        <w:ind w:left="156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-20</w:t>
      </w:r>
      <w:r>
        <w:rPr>
          <w:rFonts w:ascii="Arial"/>
          <w:sz w:val="12"/>
        </w:rPr>
      </w:r>
    </w:p>
    <w:p>
      <w:pPr>
        <w:tabs>
          <w:tab w:pos="2809" w:val="left" w:leader="none"/>
          <w:tab w:pos="3945" w:val="left" w:leader="none"/>
          <w:tab w:pos="4317" w:val="left" w:leader="none"/>
          <w:tab w:pos="4687" w:val="left" w:leader="none"/>
        </w:tabs>
        <w:spacing w:before="22"/>
        <w:ind w:left="1721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-35    </w:t>
      </w:r>
      <w:r>
        <w:rPr>
          <w:rFonts w:ascii="Arial"/>
          <w:color w:val="231F20"/>
          <w:spacing w:val="30"/>
          <w:sz w:val="12"/>
        </w:rPr>
        <w:t> </w:t>
      </w:r>
      <w:r>
        <w:rPr>
          <w:rFonts w:ascii="Arial"/>
          <w:color w:val="231F20"/>
          <w:sz w:val="12"/>
        </w:rPr>
        <w:t>-30   </w:t>
      </w:r>
      <w:r>
        <w:rPr>
          <w:rFonts w:ascii="Arial"/>
          <w:color w:val="231F20"/>
          <w:spacing w:val="28"/>
          <w:sz w:val="12"/>
        </w:rPr>
        <w:t> </w:t>
      </w:r>
      <w:r>
        <w:rPr>
          <w:rFonts w:ascii="Arial"/>
          <w:color w:val="231F20"/>
          <w:sz w:val="12"/>
        </w:rPr>
        <w:t>-25</w:t>
        <w:tab/>
        <w:t>-20    </w:t>
      </w:r>
      <w:r>
        <w:rPr>
          <w:rFonts w:ascii="Arial"/>
          <w:color w:val="231F20"/>
          <w:spacing w:val="5"/>
          <w:sz w:val="12"/>
        </w:rPr>
        <w:t> </w:t>
      </w:r>
      <w:r>
        <w:rPr>
          <w:rFonts w:ascii="Arial"/>
          <w:color w:val="231F20"/>
          <w:sz w:val="12"/>
        </w:rPr>
        <w:t>-15    </w:t>
      </w:r>
      <w:r>
        <w:rPr>
          <w:rFonts w:ascii="Arial"/>
          <w:color w:val="231F20"/>
          <w:spacing w:val="31"/>
          <w:sz w:val="12"/>
        </w:rPr>
        <w:t> </w:t>
      </w:r>
      <w:r>
        <w:rPr>
          <w:rFonts w:ascii="Arial"/>
          <w:color w:val="231F20"/>
          <w:sz w:val="12"/>
        </w:rPr>
        <w:t>-10</w:t>
        <w:tab/>
        <w:t>-5</w:t>
        <w:tab/>
        <w:t>0</w:t>
        <w:tab/>
        <w:t>5</w:t>
      </w:r>
      <w:r>
        <w:rPr>
          <w:rFonts w:ascii="Arial"/>
          <w:sz w:val="12"/>
        </w:rPr>
      </w:r>
    </w:p>
    <w:p>
      <w:pPr>
        <w:spacing w:before="85"/>
        <w:ind w:left="156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color w:val="231F20"/>
          <w:sz w:val="12"/>
        </w:rPr>
        <w:t>-20</w:t>
      </w:r>
      <w:r>
        <w:rPr>
          <w:rFonts w:ascii="Arial"/>
          <w:sz w:val="12"/>
        </w:rPr>
      </w:r>
    </w:p>
    <w:p>
      <w:pPr>
        <w:tabs>
          <w:tab w:pos="2809" w:val="left" w:leader="none"/>
          <w:tab w:pos="3945" w:val="left" w:leader="none"/>
          <w:tab w:pos="4317" w:val="left" w:leader="none"/>
          <w:tab w:pos="4687" w:val="left" w:leader="none"/>
        </w:tabs>
        <w:spacing w:before="22"/>
        <w:ind w:left="1721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-35    </w:t>
      </w:r>
      <w:r>
        <w:rPr>
          <w:rFonts w:ascii="Arial"/>
          <w:color w:val="231F20"/>
          <w:spacing w:val="30"/>
          <w:sz w:val="12"/>
        </w:rPr>
        <w:t> </w:t>
      </w:r>
      <w:r>
        <w:rPr>
          <w:rFonts w:ascii="Arial"/>
          <w:color w:val="231F20"/>
          <w:sz w:val="12"/>
        </w:rPr>
        <w:t>-30   </w:t>
      </w:r>
      <w:r>
        <w:rPr>
          <w:rFonts w:ascii="Arial"/>
          <w:color w:val="231F20"/>
          <w:spacing w:val="28"/>
          <w:sz w:val="12"/>
        </w:rPr>
        <w:t> </w:t>
      </w:r>
      <w:r>
        <w:rPr>
          <w:rFonts w:ascii="Arial"/>
          <w:color w:val="231F20"/>
          <w:sz w:val="12"/>
        </w:rPr>
        <w:t>-25</w:t>
        <w:tab/>
        <w:t>-20    </w:t>
      </w:r>
      <w:r>
        <w:rPr>
          <w:rFonts w:ascii="Arial"/>
          <w:color w:val="231F20"/>
          <w:spacing w:val="5"/>
          <w:sz w:val="12"/>
        </w:rPr>
        <w:t> </w:t>
      </w:r>
      <w:r>
        <w:rPr>
          <w:rFonts w:ascii="Arial"/>
          <w:color w:val="231F20"/>
          <w:sz w:val="12"/>
        </w:rPr>
        <w:t>-15    </w:t>
      </w:r>
      <w:r>
        <w:rPr>
          <w:rFonts w:ascii="Arial"/>
          <w:color w:val="231F20"/>
          <w:spacing w:val="31"/>
          <w:sz w:val="12"/>
        </w:rPr>
        <w:t> </w:t>
      </w:r>
      <w:r>
        <w:rPr>
          <w:rFonts w:ascii="Arial"/>
          <w:color w:val="231F20"/>
          <w:sz w:val="12"/>
        </w:rPr>
        <w:t>-10</w:t>
        <w:tab/>
        <w:t>-5</w:t>
        <w:tab/>
        <w:t>0</w:t>
        <w:tab/>
        <w:t>5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4755" w:space="985"/>
            <w:col w:w="6260"/>
          </w:cols>
        </w:sectPr>
      </w:pPr>
    </w:p>
    <w:p>
      <w:pPr>
        <w:spacing w:line="240" w:lineRule="auto" w:before="8"/>
        <w:rPr>
          <w:rFonts w:ascii="Arial" w:hAnsi="Arial" w:cs="Arial" w:eastAsia="Arial"/>
          <w:sz w:val="11"/>
          <w:szCs w:val="11"/>
        </w:rPr>
      </w:pPr>
    </w:p>
    <w:p>
      <w:pPr>
        <w:spacing w:after="0" w:line="240" w:lineRule="auto"/>
        <w:rPr>
          <w:rFonts w:ascii="Arial" w:hAnsi="Arial" w:cs="Arial" w:eastAsia="Arial"/>
          <w:sz w:val="11"/>
          <w:szCs w:val="11"/>
        </w:rPr>
        <w:sectPr>
          <w:type w:val="continuous"/>
          <w:pgSz w:w="12240" w:h="15840"/>
          <w:pgMar w:top="660" w:bottom="280" w:left="240" w:right="0"/>
        </w:sectPr>
      </w:pPr>
    </w:p>
    <w:p>
      <w:pPr>
        <w:pStyle w:val="BodyText"/>
        <w:spacing w:line="240" w:lineRule="auto" w:before="79"/>
        <w:ind w:left="2134" w:right="151"/>
        <w:jc w:val="center"/>
      </w:pPr>
      <w:r>
        <w:rPr>
          <w:color w:val="231F20"/>
        </w:rPr>
        <w:t>Input</w:t>
      </w:r>
      <w:r>
        <w:rPr>
          <w:color w:val="231F20"/>
          <w:spacing w:val="-1"/>
        </w:rPr>
        <w:t> </w:t>
      </w:r>
      <w:r>
        <w:rPr>
          <w:color w:val="231F20"/>
        </w:rPr>
        <w:t>Power,</w:t>
      </w:r>
      <w:r>
        <w:rPr>
          <w:color w:val="231F20"/>
          <w:spacing w:val="-1"/>
        </w:rPr>
        <w:t> P</w:t>
      </w:r>
      <w:r>
        <w:rPr>
          <w:color w:val="231F20"/>
          <w:spacing w:val="-1"/>
          <w:sz w:val="12"/>
        </w:rPr>
        <w:t>IN</w:t>
      </w:r>
      <w:r>
        <w:rPr>
          <w:color w:val="231F20"/>
          <w:spacing w:val="10"/>
          <w:sz w:val="12"/>
        </w:rPr>
        <w:t> </w:t>
      </w:r>
      <w:r>
        <w:rPr>
          <w:color w:val="231F20"/>
          <w:spacing w:val="-1"/>
        </w:rPr>
        <w:t>(dBm)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16"/>
          <w:szCs w:val="16"/>
        </w:rPr>
      </w:pPr>
    </w:p>
    <w:p>
      <w:pPr>
        <w:pStyle w:val="Heading4"/>
        <w:spacing w:line="250" w:lineRule="auto" w:before="106"/>
        <w:ind w:left="1958" w:right="0" w:firstLine="848"/>
        <w:jc w:val="left"/>
        <w:rPr>
          <w:b w:val="0"/>
          <w:bCs w:val="0"/>
        </w:rPr>
      </w:pPr>
      <w:r>
        <w:rPr>
          <w:color w:val="231F20"/>
        </w:rPr>
        <w:t>UPC2711TB SATURATED OUTPUT POWER vs.</w:t>
      </w:r>
      <w:r>
        <w:rPr>
          <w:b w:val="0"/>
        </w:rPr>
      </w:r>
    </w:p>
    <w:p>
      <w:pPr>
        <w:spacing w:before="0"/>
        <w:ind w:left="2134" w:right="177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FREQUENCY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AND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VOLTAGE</w:t>
      </w:r>
      <w:r>
        <w:rPr>
          <w:rFonts w:ascii="Arial"/>
          <w:sz w:val="16"/>
        </w:rPr>
      </w:r>
    </w:p>
    <w:p>
      <w:pPr>
        <w:spacing w:before="124"/>
        <w:ind w:left="0" w:right="1240" w:firstLine="0"/>
        <w:jc w:val="center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101.971497pt;margin-top:9.913743pt;width:146.2pt;height:144.050pt;mso-position-horizontal-relative:page;mso-position-vertical-relative:paragraph;z-index:2560" coordorigin="2039,198" coordsize="2924,2881">
            <v:group style="position:absolute;left:2061;top:203;width:2891;height:2871" coordorigin="2061,203" coordsize="2891,2871">
              <v:shape style="position:absolute;left:2061;top:203;width:2891;height:2871" coordorigin="2061,203" coordsize="2891,2871" path="m2061,3074l4952,3074,4952,203,2061,203,2061,3074xe" filled="false" stroked="true" strokeweight=".502pt" strokecolor="#231f20">
                <v:path arrowok="t"/>
              </v:shape>
            </v:group>
            <v:group style="position:absolute;left:2636;top:212;width:2;height:2862" coordorigin="2636,212" coordsize="2,2862">
              <v:shape style="position:absolute;left:2636;top:212;width:2;height:2862" coordorigin="2636,212" coordsize="0,2862" path="m2636,212l2636,3074e" filled="false" stroked="true" strokeweight=".502pt" strokecolor="#231f20">
                <v:path arrowok="t"/>
              </v:shape>
            </v:group>
            <v:group style="position:absolute;left:3018;top:212;width:2;height:1301" coordorigin="3018,212" coordsize="2,1301">
              <v:shape style="position:absolute;left:3018;top:212;width:2;height:1301" coordorigin="3018,212" coordsize="0,1301" path="m3018,212l3018,1513e" filled="false" stroked="true" strokeweight=".502pt" strokecolor="#231f20">
                <v:path arrowok="t"/>
              </v:shape>
            </v:group>
            <v:group style="position:absolute;left:3018;top:1720;width:2;height:1354" coordorigin="3018,1720" coordsize="2,1354">
              <v:shape style="position:absolute;left:3018;top:1720;width:2;height:1354" coordorigin="3018,1720" coordsize="0,1354" path="m3018,1720l3018,3074e" filled="false" stroked="true" strokeweight=".502pt" strokecolor="#231f20">
                <v:path arrowok="t"/>
              </v:shape>
            </v:group>
            <v:group style="position:absolute;left:3278;top:212;width:2;height:253" coordorigin="3278,212" coordsize="2,253">
              <v:shape style="position:absolute;left:3278;top:212;width:2;height:253" coordorigin="3278,212" coordsize="0,253" path="m3278,212l3278,464e" filled="false" stroked="true" strokeweight=".502pt" strokecolor="#231f20">
                <v:path arrowok="t"/>
              </v:shape>
            </v:group>
            <v:group style="position:absolute;left:3278;top:672;width:2;height:842" coordorigin="3278,672" coordsize="2,842">
              <v:shape style="position:absolute;left:3278;top:672;width:2;height:842" coordorigin="3278,672" coordsize="0,842" path="m3278,672l3278,1513e" filled="false" stroked="true" strokeweight=".502pt" strokecolor="#231f20">
                <v:path arrowok="t"/>
              </v:shape>
            </v:group>
            <v:group style="position:absolute;left:3278;top:1720;width:2;height:1354" coordorigin="3278,1720" coordsize="2,1354">
              <v:shape style="position:absolute;left:3278;top:1720;width:2;height:1354" coordorigin="3278,1720" coordsize="0,1354" path="m3278,1720l3278,3074e" filled="false" stroked="true" strokeweight=".502pt" strokecolor="#231f20">
                <v:path arrowok="t"/>
              </v:shape>
            </v:group>
            <v:group style="position:absolute;left:3733;top:212;width:2;height:2862" coordorigin="3733,212" coordsize="2,2862">
              <v:shape style="position:absolute;left:3733;top:212;width:2;height:2862" coordorigin="3733,212" coordsize="0,2862" path="m3733,212l3733,3074e" filled="false" stroked="true" strokeweight=".502pt" strokecolor="#231f20">
                <v:path arrowok="t"/>
              </v:shape>
            </v:group>
            <v:group style="position:absolute;left:3606;top:212;width:2;height:253" coordorigin="3606,212" coordsize="2,253">
              <v:shape style="position:absolute;left:3606;top:212;width:2;height:253" coordorigin="3606,212" coordsize="0,253" path="m3606,212l3606,464e" filled="false" stroked="true" strokeweight=".502pt" strokecolor="#231f20">
                <v:path arrowok="t"/>
              </v:shape>
            </v:group>
            <v:group style="position:absolute;left:3606;top:672;width:2;height:2403" coordorigin="3606,672" coordsize="2,2403">
              <v:shape style="position:absolute;left:3606;top:672;width:2;height:2403" coordorigin="3606,672" coordsize="0,2403" path="m3606,672l3606,3074e" filled="false" stroked="true" strokeweight=".502pt" strokecolor="#231f20">
                <v:path arrowok="t"/>
              </v:shape>
            </v:group>
            <v:group style="position:absolute;left:3452;top:212;width:2;height:253" coordorigin="3452,212" coordsize="2,253">
              <v:shape style="position:absolute;left:3452;top:212;width:2;height:253" coordorigin="3452,212" coordsize="0,253" path="m3452,212l3452,464e" filled="false" stroked="true" strokeweight=".502pt" strokecolor="#231f20">
                <v:path arrowok="t"/>
              </v:shape>
            </v:group>
            <v:group style="position:absolute;left:3452;top:672;width:2;height:2403" coordorigin="3452,672" coordsize="2,2403">
              <v:shape style="position:absolute;left:3452;top:672;width:2;height:2403" coordorigin="3452,672" coordsize="0,2403" path="m3452,672l3452,3074e" filled="false" stroked="true" strokeweight=".502pt" strokecolor="#231f20">
                <v:path arrowok="t"/>
              </v:shape>
            </v:group>
            <v:group style="position:absolute;left:3927;top:212;width:2;height:2862" coordorigin="3927,212" coordsize="2,2862">
              <v:shape style="position:absolute;left:3927;top:212;width:2;height:2862" coordorigin="3927,212" coordsize="0,2862" path="m3927,212l3927,3074e" filled="false" stroked="true" strokeweight=".502pt" strokecolor="#231f20">
                <v:path arrowok="t"/>
              </v:shape>
            </v:group>
            <v:group style="position:absolute;left:3853;top:212;width:2;height:2862" coordorigin="3853,212" coordsize="2,2862">
              <v:shape style="position:absolute;left:3853;top:212;width:2;height:2862" coordorigin="3853,212" coordsize="0,2862" path="m3853,212l3853,3074e" filled="false" stroked="true" strokeweight=".502pt" strokecolor="#231f20">
                <v:path arrowok="t"/>
              </v:shape>
            </v:group>
            <v:group style="position:absolute;left:3987;top:212;width:2;height:2862" coordorigin="3987,212" coordsize="2,2862">
              <v:shape style="position:absolute;left:3987;top:212;width:2;height:2862" coordorigin="3987,212" coordsize="0,2862" path="m3987,212l3987,3074e" filled="false" stroked="true" strokeweight=".502pt" strokecolor="#231f20">
                <v:path arrowok="t"/>
              </v:shape>
            </v:group>
            <v:group style="position:absolute;left:4562;top:212;width:2;height:47" coordorigin="4562,212" coordsize="2,47">
              <v:shape style="position:absolute;left:4562;top:212;width:2;height:47" coordorigin="4562,212" coordsize="0,47" path="m4562,212l4562,259e" filled="false" stroked="true" strokeweight=".502pt" strokecolor="#231f20">
                <v:path arrowok="t"/>
              </v:shape>
            </v:group>
            <v:group style="position:absolute;left:4562;top:466;width:2;height:2608" coordorigin="4562,466" coordsize="2,2608">
              <v:shape style="position:absolute;left:4562;top:466;width:2;height:2608" coordorigin="4562,466" coordsize="0,2608" path="m4562,466l4562,3074e" filled="false" stroked="true" strokeweight=".502pt" strokecolor="#231f20">
                <v:path arrowok="t"/>
              </v:shape>
            </v:group>
            <v:group style="position:absolute;left:2061;top:774;width:2887;height:2" coordorigin="2061,774" coordsize="2887,2">
              <v:shape style="position:absolute;left:2061;top:774;width:2887;height:2" coordorigin="2061,774" coordsize="2887,0" path="m2061,774l4948,774e" filled="false" stroked="true" strokeweight=".502pt" strokecolor="#231f20">
                <v:path arrowok="t"/>
              </v:shape>
            </v:group>
            <v:group style="position:absolute;left:2061;top:1353;width:2883;height:2" coordorigin="2061,1353" coordsize="2883,2">
              <v:shape style="position:absolute;left:2061;top:1353;width:2883;height:2" coordorigin="2061,1353" coordsize="2883,0" path="m2061,1353l4944,1353e" filled="false" stroked="true" strokeweight=".502pt" strokecolor="#231f20">
                <v:path arrowok="t"/>
              </v:shape>
            </v:group>
            <v:group style="position:absolute;left:2061;top:1924;width:2883;height:2" coordorigin="2061,1924" coordsize="2883,2">
              <v:shape style="position:absolute;left:2061;top:1924;width:2883;height:2" coordorigin="2061,1924" coordsize="2883,0" path="m2061,1924l4944,1924e" filled="false" stroked="true" strokeweight=".502pt" strokecolor="#231f20">
                <v:path arrowok="t"/>
              </v:shape>
            </v:group>
            <v:group style="position:absolute;left:2061;top:2503;width:2883;height:2" coordorigin="2061,2503" coordsize="2883,2">
              <v:shape style="position:absolute;left:2061;top:2503;width:2883;height:2" coordorigin="2061,2503" coordsize="2883,0" path="m2061,2503l4944,2503e" filled="false" stroked="true" strokeweight=".502pt" strokecolor="#231f20">
                <v:path arrowok="t"/>
              </v:shape>
            </v:group>
            <v:group style="position:absolute;left:4093;top:259;width:803;height:208" coordorigin="4093,259" coordsize="803,208">
              <v:shape style="position:absolute;left:4093;top:259;width:803;height:208" coordorigin="4093,259" coordsize="803,208" path="m4093,259l4896,259,4896,466,4093,466,4093,259xe" filled="true" fillcolor="#ffffff" stroked="false">
                <v:path arrowok="t"/>
                <v:fill type="solid"/>
              </v:shape>
            </v:group>
            <v:group style="position:absolute;left:2112;top:259;width:429;height:208" coordorigin="2112,259" coordsize="429,208">
              <v:shape style="position:absolute;left:2112;top:259;width:429;height:208" coordorigin="2112,259" coordsize="429,208" path="m2112,259l2541,259,2541,466,2112,466,2112,259xe" filled="true" fillcolor="#ffffff" stroked="false">
                <v:path arrowok="t"/>
                <v:fill type="solid"/>
              </v:shape>
            </v:group>
            <v:group style="position:absolute;left:2924;top:1513;width:429;height:208" coordorigin="2924,1513" coordsize="429,208">
              <v:shape style="position:absolute;left:2924;top:1513;width:429;height:208" coordorigin="2924,1513" coordsize="429,208" path="m2924,1513l3353,1513,3353,1720,2924,1720,2924,1513xe" filled="true" fillcolor="#ffffff" stroked="false">
                <v:path arrowok="t"/>
                <v:fill type="solid"/>
              </v:shape>
            </v:group>
            <v:group style="position:absolute;left:2341;top:433;width:2;height:226" coordorigin="2341,433" coordsize="2,226">
              <v:shape style="position:absolute;left:2341;top:433;width:2;height:226" coordorigin="2341,433" coordsize="1,226" path="m2341,659l2341,433e" filled="false" stroked="true" strokeweight=".376pt" strokecolor="#231f20">
                <v:path arrowok="t"/>
              </v:shape>
            </v:group>
            <v:group style="position:absolute;left:2320;top:644;width:41;height:51" coordorigin="2320,644" coordsize="41,51">
              <v:shape style="position:absolute;left:2320;top:644;width:41;height:51" coordorigin="2320,644" coordsize="41,51" path="m2320,645l2342,694,2356,656,2341,656,2320,645xe" filled="true" fillcolor="#231f20" stroked="false">
                <v:path arrowok="t"/>
                <v:fill type="solid"/>
              </v:shape>
              <v:shape style="position:absolute;left:2320;top:644;width:41;height:51" coordorigin="2320,644" coordsize="41,51" path="m2361,644l2341,656,2356,656,2361,644xe" filled="true" fillcolor="#231f20" stroked="false">
                <v:path arrowok="t"/>
                <v:fill type="solid"/>
              </v:shape>
            </v:group>
            <v:group style="position:absolute;left:3031;top:464;width:669;height:208" coordorigin="3031,464" coordsize="669,208">
              <v:shape style="position:absolute;left:3031;top:464;width:669;height:208" coordorigin="3031,464" coordsize="669,208" path="m3031,464l3699,464,3699,672,3031,672,3031,464xe" filled="true" fillcolor="#ffffff" stroked="false">
                <v:path arrowok="t"/>
                <v:fill type="solid"/>
              </v:shape>
            </v:group>
            <v:group style="position:absolute;left:3359;top:650;width:2;height:331" coordorigin="3359,650" coordsize="2,331">
              <v:shape style="position:absolute;left:3359;top:650;width:2;height:331" coordorigin="3359,650" coordsize="1,331" path="m3359,980l3359,650e" filled="false" stroked="true" strokeweight=".376pt" strokecolor="#231f20">
                <v:path arrowok="t"/>
              </v:shape>
            </v:group>
            <v:group style="position:absolute;left:3338;top:965;width:41;height:51" coordorigin="3338,965" coordsize="41,51">
              <v:shape style="position:absolute;left:3338;top:965;width:41;height:51" coordorigin="3338,965" coordsize="41,51" path="m3338,966l3360,1015,3374,977,3359,977,3338,966xe" filled="true" fillcolor="#231f20" stroked="false">
                <v:path arrowok="t"/>
                <v:fill type="solid"/>
              </v:shape>
              <v:shape style="position:absolute;left:3338;top:965;width:41;height:51" coordorigin="3338,965" coordsize="41,51" path="m3379,965l3359,977,3374,977,3379,965xe" filled="true" fillcolor="#231f20" stroked="false">
                <v:path arrowok="t"/>
                <v:fill type="solid"/>
              </v:shape>
            </v:group>
            <v:group style="position:absolute;left:3153;top:1274;width:2;height:226" coordorigin="3153,1274" coordsize="2,226">
              <v:shape style="position:absolute;left:3153;top:1274;width:2;height:226" coordorigin="3153,1274" coordsize="1,226" path="m3154,1274l3153,1500e" filled="false" stroked="true" strokeweight=".376pt" strokecolor="#231f20">
                <v:path arrowok="t"/>
              </v:shape>
            </v:group>
            <v:group style="position:absolute;left:3134;top:1239;width:41;height:51" coordorigin="3134,1239" coordsize="41,51">
              <v:shape style="position:absolute;left:3134;top:1239;width:41;height:51" coordorigin="3134,1239" coordsize="41,51" path="m3153,1239l3134,1289,3154,1277,3170,1277,3153,1239xe" filled="true" fillcolor="#231f20" stroked="false">
                <v:path arrowok="t"/>
                <v:fill type="solid"/>
              </v:shape>
              <v:shape style="position:absolute;left:3134;top:1239;width:41;height:51" coordorigin="3134,1239" coordsize="41,51" path="m3170,1277l3154,1277,3175,1288,3170,1277xe" filled="true" fillcolor="#231f20" stroked="false">
                <v:path arrowok="t"/>
                <v:fill type="solid"/>
              </v:shape>
            </v:group>
            <v:group style="position:absolute;left:2054;top:698;width:2894;height:689" coordorigin="2054,698" coordsize="2894,689">
              <v:shape style="position:absolute;left:2054;top:698;width:2894;height:689" coordorigin="2054,698" coordsize="2894,689" path="m2054,698l2295,698,2313,698,2373,700,2438,704,2697,728,2775,738,2838,748,3179,813,3197,816,3256,827,3320,839,3594,888,3611,891,3671,903,3734,917,4076,1002,4152,1023,4214,1042,4381,1104,4453,1134,4512,1162,4562,1188,4948,1387e" filled="false" stroked="true" strokeweight="1.505pt" strokecolor="#231f20">
                <v:path arrowok="t"/>
              </v:shape>
            </v:group>
            <v:group style="position:absolute;left:2059;top:845;width:2739;height:665" coordorigin="2059,845" coordsize="2739,665">
              <v:shape style="position:absolute;left:2059;top:845;width:2739;height:665" coordorigin="2059,845" coordsize="2739,665" path="m2059,845l2289,870,2306,872,2325,874,2388,880,2451,888,2657,918,2735,929,2799,939,3085,984,3103,986,3163,995,3227,1004,3459,1034,3477,1036,3537,1045,3600,1057,3762,1096,3779,1100,3838,1114,3901,1130,4150,1190,4167,1194,4226,1210,4287,1229,4360,1253,4417,1274,4477,1298,4546,1327,4603,1355,4656,1384,4723,1431,4785,1494,4798,1510e" filled="false" stroked="true" strokeweight="1.505pt" strokecolor="#231f20">
                <v:path arrowok="t"/>
              </v:shape>
            </v:group>
            <v:group style="position:absolute;left:2061;top:1046;width:2719;height:647" coordorigin="2061,1046" coordsize="2719,647">
              <v:shape style="position:absolute;left:2061;top:1046;width:2719;height:647" coordorigin="2061,1046" coordsize="2719,647" path="m2061,1046l2136,1058,2219,1070,2280,1078,2288,1079,2306,1082,2366,1091,2430,1101,2798,1168,2875,1183,2939,1194,3293,1261,3310,1265,3370,1276,3434,1287,3640,1323,3658,1326,3718,1337,3781,1348,3975,1383,4052,1397,4115,1409,4222,1431,4240,1434,4300,1452,4361,1474,4412,1495,4442,1506,4463,1514,4479,1520,4492,1524,4507,1529,4537,1540,4597,1564,4662,1597,4715,1631,4770,1682,4780,1692e" filled="false" stroked="true" strokeweight="1.505pt" strokecolor="#231f20">
                <v:path arrowok="t"/>
              </v:shape>
              <v:shape style="position:absolute;left:2061;top:203;width:576;height:571" type="#_x0000_t202" filled="false" stroked="false">
                <v:textbox inset="0,0,0,0">
                  <w:txbxContent>
                    <w:p>
                      <w:pPr>
                        <w:spacing w:before="90"/>
                        <w:ind w:left="136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5.5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4130;top:308;width:666;height:121" type="#_x0000_t202" filled="false" stroked="false">
                <v:textbox inset="0,0,0,0">
                  <w:txbxContent>
                    <w:p>
                      <w:pPr>
                        <w:spacing w:line="12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P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IN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0 dBm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043;top:514;width:644;height:121" type="#_x0000_t202" filled="false" stroked="false">
                <v:textbox inset="0,0,0,0">
                  <w:txbxContent>
                    <w:p>
                      <w:pPr>
                        <w:spacing w:line="12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5.0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010;top:1563;width:281;height:121" type="#_x0000_t202" filled="false" stroked="false">
                <v:textbox inset="0,0,0,0">
                  <w:txbxContent>
                    <w:p>
                      <w:pPr>
                        <w:spacing w:line="120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4.5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10</w:t>
      </w:r>
      <w:r>
        <w:rPr>
          <w:rFonts w:ascii="Arial"/>
          <w:sz w:val="12"/>
        </w:rPr>
      </w:r>
    </w:p>
    <w:p>
      <w:pPr>
        <w:pStyle w:val="BodyText"/>
        <w:spacing w:line="240" w:lineRule="auto" w:before="86"/>
        <w:ind w:left="2348" w:right="2165"/>
        <w:jc w:val="center"/>
      </w:pPr>
      <w:r>
        <w:rPr/>
        <w:br w:type="column"/>
      </w:r>
      <w:r>
        <w:rPr>
          <w:color w:val="231F20"/>
        </w:rPr>
        <w:t>Input</w:t>
      </w:r>
      <w:r>
        <w:rPr>
          <w:color w:val="231F20"/>
          <w:spacing w:val="-1"/>
        </w:rPr>
        <w:t> </w:t>
      </w:r>
      <w:r>
        <w:rPr>
          <w:color w:val="231F20"/>
        </w:rPr>
        <w:t>Power,</w:t>
      </w:r>
      <w:r>
        <w:rPr>
          <w:color w:val="231F20"/>
          <w:spacing w:val="-1"/>
        </w:rPr>
        <w:t> P</w:t>
      </w:r>
      <w:r>
        <w:rPr>
          <w:color w:val="231F20"/>
          <w:spacing w:val="-1"/>
          <w:sz w:val="12"/>
        </w:rPr>
        <w:t>IN</w:t>
      </w:r>
      <w:r>
        <w:rPr>
          <w:color w:val="231F20"/>
          <w:spacing w:val="10"/>
          <w:sz w:val="12"/>
        </w:rPr>
        <w:t> </w:t>
      </w:r>
      <w:r>
        <w:rPr>
          <w:color w:val="231F20"/>
          <w:spacing w:val="-1"/>
        </w:rPr>
        <w:t>(dBm)</w:t>
      </w:r>
      <w:r>
        <w:rPr/>
      </w:r>
    </w:p>
    <w:p>
      <w:pPr>
        <w:pStyle w:val="Heading4"/>
        <w:spacing w:line="240" w:lineRule="auto" w:before="122"/>
        <w:ind w:left="2348" w:right="2165"/>
        <w:jc w:val="center"/>
        <w:rPr>
          <w:b w:val="0"/>
          <w:bCs w:val="0"/>
        </w:rPr>
      </w:pPr>
      <w:r>
        <w:rPr>
          <w:color w:val="231F20"/>
        </w:rPr>
        <w:t>UPC2711TB</w:t>
      </w:r>
      <w:r>
        <w:rPr>
          <w:b w:val="0"/>
        </w:rPr>
      </w:r>
    </w:p>
    <w:p>
      <w:pPr>
        <w:spacing w:line="250" w:lineRule="auto" w:before="8"/>
        <w:ind w:left="1908" w:right="1678" w:hanging="45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3RD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ORDER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INTERMODULATION</w:t>
      </w:r>
      <w:r>
        <w:rPr>
          <w:rFonts w:ascii="Arial"/>
          <w:b/>
          <w:color w:val="231F20"/>
          <w:sz w:val="16"/>
        </w:rPr>
        <w:t> DISTORTION vs. OUTPUT POWER AND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VOLTAGE</w:t>
      </w:r>
      <w:r>
        <w:rPr>
          <w:rFonts w:ascii="Arial"/>
          <w:sz w:val="16"/>
        </w:rPr>
      </w:r>
    </w:p>
    <w:p>
      <w:pPr>
        <w:spacing w:before="85"/>
        <w:ind w:left="159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389.83551pt;margin-top:7.893712pt;width:145.550pt;height:144.550pt;mso-position-horizontal-relative:page;mso-position-vertical-relative:paragraph;z-index:2704" coordorigin="7797,158" coordsize="2911,2891">
            <v:group style="position:absolute;left:8423;top:2078;width:188;height:175" coordorigin="8423,2078" coordsize="188,175">
              <v:shape style="position:absolute;left:8423;top:2078;width:188;height:175" coordorigin="8423,2078" coordsize="188,175" path="m8611,2252l8423,2078e" filled="false" stroked="true" strokeweight=".377pt" strokecolor="#231f20">
                <v:path arrowok="t"/>
              </v:shape>
            </v:group>
            <v:group style="position:absolute;left:8587;top:2227;width:51;height:50" coordorigin="8587,2227" coordsize="51,50">
              <v:shape style="position:absolute;left:8587;top:2227;width:51;height:50" coordorigin="8587,2227" coordsize="51,50" path="m8614,2227l8609,2250,8587,2257,8637,2276,8614,2227xe" filled="true" fillcolor="#231f20" stroked="false">
                <v:path arrowok="t"/>
                <v:fill type="solid"/>
              </v:shape>
            </v:group>
            <v:group style="position:absolute;left:8587;top:2227;width:51;height:50" coordorigin="8587,2227" coordsize="51,50">
              <v:shape style="position:absolute;left:8587;top:2227;width:51;height:50" coordorigin="8587,2227" coordsize="51,50" path="m8637,2276l8587,2257,8609,2250,8614,2227,8637,2276xe" filled="false" stroked="true" strokeweight=".377pt" strokecolor="#231f20">
                <v:path arrowok="t"/>
              </v:shape>
            </v:group>
            <v:group style="position:absolute;left:7802;top:164;width:2901;height:2879" coordorigin="7802,164" coordsize="2901,2879">
              <v:shape style="position:absolute;left:7802;top:164;width:2901;height:2879" coordorigin="7802,164" coordsize="2901,2879" path="m7802,3043l10703,3043,10703,164,7802,164,7802,3043xe" filled="false" stroked="true" strokeweight=".503pt" strokecolor="#231f20">
                <v:path arrowok="t"/>
              </v:shape>
            </v:group>
            <v:group style="position:absolute;left:8104;top:163;width:2;height:76" coordorigin="8104,163" coordsize="2,76">
              <v:shape style="position:absolute;left:8104;top:163;width:2;height:76" coordorigin="8104,163" coordsize="0,76" path="m8104,163l8104,238e" filled="false" stroked="true" strokeweight=".503pt" strokecolor="#231f20">
                <v:path arrowok="t"/>
              </v:shape>
            </v:group>
            <v:group style="position:absolute;left:8104;top:600;width:2;height:2436" coordorigin="8104,600" coordsize="2,2436">
              <v:shape style="position:absolute;left:8104;top:600;width:2;height:2436" coordorigin="8104,600" coordsize="0,2436" path="m8104,600l8104,3035e" filled="false" stroked="true" strokeweight=".503pt" strokecolor="#231f20">
                <v:path arrowok="t"/>
              </v:shape>
            </v:group>
            <v:group style="position:absolute;left:8392;top:163;width:2;height:76" coordorigin="8392,163" coordsize="2,76">
              <v:shape style="position:absolute;left:8392;top:163;width:2;height:76" coordorigin="8392,163" coordsize="0,76" path="m8392,163l8392,238e" filled="false" stroked="true" strokeweight=".503pt" strokecolor="#231f20">
                <v:path arrowok="t"/>
              </v:shape>
            </v:group>
            <v:group style="position:absolute;left:8392;top:600;width:2;height:1279" coordorigin="8392,600" coordsize="2,1279">
              <v:shape style="position:absolute;left:8392;top:600;width:2;height:1279" coordorigin="8392,600" coordsize="0,1279" path="m8392,600l8392,1878e" filled="false" stroked="true" strokeweight=".503pt" strokecolor="#231f20">
                <v:path arrowok="t"/>
              </v:shape>
            </v:group>
            <v:group style="position:absolute;left:8392;top:2073;width:2;height:963" coordorigin="8392,2073" coordsize="2,963">
              <v:shape style="position:absolute;left:8392;top:2073;width:2;height:963" coordorigin="8392,2073" coordsize="0,963" path="m8392,2073l8392,3035e" filled="false" stroked="true" strokeweight=".503pt" strokecolor="#231f20">
                <v:path arrowok="t"/>
              </v:shape>
            </v:group>
            <v:group style="position:absolute;left:8694;top:163;width:2;height:76" coordorigin="8694,163" coordsize="2,76">
              <v:shape style="position:absolute;left:8694;top:163;width:2;height:76" coordorigin="8694,163" coordsize="0,76" path="m8694,163l8694,238e" filled="false" stroked="true" strokeweight=".503pt" strokecolor="#231f20">
                <v:path arrowok="t"/>
              </v:shape>
            </v:group>
            <v:group style="position:absolute;left:8694;top:600;width:2;height:2436" coordorigin="8694,600" coordsize="2,2436">
              <v:shape style="position:absolute;left:8694;top:600;width:2;height:2436" coordorigin="8694,600" coordsize="0,2436" path="m8694,600l8694,3035e" filled="false" stroked="true" strokeweight=".503pt" strokecolor="#231f20">
                <v:path arrowok="t"/>
              </v:shape>
            </v:group>
            <v:group style="position:absolute;left:8983;top:163;width:2;height:1132" coordorigin="8983,163" coordsize="2,1132">
              <v:shape style="position:absolute;left:8983;top:163;width:2;height:1132" coordorigin="8983,163" coordsize="0,1132" path="m8983,163l8983,1295e" filled="false" stroked="true" strokeweight=".503pt" strokecolor="#231f20">
                <v:path arrowok="t"/>
              </v:shape>
            </v:group>
            <v:group style="position:absolute;left:8983;top:1489;width:2;height:1547" coordorigin="8983,1489" coordsize="2,1547">
              <v:shape style="position:absolute;left:8983;top:1489;width:2;height:1547" coordorigin="8983,1489" coordsize="0,1547" path="m8983,1489l8983,3035e" filled="false" stroked="true" strokeweight=".503pt" strokecolor="#231f20">
                <v:path arrowok="t"/>
              </v:shape>
            </v:group>
            <v:group style="position:absolute;left:9251;top:163;width:2;height:2537" coordorigin="9251,163" coordsize="2,2537">
              <v:shape style="position:absolute;left:9251;top:163;width:2;height:2537" coordorigin="9251,163" coordsize="0,2537" path="m9251,163l9251,2700e" filled="false" stroked="true" strokeweight=".503pt" strokecolor="#231f20">
                <v:path arrowok="t"/>
              </v:shape>
            </v:group>
            <v:group style="position:absolute;left:9251;top:2894;width:2;height:142" coordorigin="9251,2894" coordsize="2,142">
              <v:shape style="position:absolute;left:9251;top:2894;width:2;height:142" coordorigin="9251,2894" coordsize="0,142" path="m9251,2894l9251,3035e" filled="false" stroked="true" strokeweight=".503pt" strokecolor="#231f20">
                <v:path arrowok="t"/>
              </v:shape>
            </v:group>
            <v:group style="position:absolute;left:9540;top:163;width:2;height:2537" coordorigin="9540,163" coordsize="2,2537">
              <v:shape style="position:absolute;left:9540;top:163;width:2;height:2537" coordorigin="9540,163" coordsize="0,2537" path="m9540,163l9540,2700e" filled="false" stroked="true" strokeweight=".503pt" strokecolor="#231f20">
                <v:path arrowok="t"/>
              </v:shape>
            </v:group>
            <v:group style="position:absolute;left:9540;top:2894;width:2;height:142" coordorigin="9540,2894" coordsize="2,142">
              <v:shape style="position:absolute;left:9540;top:2894;width:2;height:142" coordorigin="9540,2894" coordsize="0,142" path="m9540,2894l9540,3035e" filled="false" stroked="true" strokeweight=".503pt" strokecolor="#231f20">
                <v:path arrowok="t"/>
              </v:shape>
            </v:group>
            <v:group style="position:absolute;left:9842;top:163;width:2;height:2873" coordorigin="9842,163" coordsize="2,2873">
              <v:shape style="position:absolute;left:9842;top:163;width:2;height:2873" coordorigin="9842,163" coordsize="0,2873" path="m9842,163l9842,3035e" filled="false" stroked="true" strokeweight=".503pt" strokecolor="#231f20">
                <v:path arrowok="t"/>
              </v:shape>
            </v:group>
            <v:group style="position:absolute;left:10131;top:163;width:2;height:2873" coordorigin="10131,163" coordsize="2,2873">
              <v:shape style="position:absolute;left:10131;top:163;width:2;height:2873" coordorigin="10131,163" coordsize="0,2873" path="m10131,163l10131,3035e" filled="false" stroked="true" strokeweight=".503pt" strokecolor="#231f20">
                <v:path arrowok="t"/>
              </v:shape>
            </v:group>
            <v:group style="position:absolute;left:10412;top:163;width:2;height:2873" coordorigin="10412,163" coordsize="2,2873">
              <v:shape style="position:absolute;left:10412;top:163;width:2;height:2873" coordorigin="10412,163" coordsize="0,2873" path="m10412,163l10412,3035e" filled="false" stroked="true" strokeweight=".503pt" strokecolor="#231f20">
                <v:path arrowok="t"/>
              </v:shape>
            </v:group>
            <v:group style="position:absolute;left:8837;top:439;width:1862;height:2" coordorigin="8837,439" coordsize="1862,2">
              <v:shape style="position:absolute;left:8837;top:439;width:1862;height:2" coordorigin="8837,439" coordsize="1862,0" path="m8837,439l10699,439e" filled="false" stroked="true" strokeweight=".503pt" strokecolor="#231f20">
                <v:path arrowok="t"/>
              </v:shape>
            </v:group>
            <v:group style="position:absolute;left:7808;top:439;width:59;height:2" coordorigin="7808,439" coordsize="59,2">
              <v:shape style="position:absolute;left:7808;top:439;width:59;height:2" coordorigin="7808,439" coordsize="59,0" path="m7808,439l7866,439e" filled="false" stroked="true" strokeweight=".503pt" strokecolor="#231f20">
                <v:path arrowok="t"/>
              </v:shape>
            </v:group>
            <v:group style="position:absolute;left:7808;top:708;width:2891;height:2" coordorigin="7808,708" coordsize="2891,2">
              <v:shape style="position:absolute;left:7808;top:708;width:2891;height:2" coordorigin="7808,708" coordsize="2891,0" path="m7808,708l10699,708e" filled="false" stroked="true" strokeweight=".503pt" strokecolor="#231f20">
                <v:path arrowok="t"/>
              </v:shape>
            </v:group>
            <v:group style="position:absolute;left:7808;top:1003;width:2891;height:2" coordorigin="7808,1003" coordsize="2891,2">
              <v:shape style="position:absolute;left:7808;top:1003;width:2891;height:2" coordorigin="7808,1003" coordsize="2891,0" path="m7808,1003l10699,1003e" filled="false" stroked="true" strokeweight=".503pt" strokecolor="#231f20">
                <v:path arrowok="t"/>
              </v:shape>
            </v:group>
            <v:group style="position:absolute;left:7808;top:1272;width:2891;height:2" coordorigin="7808,1272" coordsize="2891,2">
              <v:shape style="position:absolute;left:7808;top:1272;width:2891;height:2" coordorigin="7808,1272" coordsize="2891,0" path="m7808,1272l10699,1272e" filled="false" stroked="true" strokeweight=".503pt" strokecolor="#231f20">
                <v:path arrowok="t"/>
              </v:shape>
            </v:group>
            <v:group style="position:absolute;left:7808;top:1587;width:2891;height:2" coordorigin="7808,1587" coordsize="2891,2">
              <v:shape style="position:absolute;left:7808;top:1587;width:2891;height:2" coordorigin="7808,1587" coordsize="2891,0" path="m7808,1587l10699,1587e" filled="false" stroked="true" strokeweight=".503pt" strokecolor="#231f20">
                <v:path arrowok="t"/>
              </v:shape>
            </v:group>
            <v:group style="position:absolute;left:7808;top:1856;width:2891;height:2" coordorigin="7808,1856" coordsize="2891,2">
              <v:shape style="position:absolute;left:7808;top:1856;width:2891;height:2" coordorigin="7808,1856" coordsize="2891,0" path="m7808,1856l10699,1856e" filled="false" stroked="true" strokeweight=".503pt" strokecolor="#231f20">
                <v:path arrowok="t"/>
              </v:shape>
            </v:group>
            <v:group style="position:absolute;left:7808;top:2151;width:2891;height:2" coordorigin="7808,2151" coordsize="2891,2">
              <v:shape style="position:absolute;left:7808;top:2151;width:2891;height:2" coordorigin="7808,2151" coordsize="2891,0" path="m7808,2151l10699,2151e" filled="false" stroked="true" strokeweight=".503pt" strokecolor="#231f20">
                <v:path arrowok="t"/>
              </v:shape>
            </v:group>
            <v:group style="position:absolute;left:7808;top:2420;width:2891;height:2" coordorigin="7808,2420" coordsize="2891,2">
              <v:shape style="position:absolute;left:7808;top:2420;width:2891;height:2" coordorigin="7808,2420" coordsize="2891,0" path="m7808,2420l10699,2420e" filled="false" stroked="true" strokeweight=".503pt" strokecolor="#231f20">
                <v:path arrowok="t"/>
              </v:shape>
            </v:group>
            <v:group style="position:absolute;left:7808;top:2714;width:2891;height:2" coordorigin="7808,2714" coordsize="2891,2">
              <v:shape style="position:absolute;left:7808;top:2714;width:2891;height:2" coordorigin="7808,2714" coordsize="2891,0" path="m7808,2714l10699,2714e" filled="false" stroked="true" strokeweight=".503pt" strokecolor="#231f20">
                <v:path arrowok="t"/>
              </v:shape>
            </v:group>
            <v:group style="position:absolute;left:8520;top:674;width:1436;height:1778" coordorigin="8520,674" coordsize="1436,1778">
              <v:shape style="position:absolute;left:8520;top:674;width:1436;height:1778" coordorigin="8520,674" coordsize="1436,1778" path="m9955,674l9939,753,9917,802,9909,817,9900,835,9890,854,9881,875,9871,895,9861,916,9827,975,9785,1032,9774,1043,9762,1056,9719,1103,9691,1135,9677,1151,9631,1199,9575,1250,9562,1260,9548,1272,9502,1314,9457,1359,9403,1418,9366,1470,9365,1478,9361,1495,9320,1561,9278,1612,9234,1659,9191,1704,9153,1740,9140,1753,9096,1798,9053,1845,9040,1859,8520,2452e" filled="false" stroked="true" strokeweight="1.509pt" strokecolor="#231f20">
                <v:path arrowok="t"/>
              </v:shape>
            </v:group>
            <v:group style="position:absolute;left:8761;top:627;width:1456;height:1946" coordorigin="8761,627" coordsize="1456,1946">
              <v:shape style="position:absolute;left:8761;top:627;width:1456;height:1946" coordorigin="8761,627" coordsize="1456,1946" path="m10217,627l10202,701,10187,766,10169,826,10141,890,10111,945,10080,999,10041,1063,9983,1114,9928,1148,9871,1180,9846,1193,9835,1200,9779,1257,9722,1341,9712,1356,9701,1372,9665,1424,9628,1475,9580,1540,9569,1554,9533,1603,9495,1655,9362,1846,9352,1860,9316,1910,9278,1962,9124,2164,9075,2225,9033,2274,8995,2317,8761,2573e" filled="false" stroked="true" strokeweight="1.509pt" strokecolor="#231f20">
                <v:path arrowok="t"/>
              </v:shape>
            </v:group>
            <v:group style="position:absolute;left:8922;top:674;width:1470;height:2087" coordorigin="8922,674" coordsize="1470,2087">
              <v:shape style="position:absolute;left:8922;top:674;width:1470;height:2087" coordorigin="8922,674" coordsize="1470,2087" path="m10391,674l10380,748,10367,808,10347,869,10315,938,10277,999,10236,1045,10219,1063,10179,1113,10156,1152,10142,1161,10093,1196,10042,1238,9994,1282,9951,1327,9909,1376,9868,1437,9836,1491,9805,1545,9789,1572,9781,1587,9750,1640,9716,1695,9628,1831,9585,1896,9548,1950,9443,2101,9396,2168,9359,2220,9316,2279,9278,2329,9239,2378,9227,2393,8922,2760e" filled="false" stroked="true" strokeweight="1.509pt" strokecolor="#231f20">
                <v:path arrowok="t"/>
              </v:shape>
            </v:group>
            <v:group style="position:absolute;left:8181;top:1878;width:396;height:195" coordorigin="8181,1878" coordsize="396,195">
              <v:shape style="position:absolute;left:8181;top:1878;width:396;height:195" coordorigin="8181,1878" coordsize="396,195" path="m8181,1878l8576,1878,8576,2073,8181,2073,8181,1878xe" filled="true" fillcolor="#ffffff" stroked="false">
                <v:path arrowok="t"/>
                <v:fill type="solid"/>
              </v:shape>
            </v:group>
            <v:group style="position:absolute;left:9190;top:2510;width:188;height:175" coordorigin="9190,2510" coordsize="188,175">
              <v:shape style="position:absolute;left:9190;top:2510;width:188;height:175" coordorigin="9190,2510" coordsize="188,175" path="m9190,2510l9377,2684e" filled="false" stroked="true" strokeweight=".377pt" strokecolor="#231f20">
                <v:path arrowok="t"/>
              </v:shape>
            </v:group>
            <v:group style="position:absolute;left:9164;top:2485;width:51;height:50" coordorigin="9164,2485" coordsize="51,50">
              <v:shape style="position:absolute;left:9164;top:2485;width:51;height:50" coordorigin="9164,2485" coordsize="51,50" path="m9164,2485l9186,2534,9192,2511,9214,2504,9164,2485xe" filled="true" fillcolor="#231f20" stroked="false">
                <v:path arrowok="t"/>
                <v:fill type="solid"/>
              </v:shape>
            </v:group>
            <v:group style="position:absolute;left:9164;top:2485;width:51;height:50" coordorigin="9164,2485" coordsize="51,50">
              <v:shape style="position:absolute;left:9164;top:2485;width:51;height:50" coordorigin="9164,2485" coordsize="51,50" path="m9164,2485l9214,2504,9192,2511,9186,2534,9164,2485xe" filled="false" stroked="true" strokeweight=".377pt" strokecolor="#231f20">
                <v:path arrowok="t"/>
              </v:shape>
            </v:group>
            <v:group style="position:absolute;left:9194;top:2700;width:396;height:195" coordorigin="9194,2700" coordsize="396,195">
              <v:shape style="position:absolute;left:9194;top:2700;width:396;height:195" coordorigin="9194,2700" coordsize="396,195" path="m9194,2700l9589,2700,9589,2894,9194,2894,9194,2700xe" filled="true" fillcolor="#ffffff" stroked="false">
                <v:path arrowok="t"/>
                <v:fill type="solid"/>
              </v:shape>
            </v:group>
            <v:group style="position:absolute;left:8907;top:1501;width:383;height:369" coordorigin="8907,1501" coordsize="383,369">
              <v:shape style="position:absolute;left:8907;top:1501;width:383;height:369" coordorigin="8907,1501" coordsize="383,369" path="m9289,1870l8907,1501e" filled="false" stroked="true" strokeweight=".377pt" strokecolor="#231f20">
                <v:path arrowok="t"/>
              </v:shape>
            </v:group>
            <v:group style="position:absolute;left:9264;top:1845;width:51;height:50" coordorigin="9264,1845" coordsize="51,50">
              <v:shape style="position:absolute;left:9264;top:1845;width:51;height:50" coordorigin="9264,1845" coordsize="51,50" path="m9292,1845l9287,1868,9264,1875,9315,1894,9292,1845xe" filled="true" fillcolor="#231f20" stroked="false">
                <v:path arrowok="t"/>
                <v:fill type="solid"/>
              </v:shape>
            </v:group>
            <v:group style="position:absolute;left:9264;top:1845;width:51;height:50" coordorigin="9264,1845" coordsize="51,50">
              <v:shape style="position:absolute;left:9264;top:1845;width:51;height:50" coordorigin="9264,1845" coordsize="51,50" path="m9315,1894l9264,1875,9287,1868,9292,1845,9315,1894xe" filled="false" stroked="true" strokeweight=".377pt" strokecolor="#231f20">
                <v:path arrowok="t"/>
              </v:shape>
            </v:group>
            <v:group style="position:absolute;left:8691;top:1295;width:396;height:195" coordorigin="8691,1295" coordsize="396,195">
              <v:shape style="position:absolute;left:8691;top:1295;width:396;height:195" coordorigin="8691,1295" coordsize="396,195" path="m8691,1295l9086,1295,9086,1489,8691,1489,8691,1295xe" filled="true" fillcolor="#ffffff" stroked="false">
                <v:path arrowok="t"/>
                <v:fill type="solid"/>
              </v:shape>
            </v:group>
            <v:group style="position:absolute;left:7866;top:238;width:971;height:363" coordorigin="7866,238" coordsize="971,363">
              <v:shape style="position:absolute;left:7866;top:238;width:971;height:363" coordorigin="7866,238" coordsize="971,363" path="m7866,238l8837,238,8837,600,7866,600,7866,238xe" filled="true" fillcolor="#ffffff" stroked="false">
                <v:path arrowok="t"/>
                <v:fill type="solid"/>
              </v:shape>
              <v:shape style="position:absolute;left:8392;top:1272;width:302;height:316" type="#_x0000_t202" filled="false" stroked="false">
                <v:textbox inset="0,0,0,0">
                  <w:txbxContent>
                    <w:p>
                      <w:pPr>
                        <w:spacing w:before="57"/>
                        <w:ind w:left="141" w:right="0" w:firstLine="0"/>
                        <w:jc w:val="left"/>
                        <w:rPr>
                          <w:rFonts w:ascii="Arial" w:hAnsi="Arial" w:cs="Arial" w:eastAsia="Arial"/>
                          <w:sz w:val="10"/>
                          <w:szCs w:val="10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</w:t>
                      </w:r>
                      <w:r>
                        <w:rPr>
                          <w:rFonts w:ascii="Arial"/>
                          <w:sz w:val="10"/>
                        </w:rPr>
                      </w:r>
                    </w:p>
                  </w:txbxContent>
                </v:textbox>
                <w10:wrap type="none"/>
              </v:shape>
              <v:shape style="position:absolute;left:8694;top:1272;width:557;height:316" type="#_x0000_t202" filled="false" stroked="false">
                <v:textbox inset="0,0,0,0">
                  <w:txbxContent>
                    <w:p>
                      <w:pPr>
                        <w:spacing w:before="57"/>
                        <w:ind w:left="-7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0"/>
                        </w:rPr>
                        <w:t>C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5.0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8104;top:1856;width:591;height:296" type="#_x0000_t202" filled="false" stroked="false">
                <v:textbox inset="0,0,0,0">
                  <w:txbxContent>
                    <w:p>
                      <w:pPr>
                        <w:spacing w:before="57"/>
                        <w:ind w:left="13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4.5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8983;top:2714;width:859;height:330" type="#_x0000_t202" filled="false" stroked="false">
                <v:textbox inset="0,0,0,0">
                  <w:txbxContent>
                    <w:p>
                      <w:pPr>
                        <w:spacing w:before="21"/>
                        <w:ind w:left="263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5.5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7932;top:288;width:805;height:267" type="#_x0000_t202" filled="false" stroked="false">
                <v:textbox inset="0,0,0,0">
                  <w:txbxContent>
                    <w:p>
                      <w:pPr>
                        <w:spacing w:line="123" w:lineRule="exact" w:before="0"/>
                        <w:ind w:left="0" w:right="0" w:hanging="1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f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1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1.000 GHz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  <w:p>
                      <w:pPr>
                        <w:spacing w:line="136" w:lineRule="exact" w:before="8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pacing w:val="-1"/>
                          <w:sz w:val="12"/>
                        </w:rPr>
                        <w:t>f</w:t>
                      </w:r>
                      <w:r>
                        <w:rPr>
                          <w:rFonts w:ascii="Arial"/>
                          <w:color w:val="231F20"/>
                          <w:spacing w:val="-1"/>
                          <w:sz w:val="10"/>
                        </w:rPr>
                        <w:t>2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1.002 GHz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0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4564" w:space="1243"/>
            <w:col w:w="6193"/>
          </w:cols>
        </w:sectPr>
      </w:pPr>
    </w:p>
    <w:p>
      <w:pPr>
        <w:spacing w:line="240" w:lineRule="auto" w:before="9"/>
        <w:rPr>
          <w:rFonts w:ascii="Arial" w:hAnsi="Arial" w:cs="Arial" w:eastAsia="Arial"/>
          <w:sz w:val="29"/>
          <w:szCs w:val="29"/>
        </w:rPr>
      </w:pPr>
    </w:p>
    <w:p>
      <w:pPr>
        <w:spacing w:after="0" w:line="240" w:lineRule="auto"/>
        <w:rPr>
          <w:rFonts w:ascii="Arial" w:hAnsi="Arial" w:cs="Arial" w:eastAsia="Arial"/>
          <w:sz w:val="29"/>
          <w:szCs w:val="29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before="9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74.837082pt;margin-top:-14.673759pt;width:10.050pt;height:133.25pt;mso-position-horizontal-relative:page;mso-position-vertical-relative:paragraph;z-index:2752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Saturated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Output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Power,</w:t>
                  </w:r>
                  <w:r>
                    <w:rPr>
                      <w:color w:val="231F20"/>
                      <w:spacing w:val="-1"/>
                    </w:rPr>
                    <w:t> P</w:t>
                  </w:r>
                  <w:r>
                    <w:rPr>
                      <w:color w:val="231F20"/>
                      <w:spacing w:val="-1"/>
                      <w:sz w:val="12"/>
                    </w:rPr>
                    <w:t>SAT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  <w:spacing w:val="-1"/>
                    </w:rPr>
                    <w:t>(dBm)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w w:val="95"/>
          <w:sz w:val="12"/>
        </w:rPr>
        <w:t>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7"/>
        <w:rPr>
          <w:rFonts w:ascii="Arial" w:hAnsi="Arial" w:cs="Arial" w:eastAsia="Arial"/>
          <w:sz w:val="15"/>
          <w:szCs w:val="15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w w:val="95"/>
          <w:sz w:val="12"/>
        </w:rPr>
        <w:t>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2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5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-10</w:t>
      </w:r>
      <w:r>
        <w:rPr>
          <w:rFonts w:ascii="Arial"/>
          <w:sz w:val="12"/>
        </w:rPr>
      </w:r>
    </w:p>
    <w:p>
      <w:pPr>
        <w:spacing w:before="85"/>
        <w:ind w:left="156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color w:val="231F20"/>
          <w:sz w:val="12"/>
        </w:rPr>
        <w:t>-10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9"/>
        <w:rPr>
          <w:rFonts w:ascii="Arial" w:hAnsi="Arial" w:cs="Arial" w:eastAsia="Arial"/>
          <w:sz w:val="12"/>
          <w:szCs w:val="12"/>
        </w:rPr>
      </w:pPr>
    </w:p>
    <w:p>
      <w:pPr>
        <w:spacing w:before="0"/>
        <w:ind w:left="155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345.935394pt;margin-top:-46.056126pt;width:19.650pt;height:131.85pt;mso-position-horizontal-relative:page;mso-position-vertical-relative:paragraph;z-index:2800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250" w:lineRule="auto"/>
                    <w:ind w:left="982" w:right="18" w:hanging="963"/>
                    <w:jc w:val="left"/>
                  </w:pPr>
                  <w:r>
                    <w:rPr>
                      <w:color w:val="231F20"/>
                    </w:rPr>
                    <w:t>3rd Order Intermodulation Distortion, </w:t>
                  </w:r>
                  <w:r>
                    <w:rPr>
                      <w:color w:val="231F20"/>
                      <w:spacing w:val="-1"/>
                    </w:rPr>
                    <w:t>IM</w:t>
                  </w:r>
                  <w:r>
                    <w:rPr>
                      <w:color w:val="231F20"/>
                      <w:spacing w:val="-1"/>
                      <w:sz w:val="12"/>
                    </w:rPr>
                    <w:t>3</w:t>
                  </w:r>
                  <w:r>
                    <w:rPr>
                      <w:color w:val="231F20"/>
                      <w:spacing w:val="11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(dBc)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-20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11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155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-30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3"/>
        <w:rPr>
          <w:rFonts w:ascii="Arial" w:hAnsi="Arial" w:cs="Arial" w:eastAsia="Arial"/>
          <w:sz w:val="12"/>
          <w:szCs w:val="12"/>
        </w:rPr>
      </w:pPr>
    </w:p>
    <w:p>
      <w:pPr>
        <w:spacing w:before="0"/>
        <w:ind w:left="155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-40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1728" w:space="4011"/>
            <w:col w:w="6261"/>
          </w:cols>
        </w:sectPr>
      </w:pPr>
    </w:p>
    <w:p>
      <w:pPr>
        <w:spacing w:line="240" w:lineRule="auto" w:before="7"/>
        <w:rPr>
          <w:rFonts w:ascii="Arial" w:hAnsi="Arial" w:cs="Arial" w:eastAsia="Arial"/>
          <w:sz w:val="27"/>
          <w:szCs w:val="27"/>
        </w:rPr>
      </w:pPr>
    </w:p>
    <w:p>
      <w:pPr>
        <w:spacing w:after="0" w:line="240" w:lineRule="auto"/>
        <w:rPr>
          <w:rFonts w:ascii="Arial" w:hAnsi="Arial" w:cs="Arial" w:eastAsia="Arial"/>
          <w:sz w:val="27"/>
          <w:szCs w:val="27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before="85"/>
        <w:ind w:left="156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-57.163788pt;margin-top:349.873558pt;width:730.55pt;height:96.05pt;mso-position-horizontal-relative:page;mso-position-vertical-relative:page;z-index:-144400;rotation:310" type="#_x0000_t136" fillcolor="#000000" stroked="f">
            <o:extrusion v:ext="view" autorotationcenter="t"/>
            <v:textpath style="font-family:&amp;quot;Arial&amp;quot;;font-size:96pt;v-text-kern:t;mso-text-shadow:auto;font-weight:bold" string="DISCONTINUED"/>
            <w10:wrap type="none"/>
          </v:shape>
        </w:pict>
      </w:r>
      <w:r>
        <w:rPr>
          <w:rFonts w:ascii="Arial"/>
          <w:color w:val="231F20"/>
          <w:sz w:val="12"/>
        </w:rPr>
        <w:t>-15</w:t>
      </w:r>
      <w:r>
        <w:rPr>
          <w:rFonts w:ascii="Arial"/>
          <w:sz w:val="12"/>
        </w:rPr>
      </w:r>
    </w:p>
    <w:p>
      <w:pPr>
        <w:tabs>
          <w:tab w:pos="2680" w:val="left" w:leader="none"/>
          <w:tab w:pos="3665" w:val="left" w:leader="none"/>
          <w:tab w:pos="4635" w:val="left" w:leader="none"/>
        </w:tabs>
        <w:spacing w:before="22"/>
        <w:ind w:left="1728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0.1</w:t>
        <w:tab/>
        <w:t>0.3</w:t>
        <w:tab/>
        <w:t>1.0</w:t>
        <w:tab/>
        <w:t>3.0</w:t>
      </w:r>
      <w:r>
        <w:rPr>
          <w:rFonts w:ascii="Arial"/>
          <w:sz w:val="12"/>
        </w:rPr>
      </w:r>
    </w:p>
    <w:p>
      <w:pPr>
        <w:spacing w:before="94"/>
        <w:ind w:left="156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color w:val="231F20"/>
          <w:sz w:val="12"/>
        </w:rPr>
        <w:t>-50</w:t>
      </w:r>
      <w:r>
        <w:rPr>
          <w:rFonts w:ascii="Arial"/>
          <w:sz w:val="12"/>
        </w:rPr>
      </w:r>
    </w:p>
    <w:p>
      <w:pPr>
        <w:tabs>
          <w:tab w:pos="4686" w:val="left" w:leader="none"/>
        </w:tabs>
        <w:spacing w:before="23"/>
        <w:ind w:left="1722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-20  </w:t>
      </w:r>
      <w:r>
        <w:rPr>
          <w:rFonts w:ascii="Arial"/>
          <w:color w:val="231F20"/>
          <w:spacing w:val="10"/>
          <w:sz w:val="12"/>
        </w:rPr>
        <w:t> </w:t>
      </w:r>
      <w:r>
        <w:rPr>
          <w:rFonts w:ascii="Arial"/>
          <w:color w:val="231F20"/>
          <w:sz w:val="12"/>
        </w:rPr>
        <w:t>-18  </w:t>
      </w:r>
      <w:r>
        <w:rPr>
          <w:rFonts w:ascii="Arial"/>
          <w:color w:val="231F20"/>
          <w:spacing w:val="15"/>
          <w:sz w:val="12"/>
        </w:rPr>
        <w:t> </w:t>
      </w:r>
      <w:r>
        <w:rPr>
          <w:rFonts w:ascii="Arial"/>
          <w:color w:val="231F20"/>
          <w:sz w:val="12"/>
        </w:rPr>
        <w:t>-16  </w:t>
      </w:r>
      <w:r>
        <w:rPr>
          <w:rFonts w:ascii="Arial"/>
          <w:color w:val="231F20"/>
          <w:spacing w:val="33"/>
          <w:sz w:val="12"/>
        </w:rPr>
        <w:t> </w:t>
      </w:r>
      <w:r>
        <w:rPr>
          <w:rFonts w:ascii="Arial"/>
          <w:color w:val="231F20"/>
          <w:sz w:val="12"/>
        </w:rPr>
        <w:t>-14  </w:t>
      </w:r>
      <w:r>
        <w:rPr>
          <w:rFonts w:ascii="Arial"/>
          <w:color w:val="231F20"/>
          <w:spacing w:val="12"/>
          <w:sz w:val="12"/>
        </w:rPr>
        <w:t> </w:t>
      </w:r>
      <w:r>
        <w:rPr>
          <w:rFonts w:ascii="Arial"/>
          <w:color w:val="231F20"/>
          <w:sz w:val="12"/>
        </w:rPr>
        <w:t>-12 </w:t>
      </w:r>
      <w:r>
        <w:rPr>
          <w:rFonts w:ascii="Arial"/>
          <w:color w:val="231F20"/>
          <w:spacing w:val="23"/>
          <w:sz w:val="12"/>
        </w:rPr>
        <w:t> </w:t>
      </w:r>
      <w:r>
        <w:rPr>
          <w:rFonts w:ascii="Arial"/>
          <w:color w:val="231F20"/>
          <w:sz w:val="12"/>
        </w:rPr>
        <w:t>-10   </w:t>
      </w:r>
      <w:r>
        <w:rPr>
          <w:rFonts w:ascii="Arial"/>
          <w:color w:val="231F20"/>
          <w:spacing w:val="24"/>
          <w:sz w:val="12"/>
        </w:rPr>
        <w:t> </w:t>
      </w:r>
      <w:r>
        <w:rPr>
          <w:rFonts w:ascii="Arial"/>
          <w:color w:val="231F20"/>
          <w:sz w:val="12"/>
        </w:rPr>
        <w:t>-8    </w:t>
      </w:r>
      <w:r>
        <w:rPr>
          <w:rFonts w:ascii="Arial"/>
          <w:color w:val="231F20"/>
          <w:spacing w:val="25"/>
          <w:sz w:val="12"/>
        </w:rPr>
        <w:t> </w:t>
      </w:r>
      <w:r>
        <w:rPr>
          <w:rFonts w:ascii="Arial"/>
          <w:color w:val="231F20"/>
          <w:sz w:val="12"/>
        </w:rPr>
        <w:t>-6    </w:t>
      </w:r>
      <w:r>
        <w:rPr>
          <w:rFonts w:ascii="Arial"/>
          <w:color w:val="231F20"/>
          <w:spacing w:val="16"/>
          <w:sz w:val="12"/>
        </w:rPr>
        <w:t> </w:t>
      </w:r>
      <w:r>
        <w:rPr>
          <w:rFonts w:ascii="Arial"/>
          <w:color w:val="231F20"/>
          <w:sz w:val="12"/>
        </w:rPr>
        <w:t>-4    </w:t>
      </w:r>
      <w:r>
        <w:rPr>
          <w:rFonts w:ascii="Arial"/>
          <w:color w:val="231F20"/>
          <w:spacing w:val="3"/>
          <w:sz w:val="12"/>
        </w:rPr>
        <w:t> </w:t>
      </w:r>
      <w:r>
        <w:rPr>
          <w:rFonts w:ascii="Arial"/>
          <w:color w:val="231F20"/>
          <w:sz w:val="12"/>
        </w:rPr>
        <w:t>-2</w:t>
        <w:tab/>
        <w:t>0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4803" w:space="936"/>
            <w:col w:w="6261"/>
          </w:cols>
        </w:sectPr>
      </w:pPr>
    </w:p>
    <w:p>
      <w:pPr>
        <w:spacing w:line="240" w:lineRule="auto" w:before="11"/>
        <w:rPr>
          <w:rFonts w:ascii="Arial" w:hAnsi="Arial" w:cs="Arial" w:eastAsia="Arial"/>
          <w:sz w:val="11"/>
          <w:szCs w:val="11"/>
        </w:rPr>
      </w:pPr>
    </w:p>
    <w:p>
      <w:pPr>
        <w:spacing w:before="74"/>
        <w:ind w:left="734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 w:hAnsi="Arial" w:cs="Arial" w:eastAsia="Arial"/>
          <w:b/>
          <w:bCs/>
          <w:color w:val="231F20"/>
          <w:sz w:val="20"/>
          <w:szCs w:val="20"/>
        </w:rPr>
        <w:t>TYPICAL PERFORMANCE CURVES</w:t>
      </w:r>
      <w:r>
        <w:rPr>
          <w:rFonts w:ascii="Arial" w:hAnsi="Arial" w:cs="Arial" w:eastAsia="Arial"/>
          <w:b/>
          <w:bCs/>
          <w:color w:val="231F20"/>
          <w:spacing w:val="-1"/>
          <w:sz w:val="20"/>
          <w:szCs w:val="20"/>
        </w:rPr>
        <w:t> </w:t>
      </w:r>
      <w:r>
        <w:rPr>
          <w:rFonts w:ascii="Arial" w:hAnsi="Arial" w:cs="Arial" w:eastAsia="Arial"/>
          <w:color w:val="231F20"/>
          <w:sz w:val="16"/>
          <w:szCs w:val="16"/>
        </w:rPr>
        <w:t>(T</w:t>
      </w:r>
      <w:r>
        <w:rPr>
          <w:rFonts w:ascii="Arial" w:hAnsi="Arial" w:cs="Arial" w:eastAsia="Arial"/>
          <w:color w:val="231F20"/>
          <w:sz w:val="12"/>
          <w:szCs w:val="12"/>
        </w:rPr>
        <w:t>A</w:t>
      </w:r>
      <w:r>
        <w:rPr>
          <w:rFonts w:ascii="Arial" w:hAnsi="Arial" w:cs="Arial" w:eastAsia="Arial"/>
          <w:color w:val="231F20"/>
          <w:spacing w:val="11"/>
          <w:sz w:val="12"/>
          <w:szCs w:val="12"/>
        </w:rPr>
        <w:t> </w:t>
      </w:r>
      <w:r>
        <w:rPr>
          <w:rFonts w:ascii="Arial" w:hAnsi="Arial" w:cs="Arial" w:eastAsia="Arial"/>
          <w:color w:val="231F20"/>
          <w:sz w:val="16"/>
          <w:szCs w:val="16"/>
        </w:rPr>
        <w:t>= </w:t>
      </w:r>
      <w:r>
        <w:rPr>
          <w:rFonts w:ascii="Arial" w:hAnsi="Arial" w:cs="Arial" w:eastAsia="Arial"/>
          <w:color w:val="231F20"/>
          <w:spacing w:val="-1"/>
          <w:sz w:val="16"/>
          <w:szCs w:val="16"/>
        </w:rPr>
        <w:t>25</w:t>
      </w:r>
      <w:r>
        <w:rPr>
          <w:rFonts w:ascii="Symbol" w:hAnsi="Symbol" w:cs="Symbol" w:eastAsia="Symbol"/>
          <w:color w:val="231F20"/>
          <w:spacing w:val="-1"/>
          <w:sz w:val="16"/>
          <w:szCs w:val="16"/>
        </w:rPr>
        <w:t></w:t>
      </w:r>
      <w:r>
        <w:rPr>
          <w:rFonts w:ascii="Arial" w:hAnsi="Arial" w:cs="Arial" w:eastAsia="Arial"/>
          <w:color w:val="231F20"/>
          <w:spacing w:val="-1"/>
          <w:sz w:val="16"/>
          <w:szCs w:val="16"/>
        </w:rPr>
        <w:t>C)</w:t>
      </w:r>
      <w:r>
        <w:rPr>
          <w:rFonts w:ascii="Arial" w:hAnsi="Arial" w:cs="Arial" w:eastAsia="Arial"/>
          <w:sz w:val="16"/>
          <w:szCs w:val="16"/>
        </w:rPr>
      </w:r>
    </w:p>
    <w:p>
      <w:pPr>
        <w:spacing w:line="240" w:lineRule="auto" w:before="3"/>
        <w:rPr>
          <w:rFonts w:ascii="Arial" w:hAnsi="Arial" w:cs="Arial" w:eastAsia="Arial"/>
          <w:sz w:val="19"/>
          <w:szCs w:val="19"/>
        </w:rPr>
      </w:pPr>
    </w:p>
    <w:p>
      <w:pPr>
        <w:spacing w:after="0" w:line="240" w:lineRule="auto"/>
        <w:rPr>
          <w:rFonts w:ascii="Arial" w:hAnsi="Arial" w:cs="Arial" w:eastAsia="Arial"/>
          <w:sz w:val="19"/>
          <w:szCs w:val="19"/>
        </w:rPr>
        <w:sectPr>
          <w:pgSz w:w="12240" w:h="15840"/>
          <w:pgMar w:header="492" w:footer="1625" w:top="780" w:bottom="1820" w:left="240" w:right="0"/>
        </w:sectPr>
      </w:pPr>
    </w:p>
    <w:p>
      <w:pPr>
        <w:pStyle w:val="Heading4"/>
        <w:spacing w:line="250" w:lineRule="auto" w:before="79"/>
        <w:ind w:left="2356" w:right="0" w:firstLine="480"/>
        <w:jc w:val="left"/>
        <w:rPr>
          <w:b w:val="0"/>
          <w:bCs w:val="0"/>
        </w:rPr>
      </w:pPr>
      <w:r>
        <w:rPr>
          <w:color w:val="231F20"/>
        </w:rPr>
        <w:t>UPC2712TB CURRENT vs. VOLTAGE</w:t>
      </w:r>
      <w:r>
        <w:rPr>
          <w:b w:val="0"/>
        </w:rPr>
      </w:r>
    </w:p>
    <w:p>
      <w:pPr>
        <w:spacing w:before="39"/>
        <w:ind w:left="1594" w:right="2453" w:firstLine="0"/>
        <w:jc w:val="center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104.122498pt;margin-top:5.894632pt;width:145.9pt;height:145.9pt;mso-position-horizontal-relative:page;mso-position-vertical-relative:paragraph;z-index:34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500"/>
                    <w:gridCol w:w="471"/>
                    <w:gridCol w:w="506"/>
                    <w:gridCol w:w="471"/>
                    <w:gridCol w:w="491"/>
                    <w:gridCol w:w="463"/>
                  </w:tblGrid>
                  <w:tr>
                    <w:trPr>
                      <w:trHeight w:val="301" w:hRule="exact"/>
                    </w:trPr>
                    <w:tc>
                      <w:tcPr>
                        <w:tcW w:w="50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9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95" w:hRule="exact"/>
                    </w:trPr>
                    <w:tc>
                      <w:tcPr>
                        <w:tcW w:w="50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9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0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9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95" w:hRule="exact"/>
                    </w:trPr>
                    <w:tc>
                      <w:tcPr>
                        <w:tcW w:w="50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9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0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9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95" w:hRule="exact"/>
                    </w:trPr>
                    <w:tc>
                      <w:tcPr>
                        <w:tcW w:w="50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9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0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9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95" w:hRule="exact"/>
                    </w:trPr>
                    <w:tc>
                      <w:tcPr>
                        <w:tcW w:w="50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9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95" w:hRule="exact"/>
                    </w:trPr>
                    <w:tc>
                      <w:tcPr>
                        <w:tcW w:w="50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9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78" w:hRule="exact"/>
                    </w:trPr>
                    <w:tc>
                      <w:tcPr>
                        <w:tcW w:w="50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06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9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463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20</w:t>
      </w:r>
      <w:r>
        <w:rPr>
          <w:rFonts w:ascii="Arial"/>
          <w:sz w:val="12"/>
        </w:rPr>
      </w:r>
    </w:p>
    <w:p>
      <w:pPr>
        <w:pStyle w:val="Heading4"/>
        <w:spacing w:line="250" w:lineRule="auto" w:before="82"/>
        <w:ind w:left="2125" w:right="1801" w:firstLine="701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231F20"/>
        </w:rPr>
        <w:t>UPC2712TB</w:t>
      </w:r>
      <w:r>
        <w:rPr>
          <w:color w:val="231F20"/>
        </w:rPr>
        <w:t> CURRENT</w:t>
      </w:r>
      <w:r>
        <w:rPr>
          <w:color w:val="231F20"/>
          <w:spacing w:val="-1"/>
        </w:rPr>
        <w:t> </w:t>
      </w:r>
      <w:r>
        <w:rPr>
          <w:color w:val="231F20"/>
        </w:rPr>
        <w:t>vs.</w:t>
      </w:r>
      <w:r>
        <w:rPr>
          <w:color w:val="231F20"/>
          <w:spacing w:val="-1"/>
        </w:rPr>
        <w:t> </w:t>
      </w:r>
      <w:r>
        <w:rPr>
          <w:color w:val="231F20"/>
        </w:rPr>
        <w:t>TEMPERATURE</w:t>
      </w:r>
      <w:r>
        <w:rPr>
          <w:b w:val="0"/>
        </w:rPr>
      </w:r>
    </w:p>
    <w:p>
      <w:pPr>
        <w:spacing w:before="38"/>
        <w:ind w:left="161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391.737488pt;margin-top:5.853137pt;width:146.1pt;height:145.75pt;mso-position-horizontal-relative:page;mso-position-vertical-relative:paragraph;z-index:-144328" coordorigin="7835,117" coordsize="2922,2915">
            <v:group style="position:absolute;left:7843;top:122;width:2909;height:2905" coordorigin="7843,122" coordsize="2909,2905">
              <v:shape style="position:absolute;left:7843;top:122;width:2909;height:2905" coordorigin="7843,122" coordsize="2909,2905" path="m7843,3026l10752,3026,10752,122,7843,122,7843,3026xe" filled="false" stroked="true" strokeweight=".505pt" strokecolor="#231f20">
                <v:path arrowok="t"/>
              </v:shape>
            </v:group>
            <v:group style="position:absolute;left:8202;top:130;width:2;height:2895" coordorigin="8202,130" coordsize="2,2895">
              <v:shape style="position:absolute;left:8202;top:130;width:2;height:2895" coordorigin="8202,130" coordsize="0,2895" path="m8202,130l8202,3024e" filled="false" stroked="true" strokeweight=".505pt" strokecolor="#231f20">
                <v:path arrowok="t"/>
              </v:shape>
            </v:group>
            <v:group style="position:absolute;left:8564;top:128;width:2;height:2895" coordorigin="8564,128" coordsize="2,2895">
              <v:shape style="position:absolute;left:8564;top:128;width:2;height:2895" coordorigin="8564,128" coordsize="0,2895" path="m8564,128l8564,3022e" filled="false" stroked="true" strokeweight=".505pt" strokecolor="#231f20">
                <v:path arrowok="t"/>
              </v:shape>
            </v:group>
            <v:group style="position:absolute;left:8938;top:128;width:2;height:2895" coordorigin="8938,128" coordsize="2,2895">
              <v:shape style="position:absolute;left:8938;top:128;width:2;height:2895" coordorigin="8938,128" coordsize="0,2895" path="m8938,128l8938,3022e" filled="false" stroked="true" strokeweight=".505pt" strokecolor="#231f20">
                <v:path arrowok="t"/>
              </v:shape>
            </v:group>
            <v:group style="position:absolute;left:9287;top:130;width:2;height:2895" coordorigin="9287,130" coordsize="2,2895">
              <v:shape style="position:absolute;left:9287;top:130;width:2;height:2895" coordorigin="9287,130" coordsize="0,2895" path="m9287,130l9287,3024e" filled="false" stroked="true" strokeweight=".505pt" strokecolor="#231f20">
                <v:path arrowok="t"/>
              </v:shape>
            </v:group>
            <v:group style="position:absolute;left:9650;top:128;width:2;height:2895" coordorigin="9650,128" coordsize="2,2895">
              <v:shape style="position:absolute;left:9650;top:128;width:2;height:2895" coordorigin="9650,128" coordsize="0,2895" path="m9650,128l9650,3022e" filled="false" stroked="true" strokeweight=".505pt" strokecolor="#231f20">
                <v:path arrowok="t"/>
              </v:shape>
            </v:group>
            <v:group style="position:absolute;left:10023;top:128;width:2;height:45" coordorigin="10023,128" coordsize="2,45">
              <v:shape style="position:absolute;left:10023;top:128;width:2;height:45" coordorigin="10023,128" coordsize="0,45" path="m10023,128l10023,172e" filled="false" stroked="true" strokeweight=".505pt" strokecolor="#231f20">
                <v:path arrowok="t"/>
              </v:shape>
            </v:group>
            <v:group style="position:absolute;left:10023;top:367;width:2;height:2655" coordorigin="10023,367" coordsize="2,2655">
              <v:shape style="position:absolute;left:10023;top:367;width:2;height:2655" coordorigin="10023,367" coordsize="0,2655" path="m10023,367l10023,3022e" filled="false" stroked="true" strokeweight=".505pt" strokecolor="#231f20">
                <v:path arrowok="t"/>
              </v:shape>
            </v:group>
            <v:group style="position:absolute;left:10390;top:128;width:2;height:45" coordorigin="10390,128" coordsize="2,45">
              <v:shape style="position:absolute;left:10390;top:128;width:2;height:45" coordorigin="10390,128" coordsize="0,45" path="m10390,128l10390,172e" filled="false" stroked="true" strokeweight=".505pt" strokecolor="#231f20">
                <v:path arrowok="t"/>
              </v:shape>
            </v:group>
            <v:group style="position:absolute;left:10390;top:367;width:2;height:2655" coordorigin="10390,367" coordsize="2,2655">
              <v:shape style="position:absolute;left:10390;top:367;width:2;height:2655" coordorigin="10390,367" coordsize="0,2655" path="m10390,367l10390,3022e" filled="false" stroked="true" strokeweight=".505pt" strokecolor="#231f20">
                <v:path arrowok="t"/>
              </v:shape>
            </v:group>
            <v:group style="position:absolute;left:7840;top:417;width:2906;height:2" coordorigin="7840,417" coordsize="2906,2">
              <v:shape style="position:absolute;left:7840;top:417;width:2906;height:2" coordorigin="7840,417" coordsize="2906,0" path="m7840,417l10746,417e" filled="false" stroked="true" strokeweight=".505pt" strokecolor="#231f20">
                <v:path arrowok="t"/>
              </v:shape>
            </v:group>
            <v:group style="position:absolute;left:7840;top:718;width:2906;height:2" coordorigin="7840,718" coordsize="2906,2">
              <v:shape style="position:absolute;left:7840;top:718;width:2906;height:2" coordorigin="7840,718" coordsize="2906,0" path="m7840,718l10746,718e" filled="false" stroked="true" strokeweight=".505pt" strokecolor="#231f20">
                <v:path arrowok="t"/>
              </v:shape>
            </v:group>
            <v:group style="position:absolute;left:7840;top:1000;width:2906;height:2" coordorigin="7840,1000" coordsize="2906,2">
              <v:shape style="position:absolute;left:7840;top:1000;width:2906;height:2" coordorigin="7840,1000" coordsize="2906,0" path="m7840,1000l10746,1000e" filled="false" stroked="true" strokeweight=".505pt" strokecolor="#231f20">
                <v:path arrowok="t"/>
              </v:shape>
            </v:group>
            <v:group style="position:absolute;left:7840;top:1302;width:2906;height:2" coordorigin="7840,1302" coordsize="2906,2">
              <v:shape style="position:absolute;left:7840;top:1302;width:2906;height:2" coordorigin="7840,1302" coordsize="2906,0" path="m7840,1302l10746,1302e" filled="false" stroked="true" strokeweight=".505pt" strokecolor="#231f20">
                <v:path arrowok="t"/>
              </v:shape>
            </v:group>
            <v:group style="position:absolute;left:7840;top:1582;width:2906;height:2" coordorigin="7840,1582" coordsize="2906,2">
              <v:shape style="position:absolute;left:7840;top:1582;width:2906;height:2" coordorigin="7840,1582" coordsize="2906,0" path="m7840,1582l10746,1582e" filled="false" stroked="true" strokeweight=".505pt" strokecolor="#231f20">
                <v:path arrowok="t"/>
              </v:shape>
            </v:group>
            <v:group style="position:absolute;left:7840;top:1884;width:2906;height:2" coordorigin="7840,1884" coordsize="2906,2">
              <v:shape style="position:absolute;left:7840;top:1884;width:2906;height:2" coordorigin="7840,1884" coordsize="2906,0" path="m7840,1884l10746,1884e" filled="false" stroked="true" strokeweight=".505pt" strokecolor="#231f20">
                <v:path arrowok="t"/>
              </v:shape>
            </v:group>
            <v:group style="position:absolute;left:7840;top:2166;width:2906;height:2" coordorigin="7840,2166" coordsize="2906,2">
              <v:shape style="position:absolute;left:7840;top:2166;width:2906;height:2" coordorigin="7840,2166" coordsize="2906,0" path="m7840,2166l10746,2166e" filled="false" stroked="true" strokeweight=".505pt" strokecolor="#231f20">
                <v:path arrowok="t"/>
              </v:shape>
            </v:group>
            <v:group style="position:absolute;left:7840;top:2467;width:2906;height:2" coordorigin="7840,2467" coordsize="2906,2">
              <v:shape style="position:absolute;left:7840;top:2467;width:2906;height:2" coordorigin="7840,2467" coordsize="2906,0" path="m7840,2467l10746,2467e" filled="false" stroked="true" strokeweight=".505pt" strokecolor="#231f20">
                <v:path arrowok="t"/>
              </v:shape>
            </v:group>
            <v:group style="position:absolute;left:7840;top:2749;width:2906;height:2" coordorigin="7840,2749" coordsize="2906,2">
              <v:shape style="position:absolute;left:7840;top:2749;width:2906;height:2" coordorigin="7840,2749" coordsize="2906,0" path="m7840,2749l10746,2749e" filled="false" stroked="true" strokeweight=".505pt" strokecolor="#231f20">
                <v:path arrowok="t"/>
              </v:shape>
            </v:group>
            <v:group style="position:absolute;left:8207;top:968;width:2272;height:727" coordorigin="8207,968" coordsize="2272,727">
              <v:shape style="position:absolute;left:8207;top:968;width:2272;height:727" coordorigin="8207,968" coordsize="2272,727" path="m8207,1695l10479,968e" filled="false" stroked="true" strokeweight="1.514pt" strokecolor="#231f20">
                <v:path arrowok="t"/>
              </v:shape>
            </v:group>
            <v:group style="position:absolute;left:9887;top:172;width:808;height:196" coordorigin="9887,172" coordsize="808,196">
              <v:shape style="position:absolute;left:9887;top:172;width:808;height:196" coordorigin="9887,172" coordsize="808,196" path="m9887,172l10695,172,10695,367,9887,367,9887,172xe" filled="true" fillcolor="#ffffff" stroked="false">
                <v:path arrowok="t"/>
                <v:fill type="solid"/>
              </v:shape>
              <v:shape style="position:absolute;left:9650;top:122;width:1102;height:295" type="#_x0000_t202" filled="false" stroked="false">
                <v:textbox inset="0,0,0,0">
                  <w:txbxContent>
                    <w:p>
                      <w:pPr>
                        <w:spacing w:before="85"/>
                        <w:ind w:left="296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5.0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20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4224" w:space="1536"/>
            <w:col w:w="6240"/>
          </w:cols>
        </w:sectPr>
      </w:pPr>
    </w:p>
    <w:p>
      <w:pPr>
        <w:spacing w:line="240" w:lineRule="auto" w:before="6"/>
        <w:rPr>
          <w:rFonts w:ascii="Arial" w:hAnsi="Arial" w:cs="Arial" w:eastAsia="Arial"/>
          <w:sz w:val="15"/>
          <w:szCs w:val="15"/>
        </w:rPr>
      </w:pPr>
    </w:p>
    <w:p>
      <w:pPr>
        <w:tabs>
          <w:tab w:pos="7373" w:val="left" w:leader="none"/>
        </w:tabs>
        <w:spacing w:before="0"/>
        <w:ind w:left="161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104.357002pt;margin-top:9.961353pt;width:144.9pt;height:122.9pt;mso-position-horizontal-relative:page;mso-position-vertical-relative:paragraph;z-index:-144376" coordorigin="2087,199" coordsize="2898,2458">
            <v:shape style="position:absolute;left:2087;top:199;width:2898;height:2458" coordorigin="2087,199" coordsize="2898,2458" path="m4984,199l4457,1087,4415,1153,4379,1207,4261,1374,4216,1437,4178,1490,3945,1812,3898,1874,3858,1925,3696,2119,3641,2176,3593,2218,3378,2368,3310,2409,3253,2439,3058,2521,2985,2550,2924,2573,2854,2598,2795,2614,2732,2626,2692,2632,2087,2657e" filled="false" stroked="true" strokeweight="1.514pt" strokecolor="#231f20">
              <v:path arrowok="t"/>
            </v:shape>
            <w10:wrap type="none"/>
          </v:group>
        </w:pict>
      </w:r>
      <w:r>
        <w:rPr>
          <w:rFonts w:ascii="Arial"/>
          <w:color w:val="231F20"/>
          <w:sz w:val="12"/>
        </w:rPr>
        <w:t>18</w:t>
        <w:tab/>
        <w:t>18</w:t>
      </w:r>
      <w:r>
        <w:rPr>
          <w:rFonts w:ascii="Arial"/>
          <w:sz w:val="12"/>
        </w:rPr>
      </w:r>
    </w:p>
    <w:p>
      <w:pPr>
        <w:spacing w:line="240" w:lineRule="auto" w:before="7"/>
        <w:rPr>
          <w:rFonts w:ascii="Arial" w:hAnsi="Arial" w:cs="Arial" w:eastAsia="Arial"/>
          <w:sz w:val="13"/>
          <w:szCs w:val="13"/>
        </w:rPr>
      </w:pPr>
    </w:p>
    <w:p>
      <w:pPr>
        <w:tabs>
          <w:tab w:pos="7373" w:val="left" w:leader="none"/>
        </w:tabs>
        <w:spacing w:before="0"/>
        <w:ind w:left="161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16</w:t>
        <w:tab/>
        <w:t>16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3"/>
          <w:szCs w:val="13"/>
        </w:rPr>
      </w:pPr>
    </w:p>
    <w:p>
      <w:pPr>
        <w:tabs>
          <w:tab w:pos="7373" w:val="left" w:leader="none"/>
        </w:tabs>
        <w:spacing w:before="0"/>
        <w:ind w:left="161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76.441383pt;margin-top:.425618pt;width:10pt;height:63.5pt;mso-position-horizontal-relative:page;mso-position-vertical-relative:paragraph;z-index:3208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Current,</w:t>
                  </w:r>
                  <w:r>
                    <w:rPr>
                      <w:color w:val="231F20"/>
                      <w:spacing w:val="-1"/>
                    </w:rPr>
                    <w:t> I</w:t>
                  </w:r>
                  <w:r>
                    <w:rPr>
                      <w:color w:val="231F20"/>
                      <w:spacing w:val="-1"/>
                      <w:sz w:val="12"/>
                    </w:rPr>
                    <w:t>CC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(mA)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54.839691pt;margin-top:.675618pt;width:10pt;height:63.5pt;mso-position-horizontal-relative:page;mso-position-vertical-relative:paragraph;z-index:-143944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Current,</w:t>
                  </w:r>
                  <w:r>
                    <w:rPr>
                      <w:color w:val="231F20"/>
                      <w:spacing w:val="-1"/>
                    </w:rPr>
                    <w:t> I</w:t>
                  </w:r>
                  <w:r>
                    <w:rPr>
                      <w:color w:val="231F20"/>
                      <w:spacing w:val="-1"/>
                      <w:sz w:val="12"/>
                    </w:rPr>
                    <w:t>CC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(mA)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14</w:t>
        <w:tab/>
        <w:t>14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4"/>
          <w:szCs w:val="14"/>
        </w:rPr>
      </w:pPr>
    </w:p>
    <w:p>
      <w:pPr>
        <w:tabs>
          <w:tab w:pos="7373" w:val="left" w:leader="none"/>
        </w:tabs>
        <w:spacing w:before="0"/>
        <w:ind w:left="161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12</w:t>
        <w:tab/>
        <w:t>12</w:t>
      </w:r>
      <w:r>
        <w:rPr>
          <w:rFonts w:ascii="Arial"/>
          <w:sz w:val="12"/>
        </w:rPr>
      </w:r>
    </w:p>
    <w:p>
      <w:pPr>
        <w:spacing w:line="240" w:lineRule="auto" w:before="9"/>
        <w:rPr>
          <w:rFonts w:ascii="Arial" w:hAnsi="Arial" w:cs="Arial" w:eastAsia="Arial"/>
          <w:sz w:val="11"/>
          <w:szCs w:val="11"/>
        </w:rPr>
      </w:pPr>
    </w:p>
    <w:p>
      <w:pPr>
        <w:tabs>
          <w:tab w:pos="7373" w:val="left" w:leader="none"/>
        </w:tabs>
        <w:spacing w:before="0"/>
        <w:ind w:left="161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10</w:t>
        <w:tab/>
        <w:t>10</w:t>
      </w:r>
      <w:r>
        <w:rPr>
          <w:rFonts w:ascii="Arial"/>
          <w:sz w:val="12"/>
        </w:rPr>
      </w:r>
    </w:p>
    <w:p>
      <w:pPr>
        <w:spacing w:line="240" w:lineRule="auto" w:before="6"/>
        <w:rPr>
          <w:rFonts w:ascii="Arial" w:hAnsi="Arial" w:cs="Arial" w:eastAsia="Arial"/>
          <w:sz w:val="13"/>
          <w:szCs w:val="13"/>
        </w:rPr>
      </w:pPr>
    </w:p>
    <w:p>
      <w:pPr>
        <w:tabs>
          <w:tab w:pos="7440" w:val="left" w:leader="none"/>
        </w:tabs>
        <w:spacing w:before="0"/>
        <w:ind w:left="1681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8</w:t>
        <w:tab/>
        <w:t>8</w:t>
      </w:r>
      <w:r>
        <w:rPr>
          <w:rFonts w:ascii="Arial"/>
          <w:sz w:val="12"/>
        </w:rPr>
      </w:r>
    </w:p>
    <w:p>
      <w:pPr>
        <w:spacing w:line="240" w:lineRule="auto" w:before="4"/>
        <w:rPr>
          <w:rFonts w:ascii="Arial" w:hAnsi="Arial" w:cs="Arial" w:eastAsia="Arial"/>
          <w:sz w:val="12"/>
          <w:szCs w:val="12"/>
        </w:rPr>
      </w:pPr>
    </w:p>
    <w:p>
      <w:pPr>
        <w:tabs>
          <w:tab w:pos="7440" w:val="left" w:leader="none"/>
        </w:tabs>
        <w:spacing w:before="0"/>
        <w:ind w:left="1681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6</w:t>
        <w:tab/>
        <w:t>6</w:t>
      </w:r>
      <w:r>
        <w:rPr>
          <w:rFonts w:ascii="Arial"/>
          <w:sz w:val="12"/>
        </w:rPr>
      </w:r>
    </w:p>
    <w:p>
      <w:pPr>
        <w:spacing w:line="240" w:lineRule="auto" w:before="9"/>
        <w:rPr>
          <w:rFonts w:ascii="Arial" w:hAnsi="Arial" w:cs="Arial" w:eastAsia="Arial"/>
          <w:sz w:val="12"/>
          <w:szCs w:val="12"/>
        </w:rPr>
      </w:pPr>
    </w:p>
    <w:p>
      <w:pPr>
        <w:tabs>
          <w:tab w:pos="7440" w:val="left" w:leader="none"/>
        </w:tabs>
        <w:spacing w:before="0"/>
        <w:ind w:left="1681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4</w:t>
        <w:tab/>
        <w:t>4</w:t>
      </w:r>
      <w:r>
        <w:rPr>
          <w:rFonts w:ascii="Arial"/>
          <w:sz w:val="12"/>
        </w:rPr>
      </w:r>
    </w:p>
    <w:p>
      <w:pPr>
        <w:spacing w:line="240" w:lineRule="auto" w:before="9"/>
        <w:rPr>
          <w:rFonts w:ascii="Arial" w:hAnsi="Arial" w:cs="Arial" w:eastAsia="Arial"/>
          <w:sz w:val="14"/>
          <w:szCs w:val="14"/>
        </w:rPr>
      </w:pPr>
    </w:p>
    <w:p>
      <w:pPr>
        <w:tabs>
          <w:tab w:pos="7440" w:val="left" w:leader="none"/>
        </w:tabs>
        <w:spacing w:before="0"/>
        <w:ind w:left="1681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2</w:t>
        <w:tab/>
        <w:t>2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line="240" w:lineRule="auto" w:before="8"/>
        <w:rPr>
          <w:rFonts w:ascii="Arial" w:hAnsi="Arial" w:cs="Arial" w:eastAsia="Arial"/>
          <w:sz w:val="18"/>
          <w:szCs w:val="18"/>
        </w:rPr>
      </w:pPr>
    </w:p>
    <w:p>
      <w:pPr>
        <w:tabs>
          <w:tab w:pos="2318" w:val="left" w:leader="none"/>
          <w:tab w:pos="2772" w:val="left" w:leader="none"/>
        </w:tabs>
        <w:spacing w:before="0"/>
        <w:ind w:left="1687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position w:val="4"/>
          <w:sz w:val="12"/>
        </w:rPr>
        <w:t>0</w:t>
        <w:tab/>
      </w:r>
      <w:r>
        <w:rPr>
          <w:rFonts w:ascii="Arial"/>
          <w:color w:val="231F20"/>
          <w:w w:val="95"/>
          <w:sz w:val="12"/>
        </w:rPr>
        <w:t>1</w:t>
        <w:tab/>
      </w:r>
      <w:r>
        <w:rPr>
          <w:rFonts w:ascii="Arial"/>
          <w:color w:val="231F20"/>
          <w:sz w:val="12"/>
        </w:rPr>
        <w:t>2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240" w:lineRule="auto" w:before="2"/>
        <w:rPr>
          <w:rFonts w:ascii="Arial" w:hAnsi="Arial" w:cs="Arial" w:eastAsia="Arial"/>
          <w:sz w:val="10"/>
          <w:szCs w:val="10"/>
        </w:rPr>
      </w:pPr>
    </w:p>
    <w:p>
      <w:pPr>
        <w:tabs>
          <w:tab w:pos="888" w:val="left" w:leader="none"/>
          <w:tab w:pos="1382" w:val="left" w:leader="none"/>
          <w:tab w:pos="1836" w:val="left" w:leader="none"/>
        </w:tabs>
        <w:spacing w:before="0"/>
        <w:ind w:left="405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3</w:t>
        <w:tab/>
      </w:r>
      <w:r>
        <w:rPr>
          <w:rFonts w:ascii="Arial"/>
          <w:color w:val="231F20"/>
          <w:w w:val="95"/>
          <w:sz w:val="12"/>
        </w:rPr>
        <w:t>4</w:t>
        <w:tab/>
        <w:t>5</w:t>
        <w:tab/>
      </w:r>
      <w:r>
        <w:rPr>
          <w:rFonts w:ascii="Arial"/>
          <w:color w:val="231F20"/>
          <w:sz w:val="12"/>
        </w:rPr>
        <w:t>6</w:t>
      </w:r>
      <w:r>
        <w:rPr>
          <w:rFonts w:ascii="Arial"/>
          <w:sz w:val="12"/>
        </w:rPr>
      </w:r>
    </w:p>
    <w:p>
      <w:pPr>
        <w:spacing w:line="240" w:lineRule="auto" w:before="10"/>
        <w:rPr>
          <w:rFonts w:ascii="Arial" w:hAnsi="Arial" w:cs="Arial" w:eastAsia="Arial"/>
          <w:sz w:val="11"/>
          <w:szCs w:val="11"/>
        </w:rPr>
      </w:pPr>
      <w:r>
        <w:rPr/>
        <w:br w:type="column"/>
      </w:r>
      <w:r>
        <w:rPr>
          <w:rFonts w:ascii="Arial"/>
          <w:sz w:val="11"/>
        </w:rPr>
      </w:r>
    </w:p>
    <w:p>
      <w:pPr>
        <w:spacing w:line="129" w:lineRule="exact" w:before="0"/>
        <w:ind w:left="0" w:right="145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w w:val="95"/>
          <w:sz w:val="12"/>
        </w:rPr>
        <w:t>0</w:t>
      </w:r>
      <w:r>
        <w:rPr>
          <w:rFonts w:ascii="Arial"/>
          <w:sz w:val="12"/>
        </w:rPr>
      </w:r>
    </w:p>
    <w:p>
      <w:pPr>
        <w:spacing w:line="129" w:lineRule="exact"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-60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240" w:lineRule="auto" w:before="2"/>
        <w:rPr>
          <w:rFonts w:ascii="Arial" w:hAnsi="Arial" w:cs="Arial" w:eastAsia="Arial"/>
          <w:sz w:val="10"/>
          <w:szCs w:val="10"/>
        </w:rPr>
      </w:pPr>
    </w:p>
    <w:p>
      <w:pPr>
        <w:spacing w:before="0"/>
        <w:ind w:left="139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-40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240" w:lineRule="auto" w:before="2"/>
        <w:rPr>
          <w:rFonts w:ascii="Arial" w:hAnsi="Arial" w:cs="Arial" w:eastAsia="Arial"/>
          <w:sz w:val="10"/>
          <w:szCs w:val="10"/>
        </w:rPr>
      </w:pPr>
    </w:p>
    <w:p>
      <w:pPr>
        <w:spacing w:before="0"/>
        <w:ind w:left="158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-20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240" w:lineRule="auto" w:before="2"/>
        <w:rPr>
          <w:rFonts w:ascii="Arial" w:hAnsi="Arial" w:cs="Arial" w:eastAsia="Arial"/>
          <w:sz w:val="10"/>
          <w:szCs w:val="10"/>
        </w:rPr>
      </w:pPr>
    </w:p>
    <w:p>
      <w:pPr>
        <w:tabs>
          <w:tab w:pos="558" w:val="left" w:leader="none"/>
          <w:tab w:pos="911" w:val="left" w:leader="none"/>
          <w:tab w:pos="1297" w:val="left" w:leader="none"/>
          <w:tab w:pos="1654" w:val="left" w:leader="none"/>
        </w:tabs>
        <w:spacing w:before="0"/>
        <w:ind w:left="241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0</w:t>
        <w:tab/>
        <w:t>20</w:t>
        <w:tab/>
      </w:r>
      <w:r>
        <w:rPr>
          <w:rFonts w:ascii="Arial"/>
          <w:color w:val="231F20"/>
          <w:w w:val="95"/>
          <w:sz w:val="12"/>
        </w:rPr>
        <w:t>40</w:t>
        <w:tab/>
        <w:t>60</w:t>
        <w:tab/>
      </w:r>
      <w:r>
        <w:rPr>
          <w:rFonts w:ascii="Arial"/>
          <w:color w:val="231F20"/>
          <w:sz w:val="12"/>
        </w:rPr>
        <w:t>80   </w:t>
      </w:r>
      <w:r>
        <w:rPr>
          <w:rFonts w:ascii="Arial"/>
          <w:color w:val="231F20"/>
          <w:spacing w:val="20"/>
          <w:sz w:val="12"/>
        </w:rPr>
        <w:t> </w:t>
      </w:r>
      <w:r>
        <w:rPr>
          <w:rFonts w:ascii="Arial"/>
          <w:color w:val="231F20"/>
          <w:sz w:val="12"/>
        </w:rPr>
        <w:t>100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6" w:equalWidth="0">
            <w:col w:w="2840" w:space="40"/>
            <w:col w:w="1905" w:space="975"/>
            <w:col w:w="1904" w:space="40"/>
            <w:col w:w="315" w:space="40"/>
            <w:col w:w="334" w:space="40"/>
            <w:col w:w="3567"/>
          </w:cols>
        </w:sectPr>
      </w:pPr>
    </w:p>
    <w:p>
      <w:pPr>
        <w:pStyle w:val="BodyText"/>
        <w:spacing w:line="240" w:lineRule="auto" w:before="119"/>
        <w:ind w:left="0" w:right="0"/>
        <w:jc w:val="right"/>
      </w:pPr>
      <w:r>
        <w:rPr>
          <w:color w:val="231F20"/>
        </w:rPr>
        <w:t>Voltage,</w:t>
      </w:r>
      <w:r>
        <w:rPr>
          <w:color w:val="231F20"/>
          <w:spacing w:val="-1"/>
        </w:rPr>
        <w:t> V</w:t>
      </w:r>
      <w:r>
        <w:rPr>
          <w:color w:val="231F20"/>
          <w:spacing w:val="-1"/>
          <w:sz w:val="12"/>
        </w:rPr>
        <w:t>CC</w:t>
      </w:r>
      <w:r>
        <w:rPr>
          <w:color w:val="231F20"/>
          <w:spacing w:val="10"/>
          <w:sz w:val="12"/>
        </w:rPr>
        <w:t> </w:t>
      </w:r>
      <w:r>
        <w:rPr>
          <w:color w:val="231F20"/>
          <w:spacing w:val="-1"/>
        </w:rPr>
        <w:t>(V)</w:t>
      </w:r>
      <w:r>
        <w:rPr/>
      </w:r>
    </w:p>
    <w:p>
      <w:pPr>
        <w:pStyle w:val="BodyText"/>
        <w:spacing w:line="240" w:lineRule="auto" w:before="118"/>
        <w:ind w:left="518" w:right="0"/>
        <w:jc w:val="center"/>
      </w:pPr>
      <w:r>
        <w:rPr/>
        <w:br w:type="column"/>
      </w:r>
      <w:r>
        <w:rPr>
          <w:color w:val="231F20"/>
        </w:rPr>
        <w:t>Temperature, </w:t>
      </w:r>
      <w:r>
        <w:rPr>
          <w:color w:val="231F20"/>
          <w:spacing w:val="-1"/>
        </w:rPr>
        <w:t>T</w:t>
      </w:r>
      <w:r>
        <w:rPr>
          <w:color w:val="231F20"/>
          <w:spacing w:val="-1"/>
          <w:sz w:val="12"/>
          <w:szCs w:val="12"/>
        </w:rPr>
        <w:t>A</w:t>
      </w:r>
      <w:r>
        <w:rPr>
          <w:color w:val="231F20"/>
          <w:spacing w:val="11"/>
          <w:sz w:val="12"/>
          <w:szCs w:val="12"/>
        </w:rPr>
        <w:t> </w:t>
      </w:r>
      <w:r>
        <w:rPr>
          <w:color w:val="231F20"/>
          <w:spacing w:val="-1"/>
        </w:rPr>
        <w:t>(</w:t>
      </w:r>
      <w:r>
        <w:rPr>
          <w:rFonts w:ascii="Symbol" w:hAnsi="Symbol" w:cs="Symbol" w:eastAsia="Symbol"/>
          <w:color w:val="231F20"/>
          <w:spacing w:val="-1"/>
        </w:rPr>
        <w:t></w:t>
      </w:r>
      <w:r>
        <w:rPr>
          <w:color w:val="231F20"/>
          <w:spacing w:val="-1"/>
        </w:rPr>
        <w:t>C)</w:t>
      </w:r>
      <w:r>
        <w:rPr/>
      </w:r>
    </w:p>
    <w:p>
      <w:pPr>
        <w:spacing w:after="0" w:line="240" w:lineRule="auto"/>
        <w:jc w:val="center"/>
        <w:sectPr>
          <w:type w:val="continuous"/>
          <w:pgSz w:w="12240" w:h="15840"/>
          <w:pgMar w:top="660" w:bottom="280" w:left="240" w:right="0"/>
          <w:cols w:num="2" w:equalWidth="0">
            <w:col w:w="3880" w:space="1703"/>
            <w:col w:w="6417"/>
          </w:cols>
        </w:sectPr>
      </w:pP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spacing w:after="0" w:line="240" w:lineRule="auto"/>
        <w:rPr>
          <w:rFonts w:ascii="Arial" w:hAnsi="Arial" w:cs="Arial" w:eastAsia="Arial"/>
          <w:sz w:val="20"/>
          <w:szCs w:val="20"/>
        </w:rPr>
        <w:sectPr>
          <w:type w:val="continuous"/>
          <w:pgSz w:w="12240" w:h="15840"/>
          <w:pgMar w:top="660" w:bottom="280" w:left="240" w:right="0"/>
        </w:sectPr>
      </w:pPr>
    </w:p>
    <w:p>
      <w:pPr>
        <w:pStyle w:val="Heading4"/>
        <w:spacing w:line="240" w:lineRule="auto" w:before="79"/>
        <w:ind w:left="2170" w:right="0"/>
        <w:jc w:val="center"/>
        <w:rPr>
          <w:b w:val="0"/>
          <w:bCs w:val="0"/>
        </w:rPr>
      </w:pPr>
      <w:r>
        <w:rPr>
          <w:color w:val="231F20"/>
        </w:rPr>
        <w:t>UPC2712TB</w:t>
      </w:r>
      <w:r>
        <w:rPr>
          <w:b w:val="0"/>
        </w:rPr>
      </w:r>
    </w:p>
    <w:p>
      <w:pPr>
        <w:spacing w:line="250" w:lineRule="auto" w:before="8"/>
        <w:ind w:left="2170" w:right="0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GAIN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AND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NOISE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FIGURE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vs.</w:t>
      </w:r>
      <w:r>
        <w:rPr>
          <w:rFonts w:ascii="Arial"/>
          <w:b/>
          <w:color w:val="231F20"/>
          <w:sz w:val="16"/>
        </w:rPr>
        <w:t> FREQUENCY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AND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VOLTAGE</w:t>
      </w:r>
      <w:r>
        <w:rPr>
          <w:rFonts w:ascii="Arial"/>
          <w:sz w:val="16"/>
        </w:rPr>
      </w:r>
    </w:p>
    <w:p>
      <w:pPr>
        <w:spacing w:before="98"/>
        <w:ind w:left="0" w:right="1057" w:firstLine="0"/>
        <w:jc w:val="center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103.397499pt;margin-top:7.689452pt;width:147pt;height:146.3pt;mso-position-horizontal-relative:page;mso-position-vertical-relative:paragraph;z-index:-144304" coordorigin="2068,154" coordsize="2940,2926">
            <v:group style="position:absolute;left:2085;top:159;width:2905;height:2916" coordorigin="2085,159" coordsize="2905,2916">
              <v:shape style="position:absolute;left:2085;top:159;width:2905;height:2916" coordorigin="2085,159" coordsize="2905,2916" path="m2085,3075l4990,3075,4990,159,2085,159,2085,3075xe" filled="false" stroked="true" strokeweight=".506pt" strokecolor="#231f20">
                <v:path arrowok="t"/>
              </v:shape>
            </v:group>
            <v:group style="position:absolute;left:2687;top:159;width:2;height:731" coordorigin="2687,159" coordsize="2,731">
              <v:shape style="position:absolute;left:2687;top:159;width:2;height:731" coordorigin="2687,159" coordsize="0,731" path="m2687,159l2687,890e" filled="false" stroked="true" strokeweight=".506pt" strokecolor="#231f20">
                <v:path arrowok="t"/>
              </v:shape>
            </v:group>
            <v:group style="position:absolute;left:2687;top:1086;width:2;height:1469" coordorigin="2687,1086" coordsize="2,1469">
              <v:shape style="position:absolute;left:2687;top:1086;width:2;height:1469" coordorigin="2687,1086" coordsize="0,1469" path="m2687,1086l2687,2554e" filled="false" stroked="true" strokeweight=".506pt" strokecolor="#231f20">
                <v:path arrowok="t"/>
              </v:shape>
            </v:group>
            <v:group style="position:absolute;left:2687;top:2750;width:2;height:319" coordorigin="2687,2750" coordsize="2,319">
              <v:shape style="position:absolute;left:2687;top:2750;width:2;height:319" coordorigin="2687,2750" coordsize="0,319" path="m2687,2750l2687,3069e" filled="false" stroked="true" strokeweight=".506pt" strokecolor="#231f20">
                <v:path arrowok="t"/>
              </v:shape>
            </v:group>
            <v:group style="position:absolute;left:3019;top:159;width:2;height:731" coordorigin="3019,159" coordsize="2,731">
              <v:shape style="position:absolute;left:3019;top:159;width:2;height:731" coordorigin="3019,159" coordsize="0,731" path="m3019,159l3019,890e" filled="false" stroked="true" strokeweight=".506pt" strokecolor="#231f20">
                <v:path arrowok="t"/>
              </v:shape>
            </v:group>
            <v:group style="position:absolute;left:3019;top:1086;width:2;height:686" coordorigin="3019,1086" coordsize="2,686">
              <v:shape style="position:absolute;left:3019;top:1086;width:2;height:686" coordorigin="3019,1086" coordsize="0,686" path="m3019,1086l3019,1772e" filled="false" stroked="true" strokeweight=".506pt" strokecolor="#231f20">
                <v:path arrowok="t"/>
              </v:shape>
            </v:group>
            <v:group style="position:absolute;left:3019;top:1967;width:2;height:525" coordorigin="3019,1967" coordsize="2,525">
              <v:shape style="position:absolute;left:3019;top:1967;width:2;height:525" coordorigin="3019,1967" coordsize="0,525" path="m3019,1967l3019,2492e" filled="false" stroked="true" strokeweight=".506pt" strokecolor="#231f20">
                <v:path arrowok="t"/>
              </v:shape>
            </v:group>
            <v:group style="position:absolute;left:3019;top:2688;width:2;height:382" coordorigin="3019,2688" coordsize="2,382">
              <v:shape style="position:absolute;left:3019;top:2688;width:2;height:382" coordorigin="3019,2688" coordsize="0,382" path="m3019,2688l3019,3069e" filled="false" stroked="true" strokeweight=".506pt" strokecolor="#231f20">
                <v:path arrowok="t"/>
              </v:shape>
            </v:group>
            <v:group style="position:absolute;left:3260;top:159;width:2;height:731" coordorigin="3260,159" coordsize="2,731">
              <v:shape style="position:absolute;left:3260;top:159;width:2;height:731" coordorigin="3260,159" coordsize="0,731" path="m3260,159l3260,890e" filled="false" stroked="true" strokeweight=".506pt" strokecolor="#231f20">
                <v:path arrowok="t"/>
              </v:shape>
            </v:group>
            <v:group style="position:absolute;left:3260;top:1086;width:2;height:686" coordorigin="3260,1086" coordsize="2,686">
              <v:shape style="position:absolute;left:3260;top:1086;width:2;height:686" coordorigin="3260,1086" coordsize="0,686" path="m3260,1086l3260,1772e" filled="false" stroked="true" strokeweight=".506pt" strokecolor="#231f20">
                <v:path arrowok="t"/>
              </v:shape>
            </v:group>
            <v:group style="position:absolute;left:3260;top:1967;width:2;height:525" coordorigin="3260,1967" coordsize="2,525">
              <v:shape style="position:absolute;left:3260;top:1967;width:2;height:525" coordorigin="3260,1967" coordsize="0,525" path="m3260,1967l3260,2492e" filled="false" stroked="true" strokeweight=".506pt" strokecolor="#231f20">
                <v:path arrowok="t"/>
              </v:shape>
            </v:group>
            <v:group style="position:absolute;left:3260;top:2688;width:2;height:382" coordorigin="3260,2688" coordsize="2,382">
              <v:shape style="position:absolute;left:3260;top:2688;width:2;height:382" coordorigin="3260,2688" coordsize="0,382" path="m3260,2688l3260,3069e" filled="false" stroked="true" strokeweight=".506pt" strokecolor="#231f20">
                <v:path arrowok="t"/>
              </v:shape>
            </v:group>
            <v:group style="position:absolute;left:3455;top:159;width:2;height:1613" coordorigin="3455,159" coordsize="2,1613">
              <v:shape style="position:absolute;left:3455;top:159;width:2;height:1613" coordorigin="3455,159" coordsize="0,1613" path="m3455,159l3455,1772e" filled="false" stroked="true" strokeweight=".506pt" strokecolor="#231f20">
                <v:path arrowok="t"/>
              </v:shape>
            </v:group>
            <v:group style="position:absolute;left:3455;top:1967;width:2;height:525" coordorigin="3455,1967" coordsize="2,525">
              <v:shape style="position:absolute;left:3455;top:1967;width:2;height:525" coordorigin="3455,1967" coordsize="0,525" path="m3455,1967l3455,2492e" filled="false" stroked="true" strokeweight=".506pt" strokecolor="#231f20">
                <v:path arrowok="t"/>
              </v:shape>
            </v:group>
            <v:group style="position:absolute;left:3455;top:2688;width:2;height:382" coordorigin="3455,2688" coordsize="2,382">
              <v:shape style="position:absolute;left:3455;top:2688;width:2;height:382" coordorigin="3455,2688" coordsize="0,382" path="m3455,2688l3455,3069e" filled="false" stroked="true" strokeweight=".506pt" strokecolor="#231f20">
                <v:path arrowok="t"/>
              </v:shape>
            </v:group>
            <v:group style="position:absolute;left:3632;top:159;width:2;height:2333" coordorigin="3632,159" coordsize="2,2333">
              <v:shape style="position:absolute;left:3632;top:159;width:2;height:2333" coordorigin="3632,159" coordsize="0,2333" path="m3632,159l3632,2492e" filled="false" stroked="true" strokeweight=".506pt" strokecolor="#231f20">
                <v:path arrowok="t"/>
              </v:shape>
            </v:group>
            <v:group style="position:absolute;left:3632;top:2688;width:2;height:382" coordorigin="3632,2688" coordsize="2,382">
              <v:shape style="position:absolute;left:3632;top:2688;width:2;height:382" coordorigin="3632,2688" coordsize="0,382" path="m3632,2688l3632,3069e" filled="false" stroked="true" strokeweight=".506pt" strokecolor="#231f20">
                <v:path arrowok="t"/>
              </v:shape>
            </v:group>
            <v:group style="position:absolute;left:3893;top:159;width:2;height:627" coordorigin="3893,159" coordsize="2,627">
              <v:shape style="position:absolute;left:3893;top:159;width:2;height:627" coordorigin="3893,159" coordsize="0,627" path="m3893,159l3893,785e" filled="false" stroked="true" strokeweight=".506pt" strokecolor="#231f20">
                <v:path arrowok="t"/>
              </v:shape>
            </v:group>
            <v:group style="position:absolute;left:3893;top:981;width:2;height:2088" coordorigin="3893,981" coordsize="2,2088">
              <v:shape style="position:absolute;left:3893;top:981;width:2;height:2088" coordorigin="3893,981" coordsize="0,2088" path="m3893,981l3893,3069e" filled="false" stroked="true" strokeweight=".506pt" strokecolor="#231f20">
                <v:path arrowok="t"/>
              </v:shape>
            </v:group>
            <v:group style="position:absolute;left:3993;top:159;width:2;height:627" coordorigin="3993,159" coordsize="2,627">
              <v:shape style="position:absolute;left:3993;top:159;width:2;height:627" coordorigin="3993,159" coordsize="0,627" path="m3993,159l3993,785e" filled="false" stroked="true" strokeweight=".506pt" strokecolor="#231f20">
                <v:path arrowok="t"/>
              </v:shape>
            </v:group>
            <v:group style="position:absolute;left:3993;top:981;width:2;height:2088" coordorigin="3993,981" coordsize="2,2088">
              <v:shape style="position:absolute;left:3993;top:981;width:2;height:2088" coordorigin="3993,981" coordsize="0,2088" path="m3993,981l3993,3069e" filled="false" stroked="true" strokeweight=".506pt" strokecolor="#231f20">
                <v:path arrowok="t"/>
              </v:shape>
            </v:group>
            <v:group style="position:absolute;left:4087;top:159;width:2;height:627" coordorigin="4087,159" coordsize="2,627">
              <v:shape style="position:absolute;left:4087;top:159;width:2;height:627" coordorigin="4087,159" coordsize="0,627" path="m4087,159l4087,785e" filled="false" stroked="true" strokeweight=".506pt" strokecolor="#231f20">
                <v:path arrowok="t"/>
              </v:shape>
            </v:group>
            <v:group style="position:absolute;left:4087;top:981;width:2;height:2088" coordorigin="4087,981" coordsize="2,2088">
              <v:shape style="position:absolute;left:4087;top:981;width:2;height:2088" coordorigin="4087,981" coordsize="0,2088" path="m4087,981l4087,3069e" filled="false" stroked="true" strokeweight=".506pt" strokecolor="#231f20">
                <v:path arrowok="t"/>
              </v:shape>
            </v:group>
            <v:group style="position:absolute;left:4660;top:159;width:2;height:2910" coordorigin="4660,159" coordsize="2,2910">
              <v:shape style="position:absolute;left:4660;top:159;width:2;height:2910" coordorigin="4660,159" coordsize="0,2910" path="m4660,159l4660,3069e" filled="false" stroked="true" strokeweight=".506pt" strokecolor="#231f20">
                <v:path arrowok="t"/>
              </v:shape>
            </v:group>
            <v:group style="position:absolute;left:3762;top:159;width:2;height:627" coordorigin="3762,159" coordsize="2,627">
              <v:shape style="position:absolute;left:3762;top:159;width:2;height:627" coordorigin="3762,159" coordsize="0,627" path="m3762,159l3762,785e" filled="false" stroked="true" strokeweight=".506pt" strokecolor="#231f20">
                <v:path arrowok="t"/>
              </v:shape>
            </v:group>
            <v:group style="position:absolute;left:3762;top:981;width:2;height:2088" coordorigin="3762,981" coordsize="2,2088">
              <v:shape style="position:absolute;left:3762;top:981;width:2;height:2088" coordorigin="3762,981" coordsize="0,2088" path="m3762,981l3762,3069e" filled="false" stroked="true" strokeweight=".506pt" strokecolor="#231f20">
                <v:path arrowok="t"/>
              </v:shape>
            </v:group>
            <v:group style="position:absolute;left:2085;top:459;width:2899;height:2" coordorigin="2085,459" coordsize="2899,2">
              <v:shape style="position:absolute;left:2085;top:459;width:2899;height:2" coordorigin="2085,459" coordsize="2899,0" path="m2085,459l4984,459e" filled="false" stroked="true" strokeweight=".506pt" strokecolor="#231f20">
                <v:path arrowok="t"/>
              </v:shape>
            </v:group>
            <v:group style="position:absolute;left:2085;top:753;width:2899;height:2" coordorigin="2085,753" coordsize="2899,2">
              <v:shape style="position:absolute;left:2085;top:753;width:2899;height:2" coordorigin="2085,753" coordsize="2899,0" path="m2085,753l4984,753e" filled="false" stroked="true" strokeweight=".506pt" strokecolor="#231f20">
                <v:path arrowok="t"/>
              </v:shape>
            </v:group>
            <v:group style="position:absolute;left:3327;top:1047;width:1658;height:2" coordorigin="3327,1047" coordsize="1658,2">
              <v:shape style="position:absolute;left:3327;top:1047;width:1658;height:2" coordorigin="3327,1047" coordsize="1658,0" path="m3327,1047l4984,1047e" filled="false" stroked="true" strokeweight=".506pt" strokecolor="#231f20">
                <v:path arrowok="t"/>
              </v:shape>
            </v:group>
            <v:group style="position:absolute;left:2085;top:1047;width:431;height:2" coordorigin="2085,1047" coordsize="431,2">
              <v:shape style="position:absolute;left:2085;top:1047;width:431;height:2" coordorigin="2085,1047" coordsize="431,0" path="m2085,1047l2516,1047e" filled="false" stroked="true" strokeweight=".506pt" strokecolor="#231f20">
                <v:path arrowok="t"/>
              </v:shape>
            </v:group>
            <v:group style="position:absolute;left:2085;top:1341;width:2899;height:2" coordorigin="2085,1341" coordsize="2899,2">
              <v:shape style="position:absolute;left:2085;top:1341;width:2899;height:2" coordorigin="2085,1341" coordsize="2899,0" path="m2085,1341l4984,1341e" filled="false" stroked="true" strokeweight=".506pt" strokecolor="#231f20">
                <v:path arrowok="t"/>
              </v:shape>
            </v:group>
            <v:group style="position:absolute;left:2085;top:1623;width:2899;height:2" coordorigin="2085,1623" coordsize="2899,2">
              <v:shape style="position:absolute;left:2085;top:1623;width:2899;height:2" coordorigin="2085,1623" coordsize="2899,0" path="m2085,1623l4984,1623e" filled="false" stroked="true" strokeweight=".506pt" strokecolor="#231f20">
                <v:path arrowok="t"/>
              </v:shape>
            </v:group>
            <v:group style="position:absolute;left:3594;top:1917;width:1390;height:2" coordorigin="3594,1917" coordsize="1390,2">
              <v:shape style="position:absolute;left:3594;top:1917;width:1390;height:2" coordorigin="3594,1917" coordsize="1390,0" path="m3594,1917l4984,1917e" filled="false" stroked="true" strokeweight=".506pt" strokecolor="#231f20">
                <v:path arrowok="t"/>
              </v:shape>
            </v:group>
            <v:group style="position:absolute;left:2085;top:1917;width:699;height:2" coordorigin="2085,1917" coordsize="699,2">
              <v:shape style="position:absolute;left:2085;top:1917;width:699;height:2" coordorigin="2085,1917" coordsize="699,0" path="m2085,1917l2784,1917e" filled="false" stroked="true" strokeweight=".506pt" strokecolor="#231f20">
                <v:path arrowok="t"/>
              </v:shape>
            </v:group>
            <v:group style="position:absolute;left:2085;top:2211;width:2899;height:2" coordorigin="2085,2211" coordsize="2899,2">
              <v:shape style="position:absolute;left:2085;top:2211;width:2899;height:2" coordorigin="2085,2211" coordsize="2899,0" path="m2085,2211l4984,2211e" filled="false" stroked="true" strokeweight=".506pt" strokecolor="#231f20">
                <v:path arrowok="t"/>
              </v:shape>
            </v:group>
            <v:group style="position:absolute;left:2085;top:2505;width:2899;height:2" coordorigin="2085,2505" coordsize="2899,2">
              <v:shape style="position:absolute;left:2085;top:2505;width:2899;height:2" coordorigin="2085,2505" coordsize="2899,0" path="m2085,2505l4984,2505e" filled="false" stroked="true" strokeweight=".506pt" strokecolor="#231f20">
                <v:path arrowok="t"/>
              </v:shape>
            </v:group>
            <v:group style="position:absolute;left:2085;top:2778;width:2899;height:2" coordorigin="2085,2778" coordsize="2899,2">
              <v:shape style="position:absolute;left:2085;top:2778;width:2899;height:2" coordorigin="2085,2778" coordsize="2899,0" path="m2085,2778l4984,2778e" filled="false" stroked="true" strokeweight=".506pt" strokecolor="#231f20">
                <v:path arrowok="t"/>
              </v:shape>
            </v:group>
            <v:group style="position:absolute;left:3194;top:1401;width:315;height:328" coordorigin="3194,1401" coordsize="315,328">
              <v:shape style="position:absolute;left:3194;top:1401;width:315;height:328" coordorigin="3194,1401" coordsize="315,328" path="m3509,1401l3194,1729e" filled="false" stroked="true" strokeweight=".38pt" strokecolor="#231f20">
                <v:path arrowok="t"/>
              </v:shape>
            </v:group>
            <v:group style="position:absolute;left:3484;top:1375;width:50;height:51" coordorigin="3484,1375" coordsize="50,51">
              <v:shape style="position:absolute;left:3484;top:1375;width:50;height:51" coordorigin="3484,1375" coordsize="50,51" path="m3533,1375l3484,1398,3507,1403,3514,1426,3533,1375xe" filled="true" fillcolor="#231f20" stroked="false">
                <v:path arrowok="t"/>
                <v:fill type="solid"/>
              </v:shape>
            </v:group>
            <v:group style="position:absolute;left:2516;top:890;width:811;height:196" coordorigin="2516,890" coordsize="811,196">
              <v:shape style="position:absolute;left:2516;top:890;width:811;height:196" coordorigin="2516,890" coordsize="811,196" path="m2516,890l3327,890,3327,1086,2516,1086,2516,890xe" filled="true" fillcolor="#ffffff" stroked="false">
                <v:path arrowok="t"/>
                <v:fill type="solid"/>
              </v:shape>
            </v:group>
            <v:group style="position:absolute;left:3070;top:1960;width:234;height:247" coordorigin="3070,1960" coordsize="234,247">
              <v:shape style="position:absolute;left:3070;top:1960;width:234;height:247" coordorigin="3070,1960" coordsize="234,247" path="m3070,2207l3304,1960e" filled="false" stroked="true" strokeweight=".38pt" strokecolor="#231f20">
                <v:path arrowok="t"/>
              </v:shape>
            </v:group>
            <v:group style="position:absolute;left:3046;top:2182;width:50;height:51" coordorigin="3046,2182" coordsize="50,51">
              <v:shape style="position:absolute;left:3046;top:2182;width:50;height:51" coordorigin="3046,2182" coordsize="50,51" path="m3065,2182l3046,2233,3095,2210,3072,2205,3065,2182xe" filled="true" fillcolor="#231f20" stroked="false">
                <v:path arrowok="t"/>
                <v:fill type="solid"/>
              </v:shape>
            </v:group>
            <v:group style="position:absolute;left:3823;top:987;width:176;height:190" coordorigin="3823,987" coordsize="176,190">
              <v:shape style="position:absolute;left:3823;top:987;width:176;height:190" coordorigin="3823,987" coordsize="176,190" path="m3823,1176l3998,987e" filled="false" stroked="true" strokeweight=".38pt" strokecolor="#231f20">
                <v:path arrowok="t"/>
              </v:shape>
            </v:group>
            <v:group style="position:absolute;left:3798;top:1151;width:50;height:51" coordorigin="3798,1151" coordsize="50,51">
              <v:shape style="position:absolute;left:3798;top:1151;width:50;height:51" coordorigin="3798,1151" coordsize="50,51" path="m3818,1151l3798,1202,3848,1179,3824,1174,3818,1151xe" filled="true" fillcolor="#231f20" stroked="false">
                <v:path arrowok="t"/>
                <v:fill type="solid"/>
              </v:shape>
            </v:group>
            <v:group style="position:absolute;left:2530;top:1084;width:176;height:190" coordorigin="2530,1084" coordsize="176,190">
              <v:shape style="position:absolute;left:2530;top:1084;width:176;height:190" coordorigin="2530,1084" coordsize="176,190" path="m2530,1273l2706,1084e" filled="false" stroked="true" strokeweight=".38pt" strokecolor="#231f20">
                <v:path arrowok="t"/>
              </v:shape>
            </v:group>
            <v:group style="position:absolute;left:2506;top:1248;width:50;height:51" coordorigin="2506,1248" coordsize="50,51">
              <v:shape style="position:absolute;left:2506;top:1248;width:50;height:51" coordorigin="2506,1248" coordsize="50,51" path="m2525,1248l2506,1299,2555,1276,2532,1271,2525,1248xe" filled="true" fillcolor="#231f20" stroked="false">
                <v:path arrowok="t"/>
                <v:fill type="solid"/>
              </v:shape>
            </v:group>
            <v:group style="position:absolute;left:3701;top:785;width:811;height:196" coordorigin="3701,785" coordsize="811,196">
              <v:shape style="position:absolute;left:3701;top:785;width:811;height:196" coordorigin="3701,785" coordsize="811,196" path="m3701,785l4512,785,4512,981,3701,981,3701,785xe" filled="true" fillcolor="#ffffff" stroked="false">
                <v:path arrowok="t"/>
                <v:fill type="solid"/>
              </v:shape>
            </v:group>
            <v:group style="position:absolute;left:2096;top:2554;width:811;height:196" coordorigin="2096,2554" coordsize="811,196">
              <v:shape style="position:absolute;left:2096;top:2554;width:811;height:196" coordorigin="2096,2554" coordsize="811,196" path="m2096,2554l2906,2554,2906,2750,2096,2750,2096,2554xe" filled="true" fillcolor="#ffffff" stroked="false">
                <v:path arrowok="t"/>
                <v:fill type="solid"/>
              </v:shape>
            </v:group>
            <v:group style="position:absolute;left:2784;top:1772;width:811;height:196" coordorigin="2784,1772" coordsize="811,196">
              <v:shape style="position:absolute;left:2784;top:1772;width:811;height:196" coordorigin="2784,1772" coordsize="811,196" path="m2784,1772l3594,1772,3594,1967,2784,1967,2784,1772xe" filled="true" fillcolor="#ffffff" stroked="false">
                <v:path arrowok="t"/>
                <v:fill type="solid"/>
              </v:shape>
            </v:group>
            <v:group style="position:absolute;left:2366;top:2357;width:176;height:190" coordorigin="2366,2357" coordsize="176,190">
              <v:shape style="position:absolute;left:2366;top:2357;width:176;height:190" coordorigin="2366,2357" coordsize="176,190" path="m2541,2357l2366,2547e" filled="false" stroked="true" strokeweight=".38pt" strokecolor="#231f20">
                <v:path arrowok="t"/>
              </v:shape>
            </v:group>
            <v:group style="position:absolute;left:2516;top:2331;width:50;height:51" coordorigin="2516,2331" coordsize="50,51">
              <v:shape style="position:absolute;left:2516;top:2331;width:50;height:51" coordorigin="2516,2331" coordsize="50,51" path="m2566,2331l2516,2354,2540,2359,2547,2382,2566,2331xe" filled="true" fillcolor="#231f20" stroked="false">
                <v:path arrowok="t"/>
                <v:fill type="solid"/>
              </v:shape>
            </v:group>
            <v:group style="position:absolute;left:3335;top:2310;width:176;height:190" coordorigin="3335,2310" coordsize="176,190">
              <v:shape style="position:absolute;left:3335;top:2310;width:176;height:190" coordorigin="3335,2310" coordsize="176,190" path="m3510,2310l3335,2499e" filled="false" stroked="true" strokeweight=".38pt" strokecolor="#231f20">
                <v:path arrowok="t"/>
              </v:shape>
            </v:group>
            <v:group style="position:absolute;left:3485;top:2284;width:50;height:51" coordorigin="3485,2284" coordsize="50,51">
              <v:shape style="position:absolute;left:3485;top:2284;width:50;height:51" coordorigin="3485,2284" coordsize="50,51" path="m3535,2284l3485,2307,3508,2312,3515,2335,3535,2284xe" filled="true" fillcolor="#231f20" stroked="false">
                <v:path arrowok="t"/>
                <v:fill type="solid"/>
              </v:shape>
            </v:group>
            <v:group style="position:absolute;left:2966;top:2492;width:811;height:196" coordorigin="2966,2492" coordsize="811,196">
              <v:shape style="position:absolute;left:2966;top:2492;width:811;height:196" coordorigin="2966,2492" coordsize="811,196" path="m2966,2492l3776,2492,3776,2688,2966,2688,2966,2492xe" filled="true" fillcolor="#ffffff" stroked="false">
                <v:path arrowok="t"/>
                <v:fill type="solid"/>
              </v:shape>
            </v:group>
            <v:group style="position:absolute;left:2090;top:1048;width:2893;height:736" coordorigin="2090,1048" coordsize="2893,736">
              <v:shape style="position:absolute;left:2090;top:1048;width:2893;height:736" coordorigin="2090,1048" coordsize="2893,736" path="m2090,1237l3292,1250,3309,1250,3328,1249,3392,1248,3455,1244,3589,1233,3607,1231,3667,1226,3732,1221,3859,1211,3878,1209,3939,1200,4002,1186,4059,1169,4122,1147,4191,1121,4208,1114,4227,1107,4287,1086,4344,1067,4408,1053,4445,1048,4464,1049,4526,1063,4593,1099,4644,1138,4692,1192,4730,1245,4760,1298,4790,1354,4819,1408,4855,1480,4882,1538,4914,1608,4983,1784e" filled="false" stroked="true" strokeweight="1.519pt" strokecolor="#231f20">
                <v:path arrowok="t"/>
              </v:shape>
            </v:group>
            <v:group style="position:absolute;left:2090;top:1160;width:2892;height:747" coordorigin="2090,1160" coordsize="2892,747">
              <v:shape style="position:absolute;left:2090;top:1160;width:2892;height:747" coordorigin="2090,1160" coordsize="2892,747" path="m2090,1298l3501,1279,3579,1277,3644,1275,3724,1270,3802,1265,3867,1260,3954,1253,4015,1246,4079,1235,4147,1220,4165,1215,4226,1199,4288,1183,4364,1166,4429,1160,4448,1160,4465,1161,4529,1182,4585,1216,4631,1256,4674,1303,4712,1353,4748,1412,4785,1481,4815,1538,4841,1590,4982,1907e" filled="false" stroked="true" strokeweight="1.519pt" strokecolor="#231f20">
                <v:path arrowok="t"/>
              </v:shape>
            </v:group>
            <v:group style="position:absolute;left:2083;top:1330;width:2884;height:718" coordorigin="2083,1330" coordsize="2884,718">
              <v:shape style="position:absolute;left:2083;top:1330;width:2884;height:718" coordorigin="2083,1330" coordsize="2884,718" path="m4966,2047l4935,1977,4908,1917,4880,1850,4873,1836,4841,1763,4813,1704,4784,1648,4753,1591,4715,1529,4674,1475,4626,1420,4578,1382,4520,1349,4452,1331,4414,1330,4392,1331,4370,1332,4348,1334,4330,1336,4311,1338,4249,1345,4186,1351,4111,1358,4051,1362,3986,1364,3825,1365,3808,1365,3747,1366,3682,1368,3569,1374,3551,1374,3490,1377,3426,1378,3368,1379,2083,1379e" filled="false" stroked="true" strokeweight="1.519pt" strokecolor="#231f20">
                <v:path arrowok="t"/>
              </v:shape>
            </v:group>
            <v:group style="position:absolute;left:2090;top:2058;width:2894;height:186" coordorigin="2090,2058" coordsize="2894,186">
              <v:shape style="position:absolute;left:2090;top:2058;width:2894;height:186" coordorigin="2090,2058" coordsize="2894,186" path="m2090,2154l2279,2193,2356,2205,2420,2215,2501,2226,2579,2234,2643,2239,2809,2243,2887,2244,2931,2244,2952,2244,3224,2241,3303,2240,3367,2239,3660,2232,3738,2230,3803,2227,4030,2215,4108,2210,4172,2204,4410,2180,4488,2169,4551,2159,4756,2115,4819,2100,4881,2085,4946,2069,4969,2062,4983,2058e" filled="false" stroked="true" strokeweight="1.519pt" strokecolor="#231f20">
                <v:path arrowok="t"/>
              </v:shape>
            </v:group>
            <v:group style="position:absolute;left:2085;top:2093;width:2907;height:196" coordorigin="2085,2093" coordsize="2907,196">
              <v:shape style="position:absolute;left:2085;top:2093;width:2907;height:196" coordorigin="2085,2093" coordsize="2907,196" path="m4992,2093l4811,2143,4735,2161,4672,2175,4423,2218,4346,2229,4281,2236,4034,2253,3956,2258,3892,2262,3690,2271,3612,2274,3547,2275,3305,2279,3288,2279,3227,2280,3162,2281,3001,2284,2923,2285,2859,2286,2801,2287,2763,2288,2685,2287,2621,2283,2504,2269,2427,2258,2363,2249,2306,2240,2085,2204e" filled="false" stroked="true" strokeweight="1.519pt" strokecolor="#231f20">
                <v:path arrowok="t"/>
              </v:shape>
            </v:group>
            <v:group style="position:absolute;left:2090;top:2143;width:2897;height:188" coordorigin="2090,2143" coordsize="2897,188">
              <v:shape style="position:absolute;left:2090;top:2143;width:2897;height:188" coordorigin="2090,2143" coordsize="2897,188" path="m4987,2143l4966,2148,4950,2152,4935,2156,4914,2162,4895,2167,4835,2182,4774,2198,4660,2225,4583,2241,4519,2251,4328,2270,4250,2277,4186,2283,4080,2291,4062,2293,4002,2298,3937,2303,3829,2313,3786,2317,3720,2323,3649,2329,3620,2330,3609,2330,3540,2329,3459,2327,3426,2327,3408,2326,3346,2326,3282,2325,2693,2325,2675,2325,2614,2322,2549,2318,2476,2310,2416,2302,2352,2292,2295,2284,2090,2254e" filled="false" stroked="true" strokeweight="1.519pt" strokecolor="#231f20">
                <v:path arrowok="t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30</w:t>
      </w:r>
      <w:r>
        <w:rPr>
          <w:rFonts w:ascii="Arial"/>
          <w:sz w:val="12"/>
        </w:rPr>
      </w:r>
    </w:p>
    <w:p>
      <w:pPr>
        <w:pStyle w:val="Heading4"/>
        <w:spacing w:line="250" w:lineRule="auto" w:before="85"/>
        <w:ind w:left="2845" w:right="2494"/>
        <w:jc w:val="center"/>
        <w:rPr>
          <w:b w:val="0"/>
          <w:bCs w:val="0"/>
        </w:rPr>
      </w:pPr>
      <w:r>
        <w:rPr>
          <w:b w:val="0"/>
        </w:rPr>
        <w:br w:type="column"/>
      </w:r>
      <w:r>
        <w:rPr>
          <w:color w:val="231F20"/>
        </w:rPr>
        <w:t>UPC2712TB</w:t>
      </w:r>
      <w:r>
        <w:rPr>
          <w:color w:val="231F20"/>
        </w:rPr>
        <w:t> GAIN vs.</w:t>
      </w:r>
      <w:r>
        <w:rPr>
          <w:b w:val="0"/>
        </w:rPr>
      </w:r>
    </w:p>
    <w:p>
      <w:pPr>
        <w:spacing w:before="0"/>
        <w:ind w:left="1564" w:right="1216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FREQUENCY AND TEMPERATURE</w:t>
      </w:r>
      <w:r>
        <w:rPr>
          <w:rFonts w:ascii="Arial"/>
          <w:sz w:val="16"/>
        </w:rPr>
      </w:r>
    </w:p>
    <w:p>
      <w:pPr>
        <w:spacing w:before="69"/>
        <w:ind w:left="1612" w:right="1759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391.203491pt;margin-top:7.242329pt;width:146.1pt;height:146.65pt;mso-position-horizontal-relative:page;mso-position-vertical-relative:paragraph;z-index:3088" coordorigin="7824,145" coordsize="2922,2933">
            <v:group style="position:absolute;left:7842;top:150;width:2898;height:2923" coordorigin="7842,150" coordsize="2898,2923">
              <v:shape style="position:absolute;left:7842;top:150;width:2898;height:2923" coordorigin="7842,150" coordsize="2898,2923" path="m7842,3073l10739,3073,10739,150,7842,150,7842,3073xe" filled="false" stroked="true" strokeweight=".511pt" strokecolor="#231f20">
                <v:path arrowok="t"/>
              </v:shape>
            </v:group>
            <v:group style="position:absolute;left:8409;top:150;width:2;height:2921" coordorigin="8409,150" coordsize="2,2921">
              <v:shape style="position:absolute;left:8409;top:150;width:2;height:2921" coordorigin="8409,150" coordsize="0,2921" path="m8409,150l8409,3070e" filled="false" stroked="true" strokeweight=".511pt" strokecolor="#231f20">
                <v:path arrowok="t"/>
              </v:shape>
            </v:group>
            <v:group style="position:absolute;left:8763;top:150;width:2;height:1802" coordorigin="8763,150" coordsize="2,1802">
              <v:shape style="position:absolute;left:8763;top:150;width:2;height:1802" coordorigin="8763,150" coordsize="0,1802" path="m8763,150l8763,1952e" filled="false" stroked="true" strokeweight=".511pt" strokecolor="#231f20">
                <v:path arrowok="t"/>
              </v:shape>
            </v:group>
            <v:group style="position:absolute;left:8763;top:2150;width:2;height:921" coordorigin="8763,2150" coordsize="2,921">
              <v:shape style="position:absolute;left:8763;top:2150;width:2;height:921" coordorigin="8763,2150" coordsize="0,921" path="m8763,2150l8763,3070e" filled="false" stroked="true" strokeweight=".511pt" strokecolor="#231f20">
                <v:path arrowok="t"/>
              </v:shape>
            </v:group>
            <v:group style="position:absolute;left:8993;top:150;width:2;height:1002" coordorigin="8993,150" coordsize="2,1002">
              <v:shape style="position:absolute;left:8993;top:150;width:2;height:1002" coordorigin="8993,150" coordsize="0,1002" path="m8993,150l8993,1151e" filled="false" stroked="true" strokeweight=".511pt" strokecolor="#231f20">
                <v:path arrowok="t"/>
              </v:shape>
            </v:group>
            <v:group style="position:absolute;left:8993;top:1349;width:2;height:604" coordorigin="8993,1349" coordsize="2,604">
              <v:shape style="position:absolute;left:8993;top:1349;width:2;height:604" coordorigin="8993,1349" coordsize="0,604" path="m8993,1349l8993,1952e" filled="false" stroked="true" strokeweight=".511pt" strokecolor="#231f20">
                <v:path arrowok="t"/>
              </v:shape>
            </v:group>
            <v:group style="position:absolute;left:8993;top:2150;width:2;height:921" coordorigin="8993,2150" coordsize="2,921">
              <v:shape style="position:absolute;left:8993;top:2150;width:2;height:921" coordorigin="8993,2150" coordsize="0,921" path="m8993,2150l8993,3070e" filled="false" stroked="true" strokeweight=".511pt" strokecolor="#231f20">
                <v:path arrowok="t"/>
              </v:shape>
            </v:group>
            <v:group style="position:absolute;left:9180;top:150;width:2;height:1002" coordorigin="9180,150" coordsize="2,1002">
              <v:shape style="position:absolute;left:9180;top:150;width:2;height:1002" coordorigin="9180,150" coordsize="0,1002" path="m9180,150l9180,1151e" filled="false" stroked="true" strokeweight=".511pt" strokecolor="#231f20">
                <v:path arrowok="t"/>
              </v:shape>
            </v:group>
            <v:group style="position:absolute;left:9180;top:1349;width:2;height:604" coordorigin="9180,1349" coordsize="2,604">
              <v:shape style="position:absolute;left:9180;top:1349;width:2;height:604" coordorigin="9180,1349" coordsize="0,604" path="m9180,1349l9180,1952e" filled="false" stroked="true" strokeweight=".511pt" strokecolor="#231f20">
                <v:path arrowok="t"/>
              </v:shape>
            </v:group>
            <v:group style="position:absolute;left:9180;top:2150;width:2;height:921" coordorigin="9180,2150" coordsize="2,921">
              <v:shape style="position:absolute;left:9180;top:2150;width:2;height:921" coordorigin="9180,2150" coordsize="0,921" path="m9180,2150l9180,3070e" filled="false" stroked="true" strokeweight=".511pt" strokecolor="#231f20">
                <v:path arrowok="t"/>
              </v:shape>
            </v:group>
            <v:group style="position:absolute;left:9348;top:150;width:2;height:1082" coordorigin="9348,150" coordsize="2,1082">
              <v:shape style="position:absolute;left:9348;top:150;width:2;height:1082" coordorigin="9348,150" coordsize="0,1082" path="m9348,150l9348,1231e" filled="false" stroked="true" strokeweight=".511pt" strokecolor="#231f20">
                <v:path arrowok="t"/>
              </v:shape>
            </v:group>
            <v:group style="position:absolute;left:9348;top:1429;width:2;height:1642" coordorigin="9348,1429" coordsize="2,1642">
              <v:shape style="position:absolute;left:9348;top:1429;width:2;height:1642" coordorigin="9348,1429" coordsize="0,1642" path="m9348,1429l9348,3070e" filled="false" stroked="true" strokeweight=".511pt" strokecolor="#231f20">
                <v:path arrowok="t"/>
              </v:shape>
            </v:group>
            <v:group style="position:absolute;left:9498;top:150;width:2;height:1082" coordorigin="9498,150" coordsize="2,1082">
              <v:shape style="position:absolute;left:9498;top:150;width:2;height:1082" coordorigin="9498,150" coordsize="0,1082" path="m9498,150l9498,1231e" filled="false" stroked="true" strokeweight=".511pt" strokecolor="#231f20">
                <v:path arrowok="t"/>
              </v:shape>
            </v:group>
            <v:group style="position:absolute;left:9498;top:1429;width:2;height:1642" coordorigin="9498,1429" coordsize="2,1642">
              <v:shape style="position:absolute;left:9498;top:1429;width:2;height:1642" coordorigin="9498,1429" coordsize="0,1642" path="m9498,1429l9498,3070e" filled="false" stroked="true" strokeweight=".511pt" strokecolor="#231f20">
                <v:path arrowok="t"/>
              </v:shape>
            </v:group>
            <v:group style="position:absolute;left:9614;top:150;width:2;height:1082" coordorigin="9614,150" coordsize="2,1082">
              <v:shape style="position:absolute;left:9614;top:150;width:2;height:1082" coordorigin="9614,150" coordsize="0,1082" path="m9614,150l9614,1231e" filled="false" stroked="true" strokeweight=".511pt" strokecolor="#231f20">
                <v:path arrowok="t"/>
              </v:shape>
            </v:group>
            <v:group style="position:absolute;left:9614;top:1429;width:2;height:1642" coordorigin="9614,1429" coordsize="2,1642">
              <v:shape style="position:absolute;left:9614;top:1429;width:2;height:1642" coordorigin="9614,1429" coordsize="0,1642" path="m9614,1429l9614,3070e" filled="false" stroked="true" strokeweight=".511pt" strokecolor="#231f20">
                <v:path arrowok="t"/>
              </v:shape>
            </v:group>
            <v:group style="position:absolute;left:9720;top:150;width:2;height:2921" coordorigin="9720,150" coordsize="2,2921">
              <v:shape style="position:absolute;left:9720;top:150;width:2;height:2921" coordorigin="9720,150" coordsize="0,2921" path="m9720,150l9720,3070e" filled="false" stroked="true" strokeweight=".511pt" strokecolor="#231f20">
                <v:path arrowok="t"/>
              </v:shape>
            </v:group>
            <v:group style="position:absolute;left:9809;top:150;width:2;height:2921" coordorigin="9809,150" coordsize="2,2921">
              <v:shape style="position:absolute;left:9809;top:150;width:2;height:2921" coordorigin="9809,150" coordsize="0,2921" path="m9809,150l9809,3070e" filled="false" stroked="true" strokeweight=".511pt" strokecolor="#231f20">
                <v:path arrowok="t"/>
              </v:shape>
            </v:group>
            <v:group style="position:absolute;left:10394;top:150;width:2;height:60" coordorigin="10394,150" coordsize="2,60">
              <v:shape style="position:absolute;left:10394;top:150;width:2;height:60" coordorigin="10394,150" coordsize="0,60" path="m10394,150l10394,209e" filled="false" stroked="true" strokeweight=".511pt" strokecolor="#231f20">
                <v:path arrowok="t"/>
              </v:shape>
            </v:group>
            <v:group style="position:absolute;left:10394;top:407;width:2;height:2664" coordorigin="10394,407" coordsize="2,2664">
              <v:shape style="position:absolute;left:10394;top:407;width:2;height:2664" coordorigin="10394,407" coordsize="0,2664" path="m10394,407l10394,3070e" filled="false" stroked="true" strokeweight=".511pt" strokecolor="#231f20">
                <v:path arrowok="t"/>
              </v:shape>
            </v:group>
            <v:group style="position:absolute;left:7842;top:444;width:2895;height:2" coordorigin="7842,444" coordsize="2895,2">
              <v:shape style="position:absolute;left:7842;top:444;width:2895;height:2" coordorigin="7842,444" coordsize="2895,0" path="m7842,444l10736,444e" filled="false" stroked="true" strokeweight=".511pt" strokecolor="#231f20">
                <v:path arrowok="t"/>
              </v:shape>
            </v:group>
            <v:group style="position:absolute;left:7842;top:729;width:2895;height:2" coordorigin="7842,729" coordsize="2895,2">
              <v:shape style="position:absolute;left:7842;top:729;width:2895;height:2" coordorigin="7842,729" coordsize="2895,0" path="m7842,729l10736,729e" filled="false" stroked="true" strokeweight=".511pt" strokecolor="#231f20">
                <v:path arrowok="t"/>
              </v:shape>
            </v:group>
            <v:group style="position:absolute;left:7842;top:1032;width:2895;height:2" coordorigin="7842,1032" coordsize="2895,2">
              <v:shape style="position:absolute;left:7842;top:1032;width:2895;height:2" coordorigin="7842,1032" coordsize="2895,0" path="m7842,1032l10736,1032e" filled="false" stroked="true" strokeweight=".511pt" strokecolor="#231f20">
                <v:path arrowok="t"/>
              </v:shape>
            </v:group>
            <v:group style="position:absolute;left:9663;top:1317;width:1073;height:2" coordorigin="9663,1317" coordsize="1073,2">
              <v:shape style="position:absolute;left:9663;top:1317;width:1073;height:2" coordorigin="9663,1317" coordsize="1073,0" path="m9663,1317l10736,1317e" filled="false" stroked="true" strokeweight=".511pt" strokecolor="#231f20">
                <v:path arrowok="t"/>
              </v:shape>
            </v:group>
            <v:group style="position:absolute;left:9209;top:1317;width:27;height:2" coordorigin="9209,1317" coordsize="27,2">
              <v:shape style="position:absolute;left:9209;top:1317;width:27;height:2" coordorigin="9209,1317" coordsize="27,0" path="m9209,1317l9236,1317e" filled="false" stroked="true" strokeweight=".511pt" strokecolor="#231f20">
                <v:path arrowok="t"/>
              </v:shape>
            </v:group>
            <v:group style="position:absolute;left:7842;top:1317;width:940;height:2" coordorigin="7842,1317" coordsize="940,2">
              <v:shape style="position:absolute;left:7842;top:1317;width:940;height:2" coordorigin="7842,1317" coordsize="940,0" path="m7842,1317l8782,1317e" filled="false" stroked="true" strokeweight=".511pt" strokecolor="#231f20">
                <v:path arrowok="t"/>
              </v:shape>
            </v:group>
            <v:group style="position:absolute;left:7842;top:1611;width:2895;height:2" coordorigin="7842,1611" coordsize="2895,2">
              <v:shape style="position:absolute;left:7842;top:1611;width:2895;height:2" coordorigin="7842,1611" coordsize="2895,0" path="m7842,1611l10736,1611e" filled="false" stroked="true" strokeweight=".511pt" strokecolor="#231f20">
                <v:path arrowok="t"/>
              </v:shape>
            </v:group>
            <v:group style="position:absolute;left:7842;top:1896;width:2895;height:2" coordorigin="7842,1896" coordsize="2895,2">
              <v:shape style="position:absolute;left:7842;top:1896;width:2895;height:2" coordorigin="7842,1896" coordsize="2895,0" path="m7842,1896l10736,1896e" filled="false" stroked="true" strokeweight=".511pt" strokecolor="#231f20">
                <v:path arrowok="t"/>
              </v:shape>
            </v:group>
            <v:group style="position:absolute;left:7842;top:2200;width:2895;height:2" coordorigin="7842,2200" coordsize="2895,2">
              <v:shape style="position:absolute;left:7842;top:2200;width:2895;height:2" coordorigin="7842,2200" coordsize="2895,0" path="m7842,2200l10736,2200e" filled="false" stroked="true" strokeweight=".511pt" strokecolor="#231f20">
                <v:path arrowok="t"/>
              </v:shape>
            </v:group>
            <v:group style="position:absolute;left:7842;top:2484;width:2895;height:2" coordorigin="7842,2484" coordsize="2895,2">
              <v:shape style="position:absolute;left:7842;top:2484;width:2895;height:2" coordorigin="7842,2484" coordsize="2895,0" path="m7842,2484l10736,2484e" filled="false" stroked="true" strokeweight=".511pt" strokecolor="#231f20">
                <v:path arrowok="t"/>
              </v:shape>
            </v:group>
            <v:group style="position:absolute;left:7842;top:2788;width:2895;height:2" coordorigin="7842,2788" coordsize="2895,2">
              <v:shape style="position:absolute;left:7842;top:2788;width:2895;height:2" coordorigin="7842,2788" coordsize="2895,0" path="m7842,2788l10736,2788e" filled="false" stroked="true" strokeweight=".511pt" strokecolor="#231f20">
                <v:path arrowok="t"/>
              </v:shape>
            </v:group>
            <v:group style="position:absolute;left:8870;top:1365;width:175;height:191" coordorigin="8870,1365" coordsize="175,191">
              <v:shape style="position:absolute;left:8870;top:1365;width:175;height:191" coordorigin="8870,1365" coordsize="175,191" path="m8870,1556l9044,1365e" filled="false" stroked="true" strokeweight=".383pt" strokecolor="#231f20">
                <v:path arrowok="t"/>
              </v:shape>
            </v:group>
            <v:group style="position:absolute;left:8846;top:1531;width:49;height:52" coordorigin="8846,1531" coordsize="49,52">
              <v:shape style="position:absolute;left:8846;top:1531;width:49;height:52" coordorigin="8846,1531" coordsize="49,52" path="m8865,1531l8846,1582,8895,1559,8872,1554,8865,1531xe" filled="true" fillcolor="#231f20" stroked="false">
                <v:path arrowok="t"/>
                <v:fill type="solid"/>
              </v:shape>
            </v:group>
            <v:group style="position:absolute;left:8782;top:1151;width:428;height:198" coordorigin="8782,1151" coordsize="428,198">
              <v:shape style="position:absolute;left:8782;top:1151;width:428;height:198" coordorigin="8782,1151" coordsize="428,198" path="m8782,1151l9209,1151,9209,1349,8782,1349,8782,1151xe" filled="true" fillcolor="#ffffff" stroked="false">
                <v:path arrowok="t"/>
                <v:fill type="solid"/>
              </v:shape>
            </v:group>
            <v:group style="position:absolute;left:9326;top:1445;width:175;height:191" coordorigin="9326,1445" coordsize="175,191">
              <v:shape style="position:absolute;left:9326;top:1445;width:175;height:191" coordorigin="9326,1445" coordsize="175,191" path="m9326,1636l9501,1445e" filled="false" stroked="true" strokeweight=".383pt" strokecolor="#231f20">
                <v:path arrowok="t"/>
              </v:shape>
            </v:group>
            <v:group style="position:absolute;left:9302;top:1611;width:49;height:52" coordorigin="9302,1611" coordsize="49,52">
              <v:shape style="position:absolute;left:9302;top:1611;width:49;height:52" coordorigin="9302,1611" coordsize="49,52" path="m9321,1611l9302,1662,9351,1639,9328,1634,9321,1611xe" filled="true" fillcolor="#231f20" stroked="false">
                <v:path arrowok="t"/>
                <v:fill type="solid"/>
              </v:shape>
            </v:group>
            <v:group style="position:absolute;left:9236;top:1231;width:428;height:198" coordorigin="9236,1231" coordsize="428,198">
              <v:shape style="position:absolute;left:9236;top:1231;width:428;height:198" coordorigin="9236,1231" coordsize="428,198" path="m9236,1231l9663,1231,9663,1429,9236,1429,9236,1231xe" filled="true" fillcolor="#ffffff" stroked="false">
                <v:path arrowok="t"/>
                <v:fill type="solid"/>
              </v:shape>
            </v:group>
            <v:group style="position:absolute;left:9881;top:209;width:805;height:198" coordorigin="9881,209" coordsize="805,198">
              <v:shape style="position:absolute;left:9881;top:209;width:805;height:198" coordorigin="9881,209" coordsize="805,198" path="m9881,209l10685,209,10685,407,9881,407,9881,209xe" filled="true" fillcolor="#ffffff" stroked="false">
                <v:path arrowok="t"/>
                <v:fill type="solid"/>
              </v:shape>
            </v:group>
            <v:group style="position:absolute;left:8885;top:1751;width:175;height:191" coordorigin="8885,1751" coordsize="175,191">
              <v:shape style="position:absolute;left:8885;top:1751;width:175;height:191" coordorigin="8885,1751" coordsize="175,191" path="m9059,1751l8885,1942e" filled="false" stroked="true" strokeweight=".383pt" strokecolor="#231f20">
                <v:path arrowok="t"/>
              </v:shape>
            </v:group>
            <v:group style="position:absolute;left:9034;top:1725;width:49;height:52" coordorigin="9034,1725" coordsize="49,52">
              <v:shape style="position:absolute;left:9034;top:1725;width:49;height:52" coordorigin="9034,1725" coordsize="49,52" path="m9083,1725l9034,1748,9057,1753,9064,1776,9083,1725xe" filled="true" fillcolor="#231f20" stroked="false">
                <v:path arrowok="t"/>
                <v:fill type="solid"/>
              </v:shape>
            </v:group>
            <v:group style="position:absolute;left:8521;top:1952;width:805;height:198" coordorigin="8521,1952" coordsize="805,198">
              <v:shape style="position:absolute;left:8521;top:1952;width:805;height:198" coordorigin="8521,1952" coordsize="805,198" path="m8521,1952l9326,1952,9326,2150,8521,2150,8521,1952xe" filled="true" fillcolor="#ffffff" stroked="false">
                <v:path arrowok="t"/>
                <v:fill type="solid"/>
              </v:shape>
            </v:group>
            <v:group style="position:absolute;left:7839;top:1230;width:2884;height:1274" coordorigin="7839,1230" coordsize="2884,1274">
              <v:shape style="position:absolute;left:7839;top:1230;width:2884;height:1274" coordorigin="7839,1230" coordsize="2884,1274" path="m7839,1563l9068,1601,9146,1603,9211,1604,9323,1604,9342,1604,9363,1604,9486,1604,9507,1604,9571,1601,9631,1594,9690,1583,9751,1564,9813,1534,9868,1500,9920,1465,9972,1424,10025,1378,10041,1365,10091,1327,10148,1290,10213,1253,10271,1232,10293,1230,10313,1232,10378,1273,10417,1319,10449,1385,10472,1447,10494,1525,10510,1587,10523,1642,10723,2504e" filled="false" stroked="true" strokeweight="1.533pt" strokecolor="#231f20">
                <v:path arrowok="t"/>
              </v:shape>
            </v:group>
            <v:group style="position:absolute;left:7848;top:1352;width:2873;height:1187" coordorigin="7848,1352" coordsize="2873,1187">
              <v:shape style="position:absolute;left:7848;top:1352;width:2873;height:1187" coordorigin="7848,1352" coordsize="2873,1187" path="m7848,1638l9256,1670,9334,1672,9398,1672,9463,1672,9482,1672,9546,1667,9608,1657,9682,1637,9744,1618,9811,1593,9866,1564,9918,1529,9937,1515,9956,1501,10009,1463,10054,1434,10072,1422,10090,1410,10107,1399,10122,1390,10139,1379,10197,1356,10244,1352,10265,1352,10328,1377,10373,1420,10406,1472,10433,1527,10461,1602,10481,1662,10492,1699,10721,2538e" filled="false" stroked="true" strokeweight="1.533pt" strokecolor="#231f20">
                <v:path arrowok="t"/>
              </v:shape>
            </v:group>
            <v:group style="position:absolute;left:7842;top:1516;width:2889;height:1053" coordorigin="7842,1516" coordsize="2889,1053">
              <v:shape style="position:absolute;left:7842;top:1516;width:2889;height:1053" coordorigin="7842,1516" coordsize="2889,1053" path="m7842,1713l9108,1720,9186,1720,9251,1720,9323,1720,9340,1720,9402,1721,9466,1722,9505,1723,9530,1724,9554,1724,9577,1724,9599,1724,9668,1721,9727,1709,9787,1690,9848,1667,9923,1634,9993,1594,10012,1583,10080,1548,10139,1527,10201,1517,10222,1516,10240,1518,10297,1541,10343,1579,10386,1639,10421,1695,10449,1748,10474,1803,10499,1863,10518,1917,10730,2568e" filled="false" stroked="true" strokeweight="1.533pt" strokecolor="#231f20">
                <v:path arrowok="t"/>
              </v:shape>
              <v:shape style="position:absolute;left:9809;top:150;width:931;height:295" type="#_x0000_t202" filled="false" stroked="false">
                <v:textbox inset="0,0,0,0">
                  <w:txbxContent>
                    <w:p>
                      <w:pPr>
                        <w:spacing w:before="76"/>
                        <w:ind w:left="185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9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color w:val="231F20"/>
                          <w:spacing w:val="4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5.0</w:t>
                      </w:r>
                      <w:r>
                        <w:rPr>
                          <w:rFonts w:ascii="Arial"/>
                          <w:color w:val="231F20"/>
                          <w:spacing w:val="3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8409;top:1896;width:940;height:304" type="#_x0000_t202" filled="false" stroked="false">
                <v:textbox inset="0,0,0,0">
                  <w:txbxContent>
                    <w:p>
                      <w:pPr>
                        <w:spacing w:before="61"/>
                        <w:ind w:left="193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T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0"/>
                          <w:szCs w:val="10"/>
                        </w:rPr>
                        <w:t>A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11"/>
                          <w:sz w:val="10"/>
                          <w:szCs w:val="10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=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5"/>
                          <w:sz w:val="12"/>
                          <w:szCs w:val="12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+85</w:t>
                      </w:r>
                      <w:r>
                        <w:rPr>
                          <w:rFonts w:ascii="Symbol" w:hAnsi="Symbol" w:cs="Symbol" w:eastAsia="Symbol"/>
                          <w:color w:val="231F20"/>
                          <w:sz w:val="12"/>
                          <w:szCs w:val="12"/>
                        </w:rPr>
                        <w:t>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8850;top:1200;width:315;height:124" type="#_x0000_t202" filled="false" stroked="false">
                <v:textbox inset="0,0,0,0">
                  <w:txbxContent>
                    <w:p>
                      <w:pPr>
                        <w:spacing w:line="124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-40</w:t>
                      </w:r>
                      <w:r>
                        <w:rPr>
                          <w:rFonts w:ascii="Symbol" w:hAnsi="Symbol" w:cs="Symbol" w:eastAsia="Symbol"/>
                          <w:color w:val="231F20"/>
                          <w:sz w:val="12"/>
                          <w:szCs w:val="12"/>
                        </w:rPr>
                        <w:t>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9275;top:1280;width:346;height:124" type="#_x0000_t202" filled="false" stroked="false">
                <v:textbox inset="0,0,0,0">
                  <w:txbxContent>
                    <w:p>
                      <w:pPr>
                        <w:spacing w:line="124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+25</w:t>
                      </w:r>
                      <w:r>
                        <w:rPr>
                          <w:rFonts w:ascii="Symbol" w:hAnsi="Symbol" w:cs="Symbol" w:eastAsia="Symbol"/>
                          <w:color w:val="231F20"/>
                          <w:sz w:val="12"/>
                          <w:szCs w:val="12"/>
                        </w:rPr>
                        <w:t>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25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4420" w:space="1331"/>
            <w:col w:w="6249"/>
          </w:cols>
        </w:sect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after="0" w:line="240" w:lineRule="auto"/>
        <w:rPr>
          <w:rFonts w:ascii="Arial" w:hAnsi="Arial" w:cs="Arial" w:eastAsia="Arial"/>
          <w:sz w:val="20"/>
          <w:szCs w:val="20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before="69"/>
        <w:ind w:left="1277" w:right="1170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25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137" w:lineRule="exact" w:before="0"/>
        <w:ind w:left="0" w:right="265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V</w:t>
      </w:r>
      <w:r>
        <w:rPr>
          <w:rFonts w:ascii="Arial"/>
          <w:color w:val="231F20"/>
          <w:sz w:val="10"/>
        </w:rPr>
        <w:t>CC</w:t>
      </w:r>
      <w:r>
        <w:rPr>
          <w:rFonts w:ascii="Arial"/>
          <w:color w:val="231F20"/>
          <w:spacing w:val="7"/>
          <w:sz w:val="10"/>
        </w:rPr>
        <w:t> </w:t>
      </w:r>
      <w:r>
        <w:rPr>
          <w:rFonts w:ascii="Arial"/>
          <w:color w:val="231F20"/>
          <w:sz w:val="12"/>
        </w:rPr>
        <w:t>=</w:t>
      </w:r>
      <w:r>
        <w:rPr>
          <w:rFonts w:ascii="Arial"/>
          <w:color w:val="231F20"/>
          <w:spacing w:val="2"/>
          <w:sz w:val="12"/>
        </w:rPr>
        <w:t> </w:t>
      </w:r>
      <w:r>
        <w:rPr>
          <w:rFonts w:ascii="Arial"/>
          <w:color w:val="231F20"/>
          <w:sz w:val="12"/>
        </w:rPr>
        <w:t>5.0</w:t>
      </w:r>
      <w:r>
        <w:rPr>
          <w:rFonts w:ascii="Arial"/>
          <w:color w:val="231F20"/>
          <w:spacing w:val="2"/>
          <w:sz w:val="12"/>
        </w:rPr>
        <w:t> </w:t>
      </w:r>
      <w:r>
        <w:rPr>
          <w:rFonts w:ascii="Arial"/>
          <w:color w:val="231F20"/>
          <w:sz w:val="12"/>
        </w:rPr>
        <w:t>V</w:t>
      </w:r>
      <w:r>
        <w:rPr>
          <w:rFonts w:ascii="Arial"/>
          <w:sz w:val="12"/>
        </w:rPr>
      </w:r>
    </w:p>
    <w:p>
      <w:pPr>
        <w:spacing w:line="137" w:lineRule="exact" w:before="0"/>
        <w:ind w:left="1593" w:right="881" w:firstLine="0"/>
        <w:jc w:val="center"/>
        <w:rPr>
          <w:rFonts w:ascii="Arial" w:hAnsi="Arial" w:cs="Arial" w:eastAsia="Arial"/>
          <w:sz w:val="10"/>
          <w:szCs w:val="10"/>
        </w:rPr>
      </w:pPr>
      <w:r>
        <w:rPr/>
        <w:pict>
          <v:shape style="position:absolute;margin-left:77.041481pt;margin-top:2.259189pt;width:10pt;height:50.85pt;mso-position-horizontal-relative:page;mso-position-vertical-relative:paragraph;z-index:3256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Gain,</w:t>
                  </w:r>
                  <w:r>
                    <w:rPr>
                      <w:color w:val="231F20"/>
                      <w:spacing w:val="-1"/>
                    </w:rPr>
                    <w:t> G</w:t>
                  </w:r>
                  <w:r>
                    <w:rPr>
                      <w:color w:val="231F20"/>
                      <w:spacing w:val="-1"/>
                      <w:sz w:val="12"/>
                    </w:rPr>
                    <w:t>S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G</w:t>
      </w:r>
      <w:r>
        <w:rPr>
          <w:rFonts w:ascii="Arial"/>
          <w:color w:val="231F20"/>
          <w:sz w:val="10"/>
        </w:rPr>
        <w:t>S</w:t>
      </w:r>
      <w:r>
        <w:rPr>
          <w:rFonts w:ascii="Arial"/>
          <w:sz w:val="10"/>
        </w:rPr>
      </w:r>
    </w:p>
    <w:p>
      <w:pPr>
        <w:spacing w:before="71"/>
        <w:ind w:left="1277" w:right="1170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20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10"/>
        <w:rPr>
          <w:rFonts w:ascii="Arial" w:hAnsi="Arial" w:cs="Arial" w:eastAsia="Arial"/>
          <w:sz w:val="9"/>
          <w:szCs w:val="9"/>
        </w:rPr>
      </w:pPr>
    </w:p>
    <w:p>
      <w:pPr>
        <w:tabs>
          <w:tab w:pos="2602" w:val="left" w:leader="none"/>
        </w:tabs>
        <w:spacing w:line="197" w:lineRule="exact" w:before="0"/>
        <w:ind w:left="1612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position w:val="-5"/>
          <w:sz w:val="12"/>
        </w:rPr>
        <w:t>15</w:t>
        <w:tab/>
      </w:r>
      <w:r>
        <w:rPr>
          <w:rFonts w:ascii="Arial"/>
          <w:color w:val="231F20"/>
          <w:sz w:val="12"/>
        </w:rPr>
        <w:t>V</w:t>
      </w:r>
      <w:r>
        <w:rPr>
          <w:rFonts w:ascii="Arial"/>
          <w:color w:val="231F20"/>
          <w:sz w:val="10"/>
        </w:rPr>
        <w:t>CC</w:t>
      </w:r>
      <w:r>
        <w:rPr>
          <w:rFonts w:ascii="Arial"/>
          <w:color w:val="231F20"/>
          <w:spacing w:val="7"/>
          <w:sz w:val="10"/>
        </w:rPr>
        <w:t> </w:t>
      </w:r>
      <w:r>
        <w:rPr>
          <w:rFonts w:ascii="Arial"/>
          <w:color w:val="231F20"/>
          <w:sz w:val="12"/>
        </w:rPr>
        <w:t>=</w:t>
      </w:r>
      <w:r>
        <w:rPr>
          <w:rFonts w:ascii="Arial"/>
          <w:color w:val="231F20"/>
          <w:spacing w:val="2"/>
          <w:sz w:val="12"/>
        </w:rPr>
        <w:t> </w:t>
      </w:r>
      <w:r>
        <w:rPr>
          <w:rFonts w:ascii="Arial"/>
          <w:color w:val="231F20"/>
          <w:sz w:val="12"/>
        </w:rPr>
        <w:t>4.5</w:t>
      </w:r>
      <w:r>
        <w:rPr>
          <w:rFonts w:ascii="Arial"/>
          <w:color w:val="231F20"/>
          <w:spacing w:val="2"/>
          <w:sz w:val="12"/>
        </w:rPr>
        <w:t> </w:t>
      </w:r>
      <w:r>
        <w:rPr>
          <w:rFonts w:ascii="Arial"/>
          <w:color w:val="231F20"/>
          <w:sz w:val="12"/>
        </w:rPr>
        <w:t>V</w:t>
      </w:r>
      <w:r>
        <w:rPr>
          <w:rFonts w:ascii="Arial"/>
          <w:sz w:val="12"/>
        </w:rPr>
      </w:r>
    </w:p>
    <w:p>
      <w:pPr>
        <w:spacing w:line="137" w:lineRule="exact" w:before="0"/>
        <w:ind w:left="1593" w:right="891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NF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119" w:lineRule="exact" w:before="88"/>
        <w:ind w:left="151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10</w:t>
      </w:r>
      <w:r>
        <w:rPr>
          <w:rFonts w:ascii="Arial"/>
          <w:sz w:val="12"/>
        </w:rPr>
      </w:r>
    </w:p>
    <w:p>
      <w:pPr>
        <w:spacing w:line="119" w:lineRule="exact" w:before="0"/>
        <w:ind w:left="227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264.840088pt;margin-top:.400679pt;width:10pt;height:79.8pt;mso-position-horizontal-relative:page;mso-position-vertical-relative:paragraph;z-index:3280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Noise Figure, NF (dB)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V</w:t>
      </w:r>
      <w:r>
        <w:rPr>
          <w:rFonts w:ascii="Arial"/>
          <w:color w:val="231F20"/>
          <w:sz w:val="10"/>
        </w:rPr>
        <w:t>CC</w:t>
      </w:r>
      <w:r>
        <w:rPr>
          <w:rFonts w:ascii="Arial"/>
          <w:color w:val="231F20"/>
          <w:spacing w:val="7"/>
          <w:sz w:val="10"/>
        </w:rPr>
        <w:t> </w:t>
      </w:r>
      <w:r>
        <w:rPr>
          <w:rFonts w:ascii="Arial"/>
          <w:color w:val="231F20"/>
          <w:sz w:val="12"/>
        </w:rPr>
        <w:t>=</w:t>
      </w:r>
      <w:r>
        <w:rPr>
          <w:rFonts w:ascii="Arial"/>
          <w:color w:val="231F20"/>
          <w:spacing w:val="2"/>
          <w:sz w:val="12"/>
        </w:rPr>
        <w:t> </w:t>
      </w:r>
      <w:r>
        <w:rPr>
          <w:rFonts w:ascii="Arial"/>
          <w:color w:val="231F20"/>
          <w:sz w:val="12"/>
        </w:rPr>
        <w:t>5.5</w:t>
      </w:r>
      <w:r>
        <w:rPr>
          <w:rFonts w:ascii="Arial"/>
          <w:color w:val="231F20"/>
          <w:spacing w:val="2"/>
          <w:sz w:val="12"/>
        </w:rPr>
        <w:t> </w:t>
      </w:r>
      <w:r>
        <w:rPr>
          <w:rFonts w:ascii="Arial"/>
          <w:color w:val="231F20"/>
          <w:sz w:val="12"/>
        </w:rPr>
        <w:t>V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before="71"/>
        <w:ind w:left="1578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356.339783pt;margin-top:-4.876617pt;width:10pt;height:50.85pt;mso-position-horizontal-relative:page;mso-position-vertical-relative:paragraph;z-index:3352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Gain,</w:t>
                  </w:r>
                  <w:r>
                    <w:rPr>
                      <w:color w:val="231F20"/>
                      <w:spacing w:val="-1"/>
                    </w:rPr>
                    <w:t> G</w:t>
                  </w:r>
                  <w:r>
                    <w:rPr>
                      <w:color w:val="231F20"/>
                      <w:spacing w:val="-1"/>
                      <w:sz w:val="12"/>
                    </w:rPr>
                    <w:t>S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8</w:t>
      </w:r>
      <w:r>
        <w:rPr>
          <w:rFonts w:ascii="Arial"/>
          <w:sz w:val="12"/>
        </w:rPr>
      </w:r>
    </w:p>
    <w:p>
      <w:pPr>
        <w:spacing w:line="240" w:lineRule="auto" w:before="9"/>
        <w:rPr>
          <w:rFonts w:ascii="Arial" w:hAnsi="Arial" w:cs="Arial" w:eastAsia="Arial"/>
          <w:sz w:val="10"/>
          <w:szCs w:val="10"/>
        </w:rPr>
      </w:pPr>
    </w:p>
    <w:p>
      <w:pPr>
        <w:spacing w:before="0"/>
        <w:ind w:left="0" w:right="426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20</w:t>
      </w:r>
      <w:r>
        <w:rPr>
          <w:rFonts w:ascii="Arial"/>
          <w:sz w:val="12"/>
        </w:rPr>
      </w:r>
    </w:p>
    <w:p>
      <w:pPr>
        <w:spacing w:line="240" w:lineRule="auto" w:before="1"/>
        <w:rPr>
          <w:rFonts w:ascii="Arial" w:hAnsi="Arial" w:cs="Arial" w:eastAsia="Arial"/>
          <w:sz w:val="15"/>
          <w:szCs w:val="15"/>
        </w:rPr>
      </w:pPr>
    </w:p>
    <w:p>
      <w:pPr>
        <w:spacing w:before="0"/>
        <w:ind w:left="1578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6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3253" w:space="40"/>
            <w:col w:w="8707"/>
          </w:cols>
        </w:sectPr>
      </w:pPr>
    </w:p>
    <w:p>
      <w:pPr>
        <w:spacing w:line="240" w:lineRule="auto" w:before="4"/>
        <w:rPr>
          <w:rFonts w:ascii="Arial" w:hAnsi="Arial" w:cs="Arial" w:eastAsia="Arial"/>
          <w:sz w:val="18"/>
          <w:szCs w:val="18"/>
        </w:rPr>
      </w:pPr>
    </w:p>
    <w:p>
      <w:pPr>
        <w:spacing w:after="0" w:line="240" w:lineRule="auto"/>
        <w:rPr>
          <w:rFonts w:ascii="Arial" w:hAnsi="Arial" w:cs="Arial" w:eastAsia="Arial"/>
          <w:sz w:val="18"/>
          <w:szCs w:val="18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before="96"/>
        <w:ind w:left="1612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10</w:t>
      </w:r>
      <w:r>
        <w:rPr>
          <w:rFonts w:ascii="Arial"/>
          <w:sz w:val="12"/>
        </w:rPr>
      </w:r>
    </w:p>
    <w:p>
      <w:pPr>
        <w:spacing w:before="11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V</w:t>
      </w:r>
      <w:r>
        <w:rPr>
          <w:rFonts w:ascii="Arial"/>
          <w:color w:val="231F20"/>
          <w:sz w:val="10"/>
        </w:rPr>
        <w:t>CC</w:t>
      </w:r>
      <w:r>
        <w:rPr>
          <w:rFonts w:ascii="Arial"/>
          <w:color w:val="231F20"/>
          <w:spacing w:val="7"/>
          <w:sz w:val="10"/>
        </w:rPr>
        <w:t> </w:t>
      </w:r>
      <w:r>
        <w:rPr>
          <w:rFonts w:ascii="Arial"/>
          <w:color w:val="231F20"/>
          <w:sz w:val="12"/>
        </w:rPr>
        <w:t>=</w:t>
      </w:r>
      <w:r>
        <w:rPr>
          <w:rFonts w:ascii="Arial"/>
          <w:color w:val="231F20"/>
          <w:spacing w:val="2"/>
          <w:sz w:val="12"/>
        </w:rPr>
        <w:t> </w:t>
      </w:r>
      <w:r>
        <w:rPr>
          <w:rFonts w:ascii="Arial"/>
          <w:color w:val="231F20"/>
          <w:sz w:val="12"/>
        </w:rPr>
        <w:t>5.5</w:t>
      </w:r>
      <w:r>
        <w:rPr>
          <w:rFonts w:ascii="Arial"/>
          <w:color w:val="231F20"/>
          <w:spacing w:val="2"/>
          <w:sz w:val="12"/>
        </w:rPr>
        <w:t> </w:t>
      </w:r>
      <w:r>
        <w:rPr>
          <w:rFonts w:ascii="Arial"/>
          <w:color w:val="231F20"/>
          <w:sz w:val="12"/>
        </w:rPr>
        <w:t>V</w:t>
      </w:r>
      <w:r>
        <w:rPr>
          <w:rFonts w:ascii="Arial"/>
          <w:sz w:val="12"/>
        </w:rPr>
      </w:r>
    </w:p>
    <w:p>
      <w:pPr>
        <w:spacing w:line="118" w:lineRule="exact" w:before="86"/>
        <w:ind w:left="2265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color w:val="231F20"/>
          <w:sz w:val="12"/>
        </w:rPr>
        <w:t>4</w:t>
      </w:r>
      <w:r>
        <w:rPr>
          <w:rFonts w:ascii="Arial"/>
          <w:sz w:val="12"/>
        </w:rPr>
      </w:r>
    </w:p>
    <w:p>
      <w:pPr>
        <w:spacing w:line="118" w:lineRule="exact" w:before="0"/>
        <w:ind w:left="18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V</w:t>
      </w:r>
      <w:r>
        <w:rPr>
          <w:rFonts w:ascii="Arial"/>
          <w:color w:val="231F20"/>
          <w:sz w:val="10"/>
        </w:rPr>
        <w:t>CC</w:t>
      </w:r>
      <w:r>
        <w:rPr>
          <w:rFonts w:ascii="Arial"/>
          <w:color w:val="231F20"/>
          <w:spacing w:val="7"/>
          <w:sz w:val="10"/>
        </w:rPr>
        <w:t> </w:t>
      </w:r>
      <w:r>
        <w:rPr>
          <w:rFonts w:ascii="Arial"/>
          <w:color w:val="231F20"/>
          <w:sz w:val="12"/>
        </w:rPr>
        <w:t>=</w:t>
      </w:r>
      <w:r>
        <w:rPr>
          <w:rFonts w:ascii="Arial"/>
          <w:color w:val="231F20"/>
          <w:spacing w:val="2"/>
          <w:sz w:val="12"/>
        </w:rPr>
        <w:t> </w:t>
      </w:r>
      <w:r>
        <w:rPr>
          <w:rFonts w:ascii="Arial"/>
          <w:color w:val="231F20"/>
          <w:sz w:val="12"/>
        </w:rPr>
        <w:t>5.0</w:t>
      </w:r>
      <w:r>
        <w:rPr>
          <w:rFonts w:ascii="Arial"/>
          <w:color w:val="231F20"/>
          <w:spacing w:val="2"/>
          <w:sz w:val="12"/>
        </w:rPr>
        <w:t> </w:t>
      </w:r>
      <w:r>
        <w:rPr>
          <w:rFonts w:ascii="Arial"/>
          <w:color w:val="231F20"/>
          <w:sz w:val="12"/>
        </w:rPr>
        <w:t>V</w:t>
      </w:r>
      <w:r>
        <w:rPr>
          <w:rFonts w:ascii="Arial"/>
          <w:sz w:val="12"/>
        </w:rPr>
      </w:r>
    </w:p>
    <w:p>
      <w:pPr>
        <w:spacing w:after="0" w:line="118" w:lineRule="exact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2565" w:space="40"/>
            <w:col w:w="9395"/>
          </w:cols>
        </w:sectPr>
      </w:pPr>
    </w:p>
    <w:p>
      <w:pPr>
        <w:spacing w:line="240" w:lineRule="auto" w:before="6"/>
        <w:rPr>
          <w:rFonts w:ascii="Arial" w:hAnsi="Arial" w:cs="Arial" w:eastAsia="Arial"/>
          <w:sz w:val="14"/>
          <w:szCs w:val="14"/>
        </w:rPr>
      </w:pPr>
    </w:p>
    <w:p>
      <w:pPr>
        <w:spacing w:after="0" w:line="240" w:lineRule="auto"/>
        <w:rPr>
          <w:rFonts w:ascii="Arial" w:hAnsi="Arial" w:cs="Arial" w:eastAsia="Arial"/>
          <w:sz w:val="14"/>
          <w:szCs w:val="14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before="91"/>
        <w:ind w:left="0" w:right="16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5</w:t>
      </w:r>
      <w:r>
        <w:rPr>
          <w:rFonts w:ascii="Arial"/>
          <w:sz w:val="12"/>
        </w:rPr>
      </w:r>
    </w:p>
    <w:p>
      <w:pPr>
        <w:spacing w:before="24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0.1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0.3</w:t>
      </w:r>
      <w:r>
        <w:rPr>
          <w:rFonts w:ascii="Arial"/>
          <w:sz w:val="12"/>
        </w:rPr>
      </w:r>
    </w:p>
    <w:p>
      <w:pPr>
        <w:spacing w:before="89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color w:val="231F20"/>
          <w:sz w:val="12"/>
        </w:rPr>
        <w:t>2</w:t>
      </w:r>
      <w:r>
        <w:rPr>
          <w:rFonts w:ascii="Arial"/>
          <w:sz w:val="12"/>
        </w:rPr>
      </w:r>
    </w:p>
    <w:p>
      <w:pPr>
        <w:tabs>
          <w:tab w:pos="1757" w:val="left" w:leader="none"/>
        </w:tabs>
        <w:spacing w:before="26"/>
        <w:ind w:left="854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1.0</w:t>
        <w:tab/>
        <w:t>3.0</w:t>
      </w:r>
      <w:r>
        <w:rPr>
          <w:rFonts w:ascii="Arial"/>
          <w:sz w:val="12"/>
        </w:rPr>
      </w:r>
    </w:p>
    <w:p>
      <w:pPr>
        <w:spacing w:before="87"/>
        <w:ind w:left="0" w:right="191" w:firstLine="0"/>
        <w:jc w:val="right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color w:val="231F20"/>
          <w:sz w:val="12"/>
        </w:rPr>
        <w:t>15</w:t>
      </w:r>
      <w:r>
        <w:rPr>
          <w:rFonts w:ascii="Arial"/>
          <w:sz w:val="12"/>
        </w:rPr>
      </w:r>
    </w:p>
    <w:p>
      <w:pPr>
        <w:spacing w:before="42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0.1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240" w:lineRule="auto" w:before="1"/>
        <w:rPr>
          <w:rFonts w:ascii="Arial" w:hAnsi="Arial" w:cs="Arial" w:eastAsia="Arial"/>
          <w:sz w:val="11"/>
          <w:szCs w:val="11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0.3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240" w:lineRule="auto" w:before="3"/>
        <w:rPr>
          <w:rFonts w:ascii="Arial" w:hAnsi="Arial" w:cs="Arial" w:eastAsia="Arial"/>
          <w:sz w:val="11"/>
          <w:szCs w:val="11"/>
        </w:rPr>
      </w:pPr>
    </w:p>
    <w:p>
      <w:pPr>
        <w:tabs>
          <w:tab w:pos="1775" w:val="left" w:leader="none"/>
        </w:tabs>
        <w:spacing w:before="0"/>
        <w:ind w:left="844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1.0</w:t>
        <w:tab/>
        <w:t>3.0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6" w:equalWidth="0">
            <w:col w:w="1918" w:space="40"/>
            <w:col w:w="892" w:space="40"/>
            <w:col w:w="2050" w:space="738"/>
            <w:col w:w="2018" w:space="40"/>
            <w:col w:w="859" w:space="40"/>
            <w:col w:w="3365"/>
          </w:cols>
        </w:sectPr>
      </w:pPr>
    </w:p>
    <w:p>
      <w:pPr>
        <w:spacing w:line="240" w:lineRule="auto" w:before="6"/>
        <w:rPr>
          <w:rFonts w:ascii="Arial" w:hAnsi="Arial" w:cs="Arial" w:eastAsia="Arial"/>
          <w:sz w:val="13"/>
          <w:szCs w:val="13"/>
        </w:rPr>
      </w:pPr>
    </w:p>
    <w:p>
      <w:pPr>
        <w:pStyle w:val="BodyText"/>
        <w:spacing w:line="240" w:lineRule="auto"/>
        <w:ind w:left="2614" w:right="0"/>
        <w:jc w:val="left"/>
      </w:pPr>
      <w:r>
        <w:rPr>
          <w:color w:val="231F20"/>
        </w:rPr>
        <w:t>Frequency,</w:t>
      </w:r>
      <w:r>
        <w:rPr>
          <w:color w:val="231F20"/>
          <w:spacing w:val="-1"/>
        </w:rPr>
        <w:t> </w:t>
      </w:r>
      <w:r>
        <w:rPr>
          <w:color w:val="231F20"/>
        </w:rPr>
        <w:t>f</w:t>
      </w:r>
      <w:r>
        <w:rPr>
          <w:color w:val="231F20"/>
          <w:spacing w:val="-1"/>
        </w:rPr>
        <w:t> </w:t>
      </w:r>
      <w:r>
        <w:rPr>
          <w:color w:val="231F20"/>
        </w:rPr>
        <w:t>(GHz)</w:t>
      </w:r>
      <w:r>
        <w:rPr/>
      </w:r>
    </w:p>
    <w:p>
      <w:pPr>
        <w:spacing w:line="240" w:lineRule="auto" w:before="3"/>
        <w:rPr>
          <w:rFonts w:ascii="Arial" w:hAnsi="Arial" w:cs="Arial" w:eastAsia="Arial"/>
          <w:sz w:val="14"/>
          <w:szCs w:val="14"/>
        </w:rPr>
      </w:pPr>
      <w:r>
        <w:rPr/>
        <w:br w:type="column"/>
      </w:r>
      <w:r>
        <w:rPr>
          <w:rFonts w:ascii="Arial"/>
          <w:sz w:val="14"/>
        </w:rPr>
      </w:r>
    </w:p>
    <w:p>
      <w:pPr>
        <w:pStyle w:val="BodyText"/>
        <w:spacing w:line="240" w:lineRule="auto"/>
        <w:ind w:left="344" w:right="0"/>
        <w:jc w:val="center"/>
      </w:pPr>
      <w:r>
        <w:rPr>
          <w:color w:val="231F20"/>
        </w:rPr>
        <w:t>Frequency,</w:t>
      </w:r>
      <w:r>
        <w:rPr>
          <w:color w:val="231F20"/>
          <w:spacing w:val="-1"/>
        </w:rPr>
        <w:t> </w:t>
      </w:r>
      <w:r>
        <w:rPr>
          <w:color w:val="231F20"/>
        </w:rPr>
        <w:t>f</w:t>
      </w:r>
      <w:r>
        <w:rPr>
          <w:color w:val="231F20"/>
          <w:spacing w:val="-1"/>
        </w:rPr>
        <w:t> </w:t>
      </w:r>
      <w:r>
        <w:rPr>
          <w:color w:val="231F20"/>
        </w:rPr>
        <w:t>(GHz)</w:t>
      </w:r>
      <w:r>
        <w:rPr/>
      </w:r>
    </w:p>
    <w:p>
      <w:pPr>
        <w:spacing w:after="0" w:line="240" w:lineRule="auto"/>
        <w:jc w:val="center"/>
        <w:sectPr>
          <w:type w:val="continuous"/>
          <w:pgSz w:w="12240" w:h="15840"/>
          <w:pgMar w:top="660" w:bottom="280" w:left="240" w:right="0"/>
          <w:cols w:num="2" w:equalWidth="0">
            <w:col w:w="3975" w:space="1780"/>
            <w:col w:w="6245"/>
          </w:cols>
        </w:sectPr>
      </w:pPr>
    </w:p>
    <w:p>
      <w:pPr>
        <w:spacing w:line="240" w:lineRule="auto" w:before="10"/>
        <w:rPr>
          <w:rFonts w:ascii="Arial" w:hAnsi="Arial" w:cs="Arial" w:eastAsia="Arial"/>
          <w:sz w:val="15"/>
          <w:szCs w:val="15"/>
        </w:rPr>
      </w:pPr>
    </w:p>
    <w:p>
      <w:pPr>
        <w:spacing w:after="0" w:line="240" w:lineRule="auto"/>
        <w:rPr>
          <w:rFonts w:ascii="Arial" w:hAnsi="Arial" w:cs="Arial" w:eastAsia="Arial"/>
          <w:sz w:val="15"/>
          <w:szCs w:val="15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line="240" w:lineRule="auto" w:before="0"/>
        <w:rPr>
          <w:rFonts w:ascii="Arial" w:hAnsi="Arial" w:cs="Arial" w:eastAsia="Arial"/>
          <w:sz w:val="16"/>
          <w:szCs w:val="16"/>
        </w:rPr>
      </w:pPr>
    </w:p>
    <w:p>
      <w:pPr>
        <w:pStyle w:val="Heading4"/>
        <w:spacing w:line="250" w:lineRule="auto" w:before="101"/>
        <w:ind w:left="2201" w:right="0" w:firstLine="639"/>
        <w:jc w:val="left"/>
        <w:rPr>
          <w:b w:val="0"/>
          <w:bCs w:val="0"/>
        </w:rPr>
      </w:pPr>
      <w:r>
        <w:rPr>
          <w:color w:val="231F20"/>
        </w:rPr>
        <w:t>UPC2712TB ISOLATION vs. FREQUENCY</w:t>
      </w:r>
      <w:r>
        <w:rPr>
          <w:b w:val="0"/>
        </w:rPr>
      </w:r>
    </w:p>
    <w:p>
      <w:pPr>
        <w:spacing w:before="79"/>
        <w:ind w:left="634" w:right="0" w:firstLine="0"/>
        <w:jc w:val="center"/>
        <w:rPr>
          <w:rFonts w:ascii="Arial" w:hAnsi="Arial" w:cs="Arial" w:eastAsia="Arial"/>
          <w:sz w:val="16"/>
          <w:szCs w:val="16"/>
        </w:rPr>
      </w:pPr>
      <w:r>
        <w:rPr/>
        <w:br w:type="column"/>
      </w:r>
      <w:r>
        <w:rPr>
          <w:rFonts w:ascii="Arial"/>
          <w:b/>
          <w:color w:val="231F20"/>
          <w:sz w:val="16"/>
        </w:rPr>
        <w:t>UPC2712TB</w:t>
      </w:r>
      <w:r>
        <w:rPr>
          <w:rFonts w:ascii="Arial"/>
          <w:sz w:val="16"/>
        </w:rPr>
      </w:r>
    </w:p>
    <w:p>
      <w:pPr>
        <w:spacing w:line="250" w:lineRule="auto" w:before="8"/>
        <w:ind w:left="2201" w:right="1565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INPUT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RETURN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LOSS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AND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OUTPUT</w:t>
      </w:r>
      <w:r>
        <w:rPr>
          <w:rFonts w:ascii="Arial"/>
          <w:b/>
          <w:color w:val="231F20"/>
          <w:sz w:val="16"/>
        </w:rPr>
        <w:t> RETURN LOSS vs. FREQUENCY</w:t>
      </w:r>
      <w:r>
        <w:rPr>
          <w:rFonts w:ascii="Arial"/>
          <w:sz w:val="16"/>
        </w:rPr>
      </w:r>
    </w:p>
    <w:p>
      <w:pPr>
        <w:spacing w:after="0" w:line="250" w:lineRule="auto"/>
        <w:jc w:val="center"/>
        <w:rPr>
          <w:rFonts w:ascii="Arial" w:hAnsi="Arial" w:cs="Arial" w:eastAsia="Arial"/>
          <w:sz w:val="16"/>
          <w:szCs w:val="16"/>
        </w:rPr>
        <w:sectPr>
          <w:type w:val="continuous"/>
          <w:pgSz w:w="12240" w:h="15840"/>
          <w:pgMar w:top="660" w:bottom="280" w:left="240" w:right="0"/>
          <w:cols w:num="2" w:equalWidth="0">
            <w:col w:w="4389" w:space="1077"/>
            <w:col w:w="6534"/>
          </w:cols>
        </w:sectPr>
      </w:pPr>
    </w:p>
    <w:p>
      <w:pPr>
        <w:spacing w:line="240" w:lineRule="auto" w:before="10"/>
        <w:rPr>
          <w:rFonts w:ascii="Arial" w:hAnsi="Arial" w:cs="Arial" w:eastAsia="Arial"/>
          <w:b/>
          <w:bCs/>
          <w:sz w:val="12"/>
          <w:szCs w:val="12"/>
        </w:rPr>
      </w:pPr>
      <w:r>
        <w:rPr/>
        <w:pict>
          <v:shape style="position:absolute;margin-left:-57.163788pt;margin-top:349.873558pt;width:730.55pt;height:96.05pt;mso-position-horizontal-relative:page;mso-position-vertical-relative:page;z-index:-143896;rotation:310" type="#_x0000_t136" fillcolor="#000000" stroked="f">
            <o:extrusion v:ext="view" autorotationcenter="t"/>
            <v:textpath style="font-family:&amp;quot;Arial&amp;quot;;font-size:96pt;v-text-kern:t;mso-text-shadow:auto;font-weight:bold" string="DISCONTINUED"/>
            <w10:wrap type="none"/>
          </v:shape>
        </w:pict>
      </w: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104.223999pt;margin-top:3.045225pt;width:146.5pt;height:145pt;mso-position-horizontal-relative:page;mso-position-vertical-relative:paragraph;z-index:3136" coordorigin="2084,61" coordsize="2930,2900">
            <v:group style="position:absolute;left:2093;top:66;width:2908;height:2890" coordorigin="2093,66" coordsize="2908,2890">
              <v:shape style="position:absolute;left:2093;top:66;width:2908;height:2890" coordorigin="2093,66" coordsize="2908,2890" path="m2093,2956l5001,2956,5001,66,2093,66,2093,2956xe" filled="false" stroked="true" strokeweight=".505pt" strokecolor="#231f20">
                <v:path arrowok="t"/>
              </v:shape>
            </v:group>
            <v:group style="position:absolute;left:2690;top:75;width:2;height:2881" coordorigin="2690,75" coordsize="2,2881">
              <v:shape style="position:absolute;left:2690;top:75;width:2;height:2881" coordorigin="2690,75" coordsize="0,2881" path="m2690,75l2690,2956e" filled="false" stroked="true" strokeweight=".505pt" strokecolor="#231f20">
                <v:path arrowok="t"/>
              </v:shape>
            </v:group>
            <v:group style="position:absolute;left:3022;top:75;width:2;height:2881" coordorigin="3022,75" coordsize="2,2881">
              <v:shape style="position:absolute;left:3022;top:75;width:2;height:2881" coordorigin="3022,75" coordsize="0,2881" path="m3022,75l3022,2956e" filled="false" stroked="true" strokeweight=".505pt" strokecolor="#231f20">
                <v:path arrowok="t"/>
              </v:shape>
            </v:group>
            <v:group style="position:absolute;left:3268;top:75;width:2;height:2881" coordorigin="3268,75" coordsize="2,2881">
              <v:shape style="position:absolute;left:3268;top:75;width:2;height:2881" coordorigin="3268,75" coordsize="0,2881" path="m3268,75l3268,2956e" filled="false" stroked="true" strokeweight=".505pt" strokecolor="#231f20">
                <v:path arrowok="t"/>
              </v:shape>
            </v:group>
            <v:group style="position:absolute;left:3467;top:75;width:2;height:2881" coordorigin="3467,75" coordsize="2,2881">
              <v:shape style="position:absolute;left:3467;top:75;width:2;height:2881" coordorigin="3467,75" coordsize="0,2881" path="m3467,75l3467,2956e" filled="false" stroked="true" strokeweight=".505pt" strokecolor="#231f20">
                <v:path arrowok="t"/>
              </v:shape>
            </v:group>
            <v:group style="position:absolute;left:3631;top:75;width:2;height:2881" coordorigin="3631,75" coordsize="2,2881">
              <v:shape style="position:absolute;left:3631;top:75;width:2;height:2881" coordorigin="3631,75" coordsize="0,2881" path="m3631,75l3631,2956e" filled="false" stroked="true" strokeweight=".505pt" strokecolor="#231f20">
                <v:path arrowok="t"/>
              </v:shape>
            </v:group>
            <v:group style="position:absolute;left:3777;top:75;width:2;height:2881" coordorigin="3777,75" coordsize="2,2881">
              <v:shape style="position:absolute;left:3777;top:75;width:2;height:2881" coordorigin="3777,75" coordsize="0,2881" path="m3777,75l3777,2956e" filled="false" stroked="true" strokeweight=".505pt" strokecolor="#231f20">
                <v:path arrowok="t"/>
              </v:shape>
            </v:group>
            <v:group style="position:absolute;left:3889;top:75;width:2;height:2881" coordorigin="3889,75" coordsize="2,2881">
              <v:shape style="position:absolute;left:3889;top:75;width:2;height:2881" coordorigin="3889,75" coordsize="0,2881" path="m3889,75l3889,2956e" filled="false" stroked="true" strokeweight=".505pt" strokecolor="#231f20">
                <v:path arrowok="t"/>
              </v:shape>
            </v:group>
            <v:group style="position:absolute;left:4000;top:75;width:2;height:2881" coordorigin="4000,75" coordsize="2,2881">
              <v:shape style="position:absolute;left:4000;top:75;width:2;height:2881" coordorigin="4000,75" coordsize="0,2881" path="m4000,75l4000,2956e" filled="false" stroked="true" strokeweight=".505pt" strokecolor="#231f20">
                <v:path arrowok="t"/>
              </v:shape>
            </v:group>
            <v:group style="position:absolute;left:4088;top:75;width:2;height:2881" coordorigin="4088,75" coordsize="2,2881">
              <v:shape style="position:absolute;left:4088;top:75;width:2;height:2881" coordorigin="4088,75" coordsize="0,2881" path="m4088,75l4088,2956e" filled="false" stroked="true" strokeweight=".505pt" strokecolor="#231f20">
                <v:path arrowok="t"/>
              </v:shape>
            </v:group>
            <v:group style="position:absolute;left:4656;top:75;width:2;height:41" coordorigin="4656,75" coordsize="2,41">
              <v:shape style="position:absolute;left:4656;top:75;width:2;height:41" coordorigin="4656,75" coordsize="0,41" path="m4656,75l4656,116e" filled="false" stroked="true" strokeweight=".505pt" strokecolor="#231f20">
                <v:path arrowok="t"/>
              </v:shape>
            </v:group>
            <v:group style="position:absolute;left:4656;top:311;width:2;height:2645" coordorigin="4656,311" coordsize="2,2645">
              <v:shape style="position:absolute;left:4656;top:311;width:2;height:2645" coordorigin="4656,311" coordsize="0,2645" path="m4656,311l4656,2956e" filled="false" stroked="true" strokeweight=".505pt" strokecolor="#231f20">
                <v:path arrowok="t"/>
              </v:shape>
            </v:group>
            <v:group style="position:absolute;left:2096;top:358;width:2899;height:2" coordorigin="2096,358" coordsize="2899,2">
              <v:shape style="position:absolute;left:2096;top:358;width:2899;height:2" coordorigin="2096,358" coordsize="2899,0" path="m2096,358l4995,358e" filled="false" stroked="true" strokeweight=".505pt" strokecolor="#231f20">
                <v:path arrowok="t"/>
              </v:shape>
            </v:group>
            <v:group style="position:absolute;left:2096;top:641;width:2899;height:2" coordorigin="2096,641" coordsize="2899,2">
              <v:shape style="position:absolute;left:2096;top:641;width:2899;height:2" coordorigin="2096,641" coordsize="2899,0" path="m2096,641l4995,641e" filled="false" stroked="true" strokeweight=".505pt" strokecolor="#231f20">
                <v:path arrowok="t"/>
              </v:shape>
            </v:group>
            <v:group style="position:absolute;left:2096;top:936;width:2899;height:2" coordorigin="2096,936" coordsize="2899,2">
              <v:shape style="position:absolute;left:2096;top:936;width:2899;height:2" coordorigin="2096,936" coordsize="2899,0" path="m2096,936l4995,936e" filled="false" stroked="true" strokeweight=".505pt" strokecolor="#231f20">
                <v:path arrowok="t"/>
              </v:shape>
            </v:group>
            <v:group style="position:absolute;left:2096;top:1220;width:2899;height:2" coordorigin="2096,1220" coordsize="2899,2">
              <v:shape style="position:absolute;left:2096;top:1220;width:2899;height:2" coordorigin="2096,1220" coordsize="2899,0" path="m2096,1220l4995,1220e" filled="false" stroked="true" strokeweight=".505pt" strokecolor="#231f20">
                <v:path arrowok="t"/>
              </v:shape>
            </v:group>
            <v:group style="position:absolute;left:2096;top:1520;width:2899;height:2" coordorigin="2096,1520" coordsize="2899,2">
              <v:shape style="position:absolute;left:2096;top:1520;width:2899;height:2" coordorigin="2096,1520" coordsize="2899,0" path="m2096,1520l4995,1520e" filled="false" stroked="true" strokeweight=".505pt" strokecolor="#231f20">
                <v:path arrowok="t"/>
              </v:shape>
            </v:group>
            <v:group style="position:absolute;left:2096;top:1803;width:2899;height:2" coordorigin="2096,1803" coordsize="2899,2">
              <v:shape style="position:absolute;left:2096;top:1803;width:2899;height:2" coordorigin="2096,1803" coordsize="2899,0" path="m2096,1803l4995,1803e" filled="false" stroked="true" strokeweight=".505pt" strokecolor="#231f20">
                <v:path arrowok="t"/>
              </v:shape>
            </v:group>
            <v:group style="position:absolute;left:2096;top:2098;width:2899;height:2" coordorigin="2096,2098" coordsize="2899,2">
              <v:shape style="position:absolute;left:2096;top:2098;width:2899;height:2" coordorigin="2096,2098" coordsize="2899,0" path="m2096,2098l4995,2098e" filled="false" stroked="true" strokeweight=".505pt" strokecolor="#231f20">
                <v:path arrowok="t"/>
              </v:shape>
            </v:group>
            <v:group style="position:absolute;left:2096;top:2382;width:2899;height:2" coordorigin="2096,2382" coordsize="2899,2">
              <v:shape style="position:absolute;left:2096;top:2382;width:2899;height:2" coordorigin="2096,2382" coordsize="2899,0" path="m2096,2382l4995,2382e" filled="false" stroked="true" strokeweight=".505pt" strokecolor="#231f20">
                <v:path arrowok="t"/>
              </v:shape>
            </v:group>
            <v:group style="position:absolute;left:2096;top:2674;width:2899;height:2" coordorigin="2096,2674" coordsize="2899,2">
              <v:shape style="position:absolute;left:2096;top:2674;width:2899;height:2" coordorigin="2096,2674" coordsize="2899,0" path="m2096,2674l4995,2674e" filled="false" stroked="true" strokeweight=".505pt" strokecolor="#231f20">
                <v:path arrowok="t"/>
              </v:shape>
            </v:group>
            <v:group style="position:absolute;left:4135;top:116;width:808;height:196" coordorigin="4135,116" coordsize="808,196">
              <v:shape style="position:absolute;left:4135;top:116;width:808;height:196" coordorigin="4135,116" coordsize="808,196" path="m4135,116l4942,116,4942,311,4135,311,4135,116xe" filled="true" fillcolor="#ffffff" stroked="false">
                <v:path arrowok="t"/>
                <v:fill type="solid"/>
              </v:shape>
            </v:group>
            <v:group style="position:absolute;left:2100;top:1700;width:2900;height:268" coordorigin="2100,1700" coordsize="2900,268">
              <v:shape style="position:absolute;left:2100;top:1700;width:2900;height:268" coordorigin="2100,1700" coordsize="2900,268" path="m2100,1862l2245,1906,2321,1925,2385,1937,2658,1961,2737,1966,2801,1968,2841,1968,2859,1968,3311,1964,3328,1963,3347,1963,3368,1963,3389,1963,3411,1963,3432,1963,3493,1963,3883,1968,3900,1968,3961,1967,4025,1964,4166,1952,4244,1943,4308,1935,4476,1910,4553,1896,4616,1880,4729,1846,4804,1816,4862,1789,4919,1757,4980,1714,4993,1705,4999,1700e" filled="false" stroked="true" strokeweight="1.514pt" strokecolor="#231f20">
                <v:path arrowok="t"/>
              </v:shape>
              <v:shape style="position:absolute;left:4088;top:66;width:913;height:292" type="#_x0000_t202" filled="false" stroked="false">
                <v:textbox inset="0,0,0,0">
                  <w:txbxContent>
                    <w:p>
                      <w:pPr>
                        <w:spacing w:before="86"/>
                        <w:ind w:left="105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5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 5.0 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w w:val="95"/>
          <w:sz w:val="12"/>
        </w:rPr>
        <w:t>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4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76.941284pt;margin-top:8.991696pt;width:10pt;height:74.1pt;mso-position-horizontal-relative:page;mso-position-vertical-relative:paragraph;z-index:3232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Isolation, ISOL, (dB)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-10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10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-20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8"/>
        <w:rPr>
          <w:rFonts w:ascii="Arial" w:hAnsi="Arial" w:cs="Arial" w:eastAsia="Arial"/>
          <w:sz w:val="12"/>
          <w:szCs w:val="12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-30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4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-40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1"/>
        <w:rPr>
          <w:rFonts w:ascii="Arial" w:hAnsi="Arial" w:cs="Arial" w:eastAsia="Arial"/>
          <w:sz w:val="14"/>
          <w:szCs w:val="14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-50</w:t>
      </w:r>
      <w:r>
        <w:rPr>
          <w:rFonts w:ascii="Arial"/>
          <w:sz w:val="12"/>
        </w:rPr>
      </w:r>
    </w:p>
    <w:p>
      <w:pPr>
        <w:spacing w:line="240" w:lineRule="auto" w:before="5"/>
        <w:rPr>
          <w:rFonts w:ascii="Arial" w:hAnsi="Arial" w:cs="Arial" w:eastAsia="Arial"/>
          <w:sz w:val="13"/>
          <w:szCs w:val="13"/>
        </w:rPr>
      </w:pPr>
      <w:r>
        <w:rPr/>
        <w:br w:type="column"/>
      </w:r>
      <w:r>
        <w:rPr>
          <w:rFonts w:ascii="Arial"/>
          <w:sz w:val="13"/>
        </w:rPr>
      </w:r>
    </w:p>
    <w:p>
      <w:pPr>
        <w:spacing w:before="0"/>
        <w:ind w:left="1564" w:right="4363" w:firstLine="0"/>
        <w:jc w:val="center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494.707001pt;margin-top:3.070631pt;width:40.3pt;height:13.8pt;mso-position-horizontal-relative:page;mso-position-vertical-relative:paragraph;z-index:3160" coordorigin="9894,61" coordsize="806,276">
            <v:group style="position:absolute;left:10419;top:66;width:2;height:77" coordorigin="10419,66" coordsize="2,77">
              <v:shape style="position:absolute;left:10419;top:66;width:2;height:77" coordorigin="10419,66" coordsize="0,77" path="m10419,66l10419,143e" filled="false" stroked="true" strokeweight=".503pt" strokecolor="#231f20">
                <v:path arrowok="t"/>
              </v:shape>
            </v:group>
            <v:group style="position:absolute;left:9894;top:143;width:806;height:195" coordorigin="9894,143" coordsize="806,195">
              <v:shape style="position:absolute;left:9894;top:143;width:806;height:195" coordorigin="9894,143" coordsize="806,195" path="m9894,143l10699,143,10699,337,9894,337,9894,143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/>
        <w:pict>
          <v:shape style="position:absolute;margin-left:346.139374pt;margin-top:17.619249pt;width:19.650pt;height:116.1pt;mso-position-horizontal-relative:page;mso-position-vertical-relative:paragraph;z-index:3304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250" w:lineRule="auto"/>
                    <w:ind w:right="18" w:firstLine="151"/>
                    <w:jc w:val="left"/>
                  </w:pPr>
                  <w:r>
                    <w:rPr>
                      <w:color w:val="231F20"/>
                    </w:rPr>
                    <w:t>nput Return Loss, </w:t>
                  </w:r>
                  <w:r>
                    <w:rPr>
                      <w:color w:val="231F20"/>
                      <w:spacing w:val="-1"/>
                    </w:rPr>
                    <w:t>RL</w:t>
                  </w:r>
                  <w:r>
                    <w:rPr>
                      <w:color w:val="231F20"/>
                      <w:spacing w:val="-1"/>
                      <w:sz w:val="12"/>
                    </w:rPr>
                    <w:t>IN</w:t>
                  </w:r>
                  <w:r>
                    <w:rPr>
                      <w:color w:val="231F20"/>
                      <w:spacing w:val="11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(dB)</w:t>
                  </w:r>
                  <w:r>
                    <w:rPr>
                      <w:color w:val="231F20"/>
                      <w:spacing w:val="23"/>
                    </w:rPr>
                    <w:t> </w:t>
                  </w:r>
                  <w:r>
                    <w:rPr>
                      <w:color w:val="231F20"/>
                    </w:rPr>
                    <w:t>Output Return Loss, RL</w:t>
                  </w:r>
                  <w:r>
                    <w:rPr>
                      <w:color w:val="231F20"/>
                      <w:sz w:val="12"/>
                    </w:rPr>
                    <w:t>OUT</w:t>
                  </w:r>
                  <w:r>
                    <w:rPr>
                      <w:color w:val="231F20"/>
                      <w:spacing w:val="11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91.446503pt;margin-top:3.024631pt;width:147.15pt;height:144.2pt;mso-position-horizontal-relative:page;mso-position-vertical-relative:paragraph;z-index:342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567"/>
                    <w:gridCol w:w="360"/>
                    <w:gridCol w:w="234"/>
                    <w:gridCol w:w="189"/>
                    <w:gridCol w:w="171"/>
                    <w:gridCol w:w="144"/>
                    <w:gridCol w:w="135"/>
                    <w:gridCol w:w="99"/>
                    <w:gridCol w:w="99"/>
                    <w:gridCol w:w="585"/>
                    <w:gridCol w:w="342"/>
                  </w:tblGrid>
                  <w:tr>
                    <w:trPr>
                      <w:trHeight w:val="373" w:hRule="exact"/>
                    </w:trPr>
                    <w:tc>
                      <w:tcPr>
                        <w:tcW w:w="5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3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8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28" w:type="dxa"/>
                        <w:gridSpan w:val="2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pStyle w:val="TableParagraph"/>
                          <w:spacing w:line="240" w:lineRule="auto" w:before="107"/>
                          <w:ind w:left="114" w:right="0"/>
                          <w:jc w:val="left"/>
                          <w:rPr>
                            <w:rFonts w:ascii="Arial" w:hAnsi="Arial" w:cs="Arial" w:eastAsia="Arial"/>
                            <w:sz w:val="12"/>
                            <w:szCs w:val="12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2"/>
                          </w:rPr>
                          <w:t>V</w:t>
                        </w:r>
                        <w:r>
                          <w:rPr>
                            <w:rFonts w:ascii="Arial"/>
                            <w:color w:val="231F20"/>
                            <w:sz w:val="10"/>
                          </w:rPr>
                          <w:t>CC</w:t>
                        </w:r>
                        <w:r>
                          <w:rPr>
                            <w:rFonts w:ascii="Arial"/>
                            <w:color w:val="231F20"/>
                            <w:spacing w:val="5"/>
                            <w:sz w:val="10"/>
                          </w:rPr>
                          <w:t> </w:t>
                        </w:r>
                        <w:r>
                          <w:rPr>
                            <w:rFonts w:ascii="Arial"/>
                            <w:color w:val="231F20"/>
                            <w:sz w:val="12"/>
                          </w:rPr>
                          <w:t>= 5.0 V</w:t>
                        </w:r>
                        <w:r>
                          <w:rPr>
                            <w:rFonts w:ascii="Arial"/>
                            <w:sz w:val="12"/>
                          </w:rPr>
                        </w:r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tcW w:w="5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3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8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4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364" w:hRule="exact"/>
                    </w:trPr>
                    <w:tc>
                      <w:tcPr>
                        <w:tcW w:w="5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pStyle w:val="TableParagraph"/>
                          <w:spacing w:line="240" w:lineRule="auto" w:before="3"/>
                          <w:ind w:left="109" w:right="0"/>
                          <w:jc w:val="left"/>
                          <w:rPr>
                            <w:rFonts w:ascii="Arial" w:hAnsi="Arial" w:cs="Arial" w:eastAsia="Arial"/>
                            <w:sz w:val="10"/>
                            <w:szCs w:val="10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2"/>
                          </w:rPr>
                          <w:t>RL</w:t>
                        </w:r>
                        <w:r>
                          <w:rPr>
                            <w:rFonts w:ascii="Arial"/>
                            <w:color w:val="231F20"/>
                            <w:sz w:val="10"/>
                          </w:rPr>
                          <w:t>IN</w:t>
                        </w:r>
                        <w:r>
                          <w:rPr>
                            <w:rFonts w:ascii="Arial"/>
                            <w:sz w:val="10"/>
                          </w:rPr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3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8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4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tcW w:w="5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3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8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4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364" w:hRule="exact"/>
                    </w:trPr>
                    <w:tc>
                      <w:tcPr>
                        <w:tcW w:w="567" w:type="dxa"/>
                        <w:vMerge w:val="restart"/>
                        <w:tcBorders>
                          <w:top w:val="single" w:sz="4" w:space="0" w:color="231F20"/>
                          <w:left w:val="single" w:sz="4" w:space="0" w:color="231F20"/>
                          <w:right w:val="single" w:sz="4" w:space="0" w:color="231F20"/>
                        </w:tcBorders>
                      </w:tcPr>
                      <w:p>
                        <w:pPr>
                          <w:pStyle w:val="TableParagraph"/>
                          <w:spacing w:line="240" w:lineRule="auto"/>
                          <w:ind w:right="0"/>
                          <w:jc w:val="left"/>
                          <w:rPr>
                            <w:rFonts w:ascii="Arial" w:hAnsi="Arial" w:cs="Arial" w:eastAsia="Arial"/>
                            <w:sz w:val="12"/>
                            <w:szCs w:val="12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right="0"/>
                          <w:jc w:val="left"/>
                          <w:rPr>
                            <w:rFonts w:ascii="Arial" w:hAnsi="Arial" w:cs="Arial" w:eastAsia="Arial"/>
                            <w:sz w:val="15"/>
                            <w:szCs w:val="15"/>
                          </w:rPr>
                        </w:pPr>
                      </w:p>
                      <w:p>
                        <w:pPr>
                          <w:pStyle w:val="TableParagraph"/>
                          <w:spacing w:line="240" w:lineRule="auto"/>
                          <w:ind w:left="109" w:right="0"/>
                          <w:jc w:val="left"/>
                          <w:rPr>
                            <w:rFonts w:ascii="Arial" w:hAnsi="Arial" w:cs="Arial" w:eastAsia="Arial"/>
                            <w:sz w:val="10"/>
                            <w:szCs w:val="10"/>
                          </w:rPr>
                        </w:pPr>
                        <w:r>
                          <w:rPr>
                            <w:rFonts w:ascii="Arial"/>
                            <w:color w:val="231F20"/>
                            <w:sz w:val="12"/>
                          </w:rPr>
                          <w:t>RL</w:t>
                        </w:r>
                        <w:r>
                          <w:rPr>
                            <w:rFonts w:ascii="Arial"/>
                            <w:color w:val="231F20"/>
                            <w:sz w:val="10"/>
                          </w:rPr>
                          <w:t>OUT</w:t>
                        </w:r>
                        <w:r>
                          <w:rPr>
                            <w:rFonts w:ascii="Arial"/>
                            <w:sz w:val="10"/>
                          </w:rPr>
                        </w:r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3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8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4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364" w:hRule="exact"/>
                    </w:trPr>
                    <w:tc>
                      <w:tcPr>
                        <w:tcW w:w="567" w:type="dxa"/>
                        <w:vMerge/>
                        <w:tcBorders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3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8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4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355" w:hRule="exact"/>
                    </w:trPr>
                    <w:tc>
                      <w:tcPr>
                        <w:tcW w:w="5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3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8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4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345" w:hRule="exact"/>
                    </w:trPr>
                    <w:tc>
                      <w:tcPr>
                        <w:tcW w:w="567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60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3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8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71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44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3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99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585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342" w:type="dxa"/>
                        <w:tcBorders>
                          <w:top w:val="single" w:sz="4" w:space="0" w:color="231F20"/>
                          <w:left w:val="single" w:sz="4" w:space="0" w:color="231F20"/>
                          <w:bottom w:val="single" w:sz="4" w:space="0" w:color="231F20"/>
                          <w:right w:val="single" w:sz="4" w:space="0" w:color="231F20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2"/>
        <w:rPr>
          <w:rFonts w:ascii="Arial" w:hAnsi="Arial" w:cs="Arial" w:eastAsia="Arial"/>
          <w:sz w:val="16"/>
          <w:szCs w:val="16"/>
        </w:rPr>
      </w:pPr>
    </w:p>
    <w:p>
      <w:pPr>
        <w:spacing w:before="0"/>
        <w:ind w:left="1564" w:right="4470" w:firstLine="0"/>
        <w:jc w:val="center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391.008514pt;margin-top:7.343599pt;width:147.25pt;height:85.65pt;mso-position-horizontal-relative:page;mso-position-vertical-relative:paragraph;z-index:3184" coordorigin="7820,147" coordsize="2945,1713">
            <v:group style="position:absolute;left:7834;top:1138;width:55;height:2" coordorigin="7834,1138" coordsize="55,2">
              <v:shape style="position:absolute;left:7834;top:1138;width:55;height:2" coordorigin="7834,1138" coordsize="55,0" path="m7834,1138l7888,1138e" filled="false" stroked="true" strokeweight=".503pt" strokecolor="#231f20">
                <v:path arrowok="t"/>
              </v:shape>
            </v:group>
            <v:group style="position:absolute;left:7888;top:1055;width:470;height:195" coordorigin="7888,1055" coordsize="470,195">
              <v:shape style="position:absolute;left:7888;top:1055;width:470;height:195" coordorigin="7888,1055" coordsize="470,195" path="m7888,1055l8358,1055,8358,1249,7888,1249,7888,1055xe" filled="true" fillcolor="#ffffff" stroked="false">
                <v:path arrowok="t"/>
                <v:fill type="solid"/>
              </v:shape>
            </v:group>
            <v:group style="position:absolute;left:7835;top:162;width:2915;height:1173" coordorigin="7835,162" coordsize="2915,1173">
              <v:shape style="position:absolute;left:7835;top:162;width:2915;height:1173" coordorigin="7835,162" coordsize="2915,1173" path="m7835,247l9714,170,9792,167,9857,165,9914,163,9922,163,9939,162,9958,162,9979,162,10000,162,10065,163,10137,167,10201,172,10265,178,10332,191,10390,216,10442,249,10486,292,10527,341,10565,408,10590,467,10609,526,10646,691,10661,768,10672,832,10680,889,10750,1335e" filled="false" stroked="true" strokeweight="1.509pt" strokecolor="#231f20">
                <v:path arrowok="t"/>
              </v:shape>
            </v:group>
            <v:group style="position:absolute;left:7841;top:207;width:2877;height:1638" coordorigin="7841,207" coordsize="2877,1638">
              <v:shape style="position:absolute;left:7841;top:207;width:2877;height:1638" coordorigin="7841,207" coordsize="2877,1638" path="m7841,1033l9740,303,9797,281,9857,258,9908,238,9929,230,9993,213,10049,207,10070,207,10132,209,10192,215,10252,235,10312,277,10353,325,10386,379,10422,457,10451,530,10471,592,10481,630,10718,1844e" filled="false" stroked="true" strokeweight="1.509pt" strokecolor="#231f20">
                <v:path arrowok="t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-10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7"/>
        <w:rPr>
          <w:rFonts w:ascii="Arial" w:hAnsi="Arial" w:cs="Arial" w:eastAsia="Arial"/>
          <w:sz w:val="12"/>
          <w:szCs w:val="12"/>
        </w:rPr>
      </w:pPr>
    </w:p>
    <w:p>
      <w:pPr>
        <w:spacing w:before="0"/>
        <w:ind w:left="1564" w:right="4470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-20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8"/>
        <w:rPr>
          <w:rFonts w:ascii="Arial" w:hAnsi="Arial" w:cs="Arial" w:eastAsia="Arial"/>
          <w:sz w:val="15"/>
          <w:szCs w:val="15"/>
        </w:rPr>
      </w:pPr>
    </w:p>
    <w:p>
      <w:pPr>
        <w:spacing w:before="0"/>
        <w:ind w:left="1564" w:right="4470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-30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9"/>
        <w:rPr>
          <w:rFonts w:ascii="Arial" w:hAnsi="Arial" w:cs="Arial" w:eastAsia="Arial"/>
          <w:sz w:val="13"/>
          <w:szCs w:val="13"/>
        </w:rPr>
      </w:pPr>
    </w:p>
    <w:p>
      <w:pPr>
        <w:spacing w:before="0"/>
        <w:ind w:left="1564" w:right="4470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-40</w:t>
      </w:r>
      <w:r>
        <w:rPr>
          <w:rFonts w:ascii="Arial"/>
          <w:sz w:val="12"/>
        </w:rPr>
      </w:r>
    </w:p>
    <w:p>
      <w:pPr>
        <w:spacing w:after="0"/>
        <w:jc w:val="center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1759" w:space="3990"/>
            <w:col w:w="6251"/>
          </w:cols>
        </w:sectPr>
      </w:pPr>
    </w:p>
    <w:p>
      <w:pPr>
        <w:spacing w:line="240" w:lineRule="auto" w:before="4"/>
        <w:rPr>
          <w:rFonts w:ascii="Arial" w:hAnsi="Arial" w:cs="Arial" w:eastAsia="Arial"/>
          <w:sz w:val="20"/>
          <w:szCs w:val="20"/>
        </w:rPr>
      </w:pPr>
    </w:p>
    <w:p>
      <w:pPr>
        <w:spacing w:after="0" w:line="240" w:lineRule="auto"/>
        <w:rPr>
          <w:rFonts w:ascii="Arial" w:hAnsi="Arial" w:cs="Arial" w:eastAsia="Arial"/>
          <w:sz w:val="20"/>
          <w:szCs w:val="20"/>
        </w:rPr>
        <w:sectPr>
          <w:pgSz w:w="12240" w:h="15840"/>
          <w:pgMar w:header="391" w:footer="1394" w:top="680" w:bottom="1580" w:left="240" w:right="0"/>
        </w:sectPr>
      </w:pPr>
    </w:p>
    <w:p>
      <w:pPr>
        <w:spacing w:before="74"/>
        <w:ind w:left="729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 w:hAnsi="Arial" w:cs="Arial" w:eastAsia="Arial"/>
          <w:b/>
          <w:bCs/>
          <w:color w:val="231F20"/>
          <w:sz w:val="20"/>
          <w:szCs w:val="20"/>
        </w:rPr>
        <w:t>TYPICAL PERFORMANCE CURVES</w:t>
      </w:r>
      <w:r>
        <w:rPr>
          <w:rFonts w:ascii="Arial" w:hAnsi="Arial" w:cs="Arial" w:eastAsia="Arial"/>
          <w:b/>
          <w:bCs/>
          <w:color w:val="231F20"/>
          <w:spacing w:val="1"/>
          <w:sz w:val="20"/>
          <w:szCs w:val="20"/>
        </w:rPr>
        <w:t> </w:t>
      </w:r>
      <w:r>
        <w:rPr>
          <w:rFonts w:ascii="Arial" w:hAnsi="Arial" w:cs="Arial" w:eastAsia="Arial"/>
          <w:color w:val="231F20"/>
          <w:sz w:val="16"/>
          <w:szCs w:val="16"/>
        </w:rPr>
        <w:t>(T</w:t>
      </w:r>
      <w:r>
        <w:rPr>
          <w:rFonts w:ascii="Arial" w:hAnsi="Arial" w:cs="Arial" w:eastAsia="Arial"/>
          <w:color w:val="231F20"/>
          <w:sz w:val="12"/>
          <w:szCs w:val="12"/>
        </w:rPr>
        <w:t>A</w:t>
      </w:r>
      <w:r>
        <w:rPr>
          <w:rFonts w:ascii="Arial" w:hAnsi="Arial" w:cs="Arial" w:eastAsia="Arial"/>
          <w:color w:val="231F20"/>
          <w:spacing w:val="10"/>
          <w:sz w:val="12"/>
          <w:szCs w:val="12"/>
        </w:rPr>
        <w:t> </w:t>
      </w:r>
      <w:r>
        <w:rPr>
          <w:rFonts w:ascii="Arial" w:hAnsi="Arial" w:cs="Arial" w:eastAsia="Arial"/>
          <w:color w:val="231F20"/>
          <w:sz w:val="16"/>
          <w:szCs w:val="16"/>
        </w:rPr>
        <w:t>= </w:t>
      </w:r>
      <w:r>
        <w:rPr>
          <w:rFonts w:ascii="Arial" w:hAnsi="Arial" w:cs="Arial" w:eastAsia="Arial"/>
          <w:color w:val="231F20"/>
          <w:spacing w:val="-1"/>
          <w:sz w:val="16"/>
          <w:szCs w:val="16"/>
        </w:rPr>
        <w:t>25</w:t>
      </w:r>
      <w:r>
        <w:rPr>
          <w:rFonts w:ascii="Symbol" w:hAnsi="Symbol" w:cs="Symbol" w:eastAsia="Symbol"/>
          <w:color w:val="231F20"/>
          <w:spacing w:val="-1"/>
          <w:sz w:val="16"/>
          <w:szCs w:val="16"/>
        </w:rPr>
        <w:t></w:t>
      </w:r>
      <w:r>
        <w:rPr>
          <w:rFonts w:ascii="Arial" w:hAnsi="Arial" w:cs="Arial" w:eastAsia="Arial"/>
          <w:color w:val="231F20"/>
          <w:spacing w:val="-1"/>
          <w:sz w:val="16"/>
          <w:szCs w:val="16"/>
        </w:rPr>
        <w:t>C)</w:t>
      </w:r>
      <w:r>
        <w:rPr>
          <w:rFonts w:ascii="Arial" w:hAnsi="Arial" w:cs="Arial" w:eastAsia="Arial"/>
          <w:sz w:val="16"/>
          <w:szCs w:val="16"/>
        </w:rPr>
      </w:r>
    </w:p>
    <w:p>
      <w:pPr>
        <w:pStyle w:val="Heading4"/>
        <w:spacing w:line="250" w:lineRule="auto" w:before="104"/>
        <w:ind w:left="2483" w:right="919"/>
        <w:jc w:val="center"/>
        <w:rPr>
          <w:b w:val="0"/>
          <w:bCs w:val="0"/>
        </w:rPr>
      </w:pPr>
      <w:r>
        <w:rPr>
          <w:color w:val="231F20"/>
        </w:rPr>
        <w:t>UPC2712TB OUTPUT POWER vs.</w:t>
      </w:r>
      <w:r>
        <w:rPr>
          <w:b w:val="0"/>
        </w:rPr>
      </w:r>
    </w:p>
    <w:p>
      <w:pPr>
        <w:spacing w:before="0"/>
        <w:ind w:left="1564" w:right="0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INPUT POWER VOLTAGE</w:t>
      </w:r>
      <w:r>
        <w:rPr>
          <w:rFonts w:ascii="Arial"/>
          <w:sz w:val="16"/>
        </w:rPr>
      </w:r>
    </w:p>
    <w:p>
      <w:pPr>
        <w:spacing w:before="60"/>
        <w:ind w:left="1574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102.014999pt;margin-top:6.67423pt;width:147.6pt;height:146.450pt;mso-position-horizontal-relative:page;mso-position-vertical-relative:paragraph;z-index:-143728" coordorigin="2040,133" coordsize="2952,2929">
            <v:group style="position:absolute;left:3639;top:518;width:191;height:177" coordorigin="3639,518" coordsize="191,177">
              <v:shape style="position:absolute;left:3639;top:518;width:191;height:177" coordorigin="3639,518" coordsize="191,177" path="m3829,695l3639,518e" filled="false" stroked="true" strokeweight=".382pt" strokecolor="#231f20">
                <v:path arrowok="t"/>
              </v:shape>
            </v:group>
            <v:group style="position:absolute;left:3804;top:670;width:52;height:50" coordorigin="3804,670" coordsize="52,50">
              <v:shape style="position:absolute;left:3804;top:670;width:52;height:50" coordorigin="3804,670" coordsize="52,50" path="m3833,670l3827,693,3804,700,3856,719,3833,670xe" filled="true" fillcolor="#231f20" stroked="false">
                <v:path arrowok="t"/>
                <v:fill type="solid"/>
              </v:shape>
            </v:group>
            <v:group style="position:absolute;left:3804;top:670;width:52;height:50" coordorigin="3804,670" coordsize="52,50">
              <v:shape style="position:absolute;left:3804;top:670;width:52;height:50" coordorigin="3804,670" coordsize="52,50" path="m3856,719l3804,700,3827,693,3833,670,3856,719xe" filled="false" stroked="true" strokeweight=".382pt" strokecolor="#231f20">
                <v:path arrowok="t"/>
              </v:shape>
            </v:group>
            <v:group style="position:absolute;left:4516;top:753;width:2;height:359" coordorigin="4516,753" coordsize="2,359">
              <v:shape style="position:absolute;left:4516;top:753;width:2;height:359" coordorigin="4516,753" coordsize="1,359" path="m4516,753l4516,1111e" filled="false" stroked="true" strokeweight=".382pt" strokecolor="#231f20">
                <v:path arrowok="t"/>
              </v:shape>
            </v:group>
            <v:group style="position:absolute;left:4495;top:717;width:42;height:52" coordorigin="4495,717" coordsize="42,52">
              <v:shape style="position:absolute;left:4495;top:717;width:42;height:52" coordorigin="4495,717" coordsize="42,52" path="m4515,717l4495,768,4516,755,4532,755,4515,717xe" filled="true" fillcolor="#231f20" stroked="false">
                <v:path arrowok="t"/>
                <v:fill type="solid"/>
              </v:shape>
              <v:shape style="position:absolute;left:4495;top:717;width:42;height:52" coordorigin="4495,717" coordsize="42,52" path="m4532,755l4516,755,4537,767,4532,755xe" filled="true" fillcolor="#231f20" stroked="false">
                <v:path arrowok="t"/>
                <v:fill type="solid"/>
              </v:shape>
            </v:group>
            <v:group style="position:absolute;left:2045;top:139;width:2940;height:2919" coordorigin="2045,139" coordsize="2940,2919">
              <v:shape style="position:absolute;left:2045;top:139;width:2940;height:2919" coordorigin="2045,139" coordsize="2940,2919" path="m2045,3057l4985,3057,4985,139,2045,139,2045,3057xe" filled="false" stroked="true" strokeweight=".51pt" strokecolor="#231f20">
                <v:path arrowok="t"/>
              </v:shape>
            </v:group>
            <v:group style="position:absolute;left:2331;top:148;width:2;height:39" coordorigin="2331,148" coordsize="2,39">
              <v:shape style="position:absolute;left:2331;top:148;width:2;height:39" coordorigin="2331,148" coordsize="0,39" path="m2331,148l2331,187e" filled="false" stroked="true" strokeweight=".51pt" strokecolor="#231f20">
                <v:path arrowok="t"/>
              </v:shape>
            </v:group>
            <v:group style="position:absolute;left:2331;top:384;width:2;height:2674" coordorigin="2331,384" coordsize="2,2674">
              <v:shape style="position:absolute;left:2331;top:384;width:2;height:2674" coordorigin="2331,384" coordsize="0,2674" path="m2331,384l2331,3057e" filled="false" stroked="true" strokeweight=".51pt" strokecolor="#231f20">
                <v:path arrowok="t"/>
              </v:shape>
            </v:group>
            <v:group style="position:absolute;left:2624;top:148;width:2;height:39" coordorigin="2624,148" coordsize="2,39">
              <v:shape style="position:absolute;left:2624;top:148;width:2;height:39" coordorigin="2624,148" coordsize="0,39" path="m2624,148l2624,187e" filled="false" stroked="true" strokeweight=".51pt" strokecolor="#231f20">
                <v:path arrowok="t"/>
              </v:shape>
            </v:group>
            <v:group style="position:absolute;left:2624;top:384;width:2;height:2674" coordorigin="2624,384" coordsize="2,2674">
              <v:shape style="position:absolute;left:2624;top:384;width:2;height:2674" coordorigin="2624,384" coordsize="0,2674" path="m2624,384l2624,3057e" filled="false" stroked="true" strokeweight=".51pt" strokecolor="#231f20">
                <v:path arrowok="t"/>
              </v:shape>
            </v:group>
            <v:group style="position:absolute;left:2923;top:148;width:2;height:2910" coordorigin="2923,148" coordsize="2,2910">
              <v:shape style="position:absolute;left:2923;top:148;width:2;height:2910" coordorigin="2923,148" coordsize="0,2910" path="m2923,148l2923,3057e" filled="false" stroked="true" strokeweight=".51pt" strokecolor="#231f20">
                <v:path arrowok="t"/>
              </v:shape>
            </v:group>
            <v:group style="position:absolute;left:3215;top:148;width:2;height:2910" coordorigin="3215,148" coordsize="2,2910">
              <v:shape style="position:absolute;left:3215;top:148;width:2;height:2910" coordorigin="3215,148" coordsize="0,2910" path="m3215,148l3215,3057e" filled="false" stroked="true" strokeweight=".51pt" strokecolor="#231f20">
                <v:path arrowok="t"/>
              </v:shape>
            </v:group>
            <v:group style="position:absolute;left:3507;top:148;width:2;height:162" coordorigin="3507,148" coordsize="2,162">
              <v:shape style="position:absolute;left:3507;top:148;width:2;height:162" coordorigin="3507,148" coordsize="0,162" path="m3507,148l3507,309e" filled="false" stroked="true" strokeweight=".51pt" strokecolor="#231f20">
                <v:path arrowok="t"/>
              </v:shape>
            </v:group>
            <v:group style="position:absolute;left:3507;top:506;width:2;height:2552" coordorigin="3507,506" coordsize="2,2552">
              <v:shape style="position:absolute;left:3507;top:506;width:2;height:2552" coordorigin="3507,506" coordsize="0,2552" path="m3507,506l3507,3057e" filled="false" stroked="true" strokeweight=".51pt" strokecolor="#231f20">
                <v:path arrowok="t"/>
              </v:shape>
            </v:group>
            <v:group style="position:absolute;left:3800;top:148;width:2;height:1215" coordorigin="3800,148" coordsize="2,1215">
              <v:shape style="position:absolute;left:3800;top:148;width:2;height:1215" coordorigin="3800,148" coordsize="0,1215" path="m3800,148l3800,1362e" filled="false" stroked="true" strokeweight=".51pt" strokecolor="#231f20">
                <v:path arrowok="t"/>
              </v:shape>
            </v:group>
            <v:group style="position:absolute;left:3800;top:1559;width:2;height:1498" coordorigin="3800,1559" coordsize="2,1498">
              <v:shape style="position:absolute;left:3800;top:1559;width:2;height:1498" coordorigin="3800,1559" coordsize="0,1498" path="m3800,1559l3800,3057e" filled="false" stroked="true" strokeweight=".51pt" strokecolor="#231f20">
                <v:path arrowok="t"/>
              </v:shape>
            </v:group>
            <v:group style="position:absolute;left:4099;top:148;width:2;height:2910" coordorigin="4099,148" coordsize="2,2910">
              <v:shape style="position:absolute;left:4099;top:148;width:2;height:2910" coordorigin="4099,148" coordsize="0,2910" path="m4099,148l4099,3057e" filled="false" stroked="true" strokeweight=".51pt" strokecolor="#231f20">
                <v:path arrowok="t"/>
              </v:shape>
            </v:group>
            <v:group style="position:absolute;left:4392;top:148;width:2;height:967" coordorigin="4392,148" coordsize="2,967">
              <v:shape style="position:absolute;left:4392;top:148;width:2;height:967" coordorigin="4392,148" coordsize="0,967" path="m4392,148l4392,1114e" filled="false" stroked="true" strokeweight=".51pt" strokecolor="#231f20">
                <v:path arrowok="t"/>
              </v:shape>
            </v:group>
            <v:group style="position:absolute;left:4392;top:1312;width:2;height:1746" coordorigin="4392,1312" coordsize="2,1746">
              <v:shape style="position:absolute;left:4392;top:1312;width:2;height:1746" coordorigin="4392,1312" coordsize="0,1746" path="m4392,1312l4392,3057e" filled="false" stroked="true" strokeweight=".51pt" strokecolor="#231f20">
                <v:path arrowok="t"/>
              </v:shape>
            </v:group>
            <v:group style="position:absolute;left:4697;top:148;width:2;height:967" coordorigin="4697,148" coordsize="2,967">
              <v:shape style="position:absolute;left:4697;top:148;width:2;height:967" coordorigin="4697,148" coordsize="0,967" path="m4697,148l4697,1114e" filled="false" stroked="true" strokeweight=".51pt" strokecolor="#231f20">
                <v:path arrowok="t"/>
              </v:shape>
            </v:group>
            <v:group style="position:absolute;left:4697;top:1312;width:2;height:1746" coordorigin="4697,1312" coordsize="2,1746">
              <v:shape style="position:absolute;left:4697;top:1312;width:2;height:1746" coordorigin="4697,1312" coordsize="0,1746" path="m4697,1312l4697,3057e" filled="false" stroked="true" strokeweight=".51pt" strokecolor="#231f20">
                <v:path arrowok="t"/>
              </v:shape>
            </v:group>
            <v:group style="position:absolute;left:2045;top:547;width:2936;height:2" coordorigin="2045,547" coordsize="2936,2">
              <v:shape style="position:absolute;left:2045;top:547;width:2936;height:2" coordorigin="2045,547" coordsize="2936,0" path="m2045,547l4981,547e" filled="false" stroked="true" strokeweight=".51pt" strokecolor="#231f20">
                <v:path arrowok="t"/>
              </v:shape>
            </v:group>
            <v:group style="position:absolute;left:2045;top:968;width:2932;height:2" coordorigin="2045,968" coordsize="2932,2">
              <v:shape style="position:absolute;left:2045;top:968;width:2932;height:2" coordorigin="2045,968" coordsize="2932,0" path="m2045,968l4977,968e" filled="false" stroked="true" strokeweight=".51pt" strokecolor="#231f20">
                <v:path arrowok="t"/>
              </v:shape>
            </v:group>
            <v:group style="position:absolute;left:3934;top:1390;width:1044;height:2" coordorigin="3934,1390" coordsize="1044,2">
              <v:shape style="position:absolute;left:3934;top:1390;width:1044;height:2" coordorigin="3934,1390" coordsize="1044,0" path="m3934,1390l4977,1390e" filled="false" stroked="true" strokeweight=".51pt" strokecolor="#231f20">
                <v:path arrowok="t"/>
              </v:shape>
            </v:group>
            <v:group style="position:absolute;left:2045;top:1390;width:1488;height:2" coordorigin="2045,1390" coordsize="1488,2">
              <v:shape style="position:absolute;left:2045;top:1390;width:1488;height:2" coordorigin="2045,1390" coordsize="1488,0" path="m2045,1390l3533,1390e" filled="false" stroked="true" strokeweight=".51pt" strokecolor="#231f20">
                <v:path arrowok="t"/>
              </v:shape>
            </v:group>
            <v:group style="position:absolute;left:2045;top:1812;width:2932;height:2" coordorigin="2045,1812" coordsize="2932,2">
              <v:shape style="position:absolute;left:2045;top:1812;width:2932;height:2" coordorigin="2045,1812" coordsize="2932,0" path="m2045,1812l4977,1812e" filled="false" stroked="true" strokeweight=".51pt" strokecolor="#231f20">
                <v:path arrowok="t"/>
              </v:shape>
            </v:group>
            <v:group style="position:absolute;left:2045;top:2199;width:2932;height:2" coordorigin="2045,2199" coordsize="2932,2">
              <v:shape style="position:absolute;left:2045;top:2199;width:2932;height:2" coordorigin="2045,2199" coordsize="2932,0" path="m2045,2199l4977,2199e" filled="false" stroked="true" strokeweight=".51pt" strokecolor="#231f20">
                <v:path arrowok="t"/>
              </v:shape>
            </v:group>
            <v:group style="position:absolute;left:2045;top:2621;width:2932;height:2" coordorigin="2045,2621" coordsize="2932,2">
              <v:shape style="position:absolute;left:2045;top:2621;width:2932;height:2" coordorigin="2045,2621" coordsize="2932,0" path="m2045,2621l4977,2621e" filled="false" stroked="true" strokeweight=".51pt" strokecolor="#231f20">
                <v:path arrowok="t"/>
              </v:shape>
            </v:group>
            <v:group style="position:absolute;left:4099;top:1114;width:816;height:198" coordorigin="4099,1114" coordsize="816,198">
              <v:shape style="position:absolute;left:4099;top:1114;width:816;height:198" coordorigin="4099,1114" coordsize="816,198" path="m4099,1114l4914,1114,4914,1312,4099,1312,4099,1114xe" filled="true" fillcolor="#ffffff" stroked="false">
                <v:path arrowok="t"/>
                <v:fill type="solid"/>
              </v:shape>
            </v:group>
            <v:group style="position:absolute;left:2077;top:187;width:816;height:198" coordorigin="2077,187" coordsize="816,198">
              <v:shape style="position:absolute;left:2077;top:187;width:816;height:198" coordorigin="2077,187" coordsize="816,198" path="m2077,187l2893,187,2893,384,2077,384,2077,187xe" filled="true" fillcolor="#ffffff" stroked="false">
                <v:path arrowok="t"/>
                <v:fill type="solid"/>
              </v:shape>
            </v:group>
            <v:group style="position:absolute;left:3737;top:1051;width:2;height:318" coordorigin="3737,1051" coordsize="2,318">
              <v:shape style="position:absolute;left:3737;top:1051;width:2;height:318" coordorigin="3737,1051" coordsize="1,318" path="m3737,1051l3738,1369e" filled="false" stroked="true" strokeweight=".382pt" strokecolor="#231f20">
                <v:path arrowok="t"/>
              </v:shape>
            </v:group>
            <v:group style="position:absolute;left:3717;top:1015;width:42;height:52" coordorigin="3717,1015" coordsize="42,52">
              <v:shape style="position:absolute;left:3717;top:1015;width:42;height:52" coordorigin="3717,1015" coordsize="42,52" path="m3736,1015l3717,1067,3737,1054,3753,1054,3736,1015xe" filled="true" fillcolor="#231f20" stroked="false">
                <v:path arrowok="t"/>
                <v:fill type="solid"/>
              </v:shape>
              <v:shape style="position:absolute;left:3717;top:1015;width:42;height:52" coordorigin="3717,1015" coordsize="42,52" path="m3753,1054l3737,1054,3758,1066,3753,1054xe" filled="true" fillcolor="#231f20" stroked="false">
                <v:path arrowok="t"/>
                <v:fill type="solid"/>
              </v:shape>
            </v:group>
            <v:group style="position:absolute;left:3533;top:1362;width:401;height:198" coordorigin="3533,1362" coordsize="401,198">
              <v:shape style="position:absolute;left:3533;top:1362;width:401;height:198" coordorigin="3533,1362" coordsize="401,198" path="m3533,1362l3934,1362,3934,1559,3533,1559,3533,1362xe" filled="true" fillcolor="#ffffff" stroked="false">
                <v:path arrowok="t"/>
                <v:fill type="solid"/>
              </v:shape>
            </v:group>
            <v:group style="position:absolute;left:3370;top:309;width:401;height:198" coordorigin="3370,309" coordsize="401,198">
              <v:shape style="position:absolute;left:3370;top:309;width:401;height:198" coordorigin="3370,309" coordsize="401,198" path="m3370,309l3771,309,3771,506,3370,506,3370,309xe" filled="true" fillcolor="#ffffff" stroked="false">
                <v:path arrowok="t"/>
                <v:fill type="solid"/>
              </v:shape>
            </v:group>
            <v:group style="position:absolute;left:2283;top:559;width:2693;height:2063" coordorigin="2283,559" coordsize="2693,2063">
              <v:shape style="position:absolute;left:2283;top:559;width:2693;height:2063" coordorigin="2283,559" coordsize="2693,2063" path="m4976,657l4870,629,4794,609,4731,594,4647,576,4570,564,4505,560,4466,559,4448,560,4373,564,4313,571,4249,581,4150,604,4075,628,4015,652,3862,731,3795,772,3742,809,3611,922,3553,976,3507,1021,3447,1085,3395,1144,3354,1194,3319,1239,2283,2622e" filled="false" stroked="true" strokeweight="1.53pt" strokecolor="#231f20">
                <v:path arrowok="t"/>
              </v:shape>
            </v:group>
            <v:group style="position:absolute;left:2283;top:693;width:2691;height:1988" coordorigin="2283,693" coordsize="2691,1988">
              <v:shape style="position:absolute;left:2283;top:693;width:2691;height:1988" coordorigin="2283,693" coordsize="2691,1988" path="m4973,844l4861,804,4844,798,4826,792,4767,770,4707,749,4647,729,4588,714,4525,701,4459,694,4401,693,4380,693,4316,695,4242,703,4182,713,4118,725,4048,740,3973,762,3912,784,3850,812,3782,851,3728,887,3591,1002,3534,1056,3490,1103,3453,1147,2283,2680e" filled="false" stroked="true" strokeweight="1.53pt" strokecolor="#231f20">
                <v:path arrowok="t"/>
              </v:shape>
            </v:group>
            <v:group style="position:absolute;left:2309;top:826;width:2668;height:1901" coordorigin="2309,826" coordsize="2668,1901">
              <v:shape style="position:absolute;left:2309;top:826;width:2668;height:1901" coordorigin="2309,826" coordsize="2668,1901" path="m4977,1122l4924,1071,4907,1058,4890,1044,4839,1003,4779,954,4767,944,4751,931,4698,895,4644,867,4574,846,4510,834,4432,827,4369,826,4348,826,4327,826,4219,830,4141,840,4078,854,3982,887,3909,917,3850,944,3739,1000,3671,1039,3617,1075,3551,1125,3493,1178,3448,1225,3411,1269,2309,2726e" filled="false" stroked="true" strokeweight="1.53pt" strokecolor="#231f20">
                <v:path arrowok="t"/>
              </v:shape>
              <v:shape style="position:absolute;left:3215;top:139;width:585;height:409" type="#_x0000_t202" filled="false" stroked="false">
                <v:textbox inset="0,0,0,0">
                  <w:txbxContent>
                    <w:p>
                      <w:pPr>
                        <w:spacing w:line="240" w:lineRule="auto" w:before="0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</w:p>
                    <w:p>
                      <w:pPr>
                        <w:spacing w:before="69"/>
                        <w:ind w:left="208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5.5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2169;top:237;width:623;height:123" type="#_x0000_t202" filled="false" stroked="false">
                <v:textbox inset="0,0,0,0">
                  <w:txbxContent>
                    <w:p>
                      <w:pPr>
                        <w:spacing w:line="122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f</w:t>
                      </w:r>
                      <w:r>
                        <w:rPr>
                          <w:rFonts w:ascii="Arial"/>
                          <w:color w:val="231F20"/>
                          <w:spacing w:val="1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1.0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GHz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4158;top:1165;width:655;height:123" type="#_x0000_t202" filled="false" stroked="false">
                <v:textbox inset="0,0,0,0">
                  <w:txbxContent>
                    <w:p>
                      <w:pPr>
                        <w:spacing w:line="122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7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5.0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587;top:1413;width:286;height:123" type="#_x0000_t202" filled="false" stroked="false">
                <v:textbox inset="0,0,0,0">
                  <w:txbxContent>
                    <w:p>
                      <w:pPr>
                        <w:spacing w:line="122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4.5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10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6"/>
          <w:szCs w:val="16"/>
        </w:rPr>
      </w:pPr>
      <w:r>
        <w:rPr/>
        <w:br w:type="column"/>
      </w:r>
      <w:r>
        <w:rPr>
          <w:rFonts w:ascii="Arial"/>
          <w:sz w:val="16"/>
        </w:rPr>
      </w:r>
    </w:p>
    <w:p>
      <w:pPr>
        <w:spacing w:line="240" w:lineRule="auto" w:before="6"/>
        <w:rPr>
          <w:rFonts w:ascii="Arial" w:hAnsi="Arial" w:cs="Arial" w:eastAsia="Arial"/>
          <w:sz w:val="19"/>
          <w:szCs w:val="19"/>
        </w:rPr>
      </w:pPr>
    </w:p>
    <w:p>
      <w:pPr>
        <w:pStyle w:val="Heading4"/>
        <w:spacing w:line="250" w:lineRule="auto"/>
        <w:ind w:left="1638" w:right="2160"/>
        <w:jc w:val="center"/>
        <w:rPr>
          <w:b w:val="0"/>
          <w:bCs w:val="0"/>
        </w:rPr>
      </w:pPr>
      <w:r>
        <w:rPr>
          <w:color w:val="231F20"/>
        </w:rPr>
        <w:t>UPC2712TB OUTPUT POWER vs.</w:t>
      </w:r>
      <w:r>
        <w:rPr>
          <w:b w:val="0"/>
        </w:rPr>
      </w:r>
    </w:p>
    <w:p>
      <w:pPr>
        <w:spacing w:before="0"/>
        <w:ind w:left="0" w:right="524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INPUT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POWER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AND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TEMPERATURE</w:t>
      </w:r>
      <w:r>
        <w:rPr>
          <w:rFonts w:ascii="Arial"/>
          <w:sz w:val="16"/>
        </w:rPr>
      </w:r>
    </w:p>
    <w:p>
      <w:pPr>
        <w:spacing w:before="59"/>
        <w:ind w:left="729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391.040009pt;margin-top:6.629255pt;width:147.8pt;height:146.5pt;mso-position-horizontal-relative:page;mso-position-vertical-relative:paragraph;z-index:-143608" coordorigin="7821,133" coordsize="2956,2930">
            <v:group style="position:absolute;left:9551;top:424;width:191;height:177" coordorigin="9551,424" coordsize="191,177">
              <v:shape style="position:absolute;left:9551;top:424;width:191;height:177" coordorigin="9551,424" coordsize="191,177" path="m9742,601l9551,424e" filled="false" stroked="true" strokeweight=".383pt" strokecolor="#231f20">
                <v:path arrowok="t"/>
              </v:shape>
            </v:group>
            <v:group style="position:absolute;left:9717;top:575;width:52;height:50" coordorigin="9717,575" coordsize="52,50">
              <v:shape style="position:absolute;left:9717;top:575;width:52;height:50" coordorigin="9717,575" coordsize="52,50" path="m9745,575l9740,599,9717,606,9768,625,9745,575xe" filled="true" fillcolor="#231f20" stroked="false">
                <v:path arrowok="t"/>
                <v:fill type="solid"/>
              </v:shape>
            </v:group>
            <v:group style="position:absolute;left:9717;top:575;width:52;height:50" coordorigin="9717,575" coordsize="52,50">
              <v:shape style="position:absolute;left:9717;top:575;width:52;height:50" coordorigin="9717,575" coordsize="52,50" path="m9768,625l9717,606,9740,599,9745,575,9768,625xe" filled="false" stroked="true" strokeweight=".383pt" strokecolor="#231f20">
                <v:path arrowok="t"/>
              </v:shape>
            </v:group>
            <v:group style="position:absolute;left:10246;top:933;width:2;height:359" coordorigin="10246,933" coordsize="2,359">
              <v:shape style="position:absolute;left:10246;top:933;width:2;height:359" coordorigin="10246,933" coordsize="1,359" path="m10246,933l10247,1291e" filled="false" stroked="true" strokeweight=".383pt" strokecolor="#231f20">
                <v:path arrowok="t"/>
              </v:shape>
            </v:group>
            <v:group style="position:absolute;left:10226;top:897;width:42;height:52" coordorigin="10226,897" coordsize="42,52">
              <v:shape style="position:absolute;left:10226;top:897;width:42;height:52" coordorigin="10226,897" coordsize="42,52" path="m10246,897l10226,948,10247,936,10262,936,10246,897xe" filled="true" fillcolor="#231f20" stroked="false">
                <v:path arrowok="t"/>
                <v:fill type="solid"/>
              </v:shape>
              <v:shape style="position:absolute;left:10226;top:897;width:42;height:52" coordorigin="10226,897" coordsize="42,52" path="m10262,936l10247,936,10268,947,10262,936xe" filled="true" fillcolor="#231f20" stroked="false">
                <v:path arrowok="t"/>
                <v:fill type="solid"/>
              </v:shape>
            </v:group>
            <v:group style="position:absolute;left:7826;top:138;width:2941;height:2920" coordorigin="7826,138" coordsize="2941,2920">
              <v:shape style="position:absolute;left:7826;top:138;width:2941;height:2920" coordorigin="7826,138" coordsize="2941,2920" path="m7826,3057l10767,3057,10767,138,7826,138,7826,3057xe" filled="false" stroked="true" strokeweight=".51pt" strokecolor="#231f20">
                <v:path arrowok="t"/>
              </v:shape>
            </v:group>
            <v:group style="position:absolute;left:8159;top:147;width:2;height:39" coordorigin="8159,147" coordsize="2,39">
              <v:shape style="position:absolute;left:8159;top:147;width:2;height:39" coordorigin="8159,147" coordsize="0,39" path="m8159,147l8159,186e" filled="false" stroked="true" strokeweight=".51pt" strokecolor="#231f20">
                <v:path arrowok="t"/>
              </v:shape>
            </v:group>
            <v:group style="position:absolute;left:8159;top:485;width:2;height:2573" coordorigin="8159,485" coordsize="2,2573">
              <v:shape style="position:absolute;left:8159;top:485;width:2;height:2573" coordorigin="8159,485" coordsize="0,2573" path="m8159,485l8159,3057e" filled="false" stroked="true" strokeweight=".51pt" strokecolor="#231f20">
                <v:path arrowok="t"/>
              </v:shape>
            </v:group>
            <v:group style="position:absolute;left:8472;top:147;width:2;height:39" coordorigin="8472,147" coordsize="2,39">
              <v:shape style="position:absolute;left:8472;top:147;width:2;height:39" coordorigin="8472,147" coordsize="0,39" path="m8472,147l8472,186e" filled="false" stroked="true" strokeweight=".51pt" strokecolor="#231f20">
                <v:path arrowok="t"/>
              </v:shape>
            </v:group>
            <v:group style="position:absolute;left:8472;top:485;width:2;height:2573" coordorigin="8472,485" coordsize="2,2573">
              <v:shape style="position:absolute;left:8472;top:485;width:2;height:2573" coordorigin="8472,485" coordsize="0,2573" path="m8472,485l8472,3057e" filled="false" stroked="true" strokeweight=".51pt" strokecolor="#231f20">
                <v:path arrowok="t"/>
              </v:shape>
            </v:group>
            <v:group style="position:absolute;left:8813;top:147;width:2;height:2911" coordorigin="8813,147" coordsize="2,2911">
              <v:shape style="position:absolute;left:8813;top:147;width:2;height:2911" coordorigin="8813,147" coordsize="0,2911" path="m8813,147l8813,3057e" filled="false" stroked="true" strokeweight=".51pt" strokecolor="#231f20">
                <v:path arrowok="t"/>
              </v:shape>
            </v:group>
            <v:group style="position:absolute;left:9139;top:147;width:2;height:2911" coordorigin="9139,147" coordsize="2,2911">
              <v:shape style="position:absolute;left:9139;top:147;width:2;height:2911" coordorigin="9139,147" coordsize="0,2911" path="m9139,147l9139,3057e" filled="false" stroked="true" strokeweight=".51pt" strokecolor="#231f20">
                <v:path arrowok="t"/>
              </v:shape>
            </v:group>
            <v:group style="position:absolute;left:9459;top:147;width:2;height:66" coordorigin="9459,147" coordsize="2,66">
              <v:shape style="position:absolute;left:9459;top:147;width:2;height:66" coordorigin="9459,147" coordsize="0,66" path="m9459,147l9459,212e" filled="false" stroked="true" strokeweight=".51pt" strokecolor="#231f20">
                <v:path arrowok="t"/>
              </v:shape>
            </v:group>
            <v:group style="position:absolute;left:9459;top:410;width:2;height:803" coordorigin="9459,410" coordsize="2,803">
              <v:shape style="position:absolute;left:9459;top:410;width:2;height:803" coordorigin="9459,410" coordsize="0,803" path="m9459,410l9459,1212e" filled="false" stroked="true" strokeweight=".51pt" strokecolor="#231f20">
                <v:path arrowok="t"/>
              </v:shape>
            </v:group>
            <v:group style="position:absolute;left:9459;top:1410;width:2;height:1648" coordorigin="9459,1410" coordsize="2,1648">
              <v:shape style="position:absolute;left:9459;top:1410;width:2;height:1648" coordorigin="9459,1410" coordsize="0,1648" path="m9459,1410l9459,3057e" filled="false" stroked="true" strokeweight=".51pt" strokecolor="#231f20">
                <v:path arrowok="t"/>
              </v:shape>
            </v:group>
            <v:group style="position:absolute;left:9792;top:147;width:2;height:1066" coordorigin="9792,147" coordsize="2,1066">
              <v:shape style="position:absolute;left:9792;top:147;width:2;height:1066" coordorigin="9792,147" coordsize="0,1066" path="m9792,147l9792,1212e" filled="false" stroked="true" strokeweight=".51pt" strokecolor="#231f20">
                <v:path arrowok="t"/>
              </v:shape>
            </v:group>
            <v:group style="position:absolute;left:9792;top:1410;width:2;height:1648" coordorigin="9792,1410" coordsize="2,1648">
              <v:shape style="position:absolute;left:9792;top:1410;width:2;height:1648" coordorigin="9792,1410" coordsize="0,1648" path="m9792,1410l9792,3057e" filled="false" stroked="true" strokeweight=".51pt" strokecolor="#231f20">
                <v:path arrowok="t"/>
              </v:shape>
            </v:group>
            <v:group style="position:absolute;left:10091;top:147;width:2;height:1159" coordorigin="10091,147" coordsize="2,1159">
              <v:shape style="position:absolute;left:10091;top:147;width:2;height:1159" coordorigin="10091,147" coordsize="0,1159" path="m10091,147l10091,1306e" filled="false" stroked="true" strokeweight=".51pt" strokecolor="#231f20">
                <v:path arrowok="t"/>
              </v:shape>
            </v:group>
            <v:group style="position:absolute;left:10091;top:1503;width:2;height:1555" coordorigin="10091,1503" coordsize="2,1555">
              <v:shape style="position:absolute;left:10091;top:1503;width:2;height:1555" coordorigin="10091,1503" coordsize="0,1555" path="m10091,1503l10091,3057e" filled="false" stroked="true" strokeweight=".51pt" strokecolor="#231f20">
                <v:path arrowok="t"/>
              </v:shape>
            </v:group>
            <v:group style="position:absolute;left:10424;top:147;width:2;height:2911" coordorigin="10424,147" coordsize="2,2911">
              <v:shape style="position:absolute;left:10424;top:147;width:2;height:2911" coordorigin="10424,147" coordsize="0,2911" path="m10424,147l10424,3057e" filled="false" stroked="true" strokeweight=".51pt" strokecolor="#231f20">
                <v:path arrowok="t"/>
              </v:shape>
            </v:group>
            <v:group style="position:absolute;left:7826;top:546;width:2937;height:2" coordorigin="7826,546" coordsize="2937,2">
              <v:shape style="position:absolute;left:7826;top:546;width:2937;height:2" coordorigin="7826,546" coordsize="2937,0" path="m7826,546l10762,546e" filled="false" stroked="true" strokeweight=".51pt" strokecolor="#231f20">
                <v:path arrowok="t"/>
              </v:shape>
            </v:group>
            <v:group style="position:absolute;left:7826;top:968;width:2933;height:2" coordorigin="7826,968" coordsize="2933,2">
              <v:shape style="position:absolute;left:7826;top:968;width:2933;height:2" coordorigin="7826,968" coordsize="2933,0" path="m7826,968l10759,968e" filled="false" stroked="true" strokeweight=".51pt" strokecolor="#231f20">
                <v:path arrowok="t"/>
              </v:shape>
            </v:group>
            <v:group style="position:absolute;left:10441;top:1390;width:319;height:2" coordorigin="10441,1390" coordsize="319,2">
              <v:shape style="position:absolute;left:10441;top:1390;width:319;height:2" coordorigin="10441,1390" coordsize="319,0" path="m10441,1390l10759,1390e" filled="false" stroked="true" strokeweight=".51pt" strokecolor="#231f20">
                <v:path arrowok="t"/>
              </v:shape>
            </v:group>
            <v:group style="position:absolute;left:7826;top:1390;width:2214;height:2" coordorigin="7826,1390" coordsize="2214,2">
              <v:shape style="position:absolute;left:7826;top:1390;width:2214;height:2" coordorigin="7826,1390" coordsize="2214,0" path="m7826,1390l10040,1390e" filled="false" stroked="true" strokeweight=".51pt" strokecolor="#231f20">
                <v:path arrowok="t"/>
              </v:shape>
            </v:group>
            <v:group style="position:absolute;left:7826;top:1812;width:2933;height:2" coordorigin="7826,1812" coordsize="2933,2">
              <v:shape style="position:absolute;left:7826;top:1812;width:2933;height:2" coordorigin="7826,1812" coordsize="2933,0" path="m7826,1812l10759,1812e" filled="false" stroked="true" strokeweight=".51pt" strokecolor="#231f20">
                <v:path arrowok="t"/>
              </v:shape>
            </v:group>
            <v:group style="position:absolute;left:7826;top:2199;width:2933;height:2" coordorigin="7826,2199" coordsize="2933,2">
              <v:shape style="position:absolute;left:7826;top:2199;width:2933;height:2" coordorigin="7826,2199" coordsize="2933,0" path="m7826,2199l10759,2199e" filled="false" stroked="true" strokeweight=".51pt" strokecolor="#231f20">
                <v:path arrowok="t"/>
              </v:shape>
            </v:group>
            <v:group style="position:absolute;left:7826;top:2621;width:2933;height:2" coordorigin="7826,2621" coordsize="2933,2">
              <v:shape style="position:absolute;left:7826;top:2621;width:2933;height:2" coordorigin="7826,2621" coordsize="2933,0" path="m7826,2621l10759,2621e" filled="false" stroked="true" strokeweight=".51pt" strokecolor="#231f20">
                <v:path arrowok="t"/>
              </v:shape>
            </v:group>
            <v:group style="position:absolute;left:7858;top:186;width:817;height:300" coordorigin="7858,186" coordsize="817,300">
              <v:shape style="position:absolute;left:7858;top:186;width:817;height:300" coordorigin="7858,186" coordsize="817,300" path="m7858,186l8674,186,8674,485,7858,485,7858,186xe" filled="true" fillcolor="#ffffff" stroked="false">
                <v:path arrowok="t"/>
                <v:fill type="solid"/>
              </v:shape>
            </v:group>
            <v:group style="position:absolute;left:9607;top:838;width:2;height:318" coordorigin="9607,838" coordsize="2,318">
              <v:shape style="position:absolute;left:9607;top:838;width:2;height:318" coordorigin="9607,838" coordsize="1,318" path="m9607,838l9608,1155e" filled="false" stroked="true" strokeweight=".383pt" strokecolor="#231f20">
                <v:path arrowok="t"/>
              </v:shape>
            </v:group>
            <v:group style="position:absolute;left:9587;top:802;width:42;height:52" coordorigin="9587,802" coordsize="42,52">
              <v:shape style="position:absolute;left:9587;top:802;width:42;height:52" coordorigin="9587,802" coordsize="42,52" path="m9606,802l9587,853,9607,840,9623,840,9606,802xe" filled="true" fillcolor="#231f20" stroked="false">
                <v:path arrowok="t"/>
                <v:fill type="solid"/>
              </v:shape>
              <v:shape style="position:absolute;left:9587;top:802;width:42;height:52" coordorigin="9587,802" coordsize="42,52" path="m9623,840l9607,840,9628,852,9623,840xe" filled="true" fillcolor="#231f20" stroked="false">
                <v:path arrowok="t"/>
                <v:fill type="solid"/>
              </v:shape>
            </v:group>
            <v:group style="position:absolute;left:9305;top:212;width:401;height:198" coordorigin="9305,212" coordsize="401,198">
              <v:shape style="position:absolute;left:9305;top:212;width:401;height:198" coordorigin="9305,212" coordsize="401,198" path="m9305,212l9706,212,9706,410,9305,410,9305,212xe" filled="true" fillcolor="#ffffff" stroked="false">
                <v:path arrowok="t"/>
                <v:fill type="solid"/>
              </v:shape>
            </v:group>
            <v:group style="position:absolute;left:10040;top:1306;width:401;height:198" coordorigin="10040,1306" coordsize="401,198">
              <v:shape style="position:absolute;left:10040;top:1306;width:401;height:198" coordorigin="10040,1306" coordsize="401,198" path="m10040,1306l10441,1306,10441,1503,10040,1503,10040,1306xe" filled="true" fillcolor="#ffffff" stroked="false">
                <v:path arrowok="t"/>
                <v:fill type="solid"/>
              </v:shape>
            </v:group>
            <v:group style="position:absolute;left:9218;top:1212;width:750;height:198" coordorigin="9218,1212" coordsize="750,198">
              <v:shape style="position:absolute;left:9218;top:1212;width:750;height:198" coordorigin="9218,1212" coordsize="750,198" path="m9218,1212l9968,1212,9968,1410,9218,1410,9218,1212xe" filled="true" fillcolor="#ffffff" stroked="false">
                <v:path arrowok="t"/>
                <v:fill type="solid"/>
              </v:shape>
            </v:group>
            <v:group style="position:absolute;left:7838;top:612;width:2923;height:2000" coordorigin="7838,612" coordsize="2923,2000">
              <v:shape style="position:absolute;left:7838;top:612;width:2923;height:2000" coordorigin="7838,612" coordsize="2923,2000" path="m10761,757l10683,724,10624,700,10545,677,10465,659,10399,645,10339,635,10275,626,10172,615,10094,612,10051,612,10029,612,9893,620,9816,631,9753,646,9642,686,9571,719,9515,751,9315,899,9254,948,9204,989,9078,1103,9022,1158,8977,1205,8939,1248,7838,2611e" filled="false" stroked="true" strokeweight="1.53pt" strokecolor="#231f20">
                <v:path arrowok="t"/>
              </v:shape>
            </v:group>
            <v:group style="position:absolute;left:8870;top:695;width:1887;height:634" coordorigin="8870,695" coordsize="1887,634">
              <v:shape style="position:absolute;left:8870;top:695;width:1887;height:634" coordorigin="8870,695" coordsize="1887,634" path="m10757,872l10738,863,10724,856,10708,849,10689,840,10630,813,10574,788,10505,760,10444,741,10385,727,10309,716,10246,708,10186,702,10120,696,10060,695,10038,695,9975,698,9903,706,9843,716,9780,730,9719,747,9645,772,9584,795,9470,844,9400,880,9344,912,9236,984,9173,1031,9124,1073,9081,1112,8870,1328e" filled="false" stroked="true" strokeweight="1.53pt" strokecolor="#231f20">
                <v:path arrowok="t"/>
              </v:shape>
            </v:group>
            <v:group style="position:absolute;left:8894;top:838;width:1858;height:456" coordorigin="8894,838" coordsize="1858,456">
              <v:shape style="position:absolute;left:8894;top:838;width:1858;height:456" coordorigin="8894,838" coordsize="1858,456" path="m10751,1088l10689,1044,10637,1013,10581,983,10511,951,10416,911,10342,886,10279,870,10176,853,10112,844,10034,838,9963,838,9944,839,9881,842,9818,849,9741,863,9666,883,9604,902,9486,945,9413,974,9354,1000,9217,1066,9148,1104,9094,1139,9047,1172,8894,1294e" filled="false" stroked="true" strokeweight="1.53pt" strokecolor="#231f20">
                <v:path arrowok="t"/>
              </v:shape>
              <v:shape style="position:absolute;left:7826;top:138;width:987;height:409" type="#_x0000_t202" filled="false" stroked="false">
                <v:textbox inset="0,0,0,0">
                  <w:txbxContent>
                    <w:p>
                      <w:pPr>
                        <w:spacing w:line="257" w:lineRule="auto" w:before="51"/>
                        <w:ind w:left="123" w:right="238" w:hanging="32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9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color w:val="231F20"/>
                          <w:spacing w:val="4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5.0</w:t>
                      </w:r>
                      <w:r>
                        <w:rPr>
                          <w:rFonts w:ascii="Arial"/>
                          <w:color w:val="231F20"/>
                          <w:spacing w:val="3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w w:val="10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f</w:t>
                      </w:r>
                      <w:r>
                        <w:rPr>
                          <w:rFonts w:ascii="Arial"/>
                          <w:color w:val="231F20"/>
                          <w:spacing w:val="3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color w:val="231F20"/>
                          <w:spacing w:val="3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1.0</w:t>
                      </w:r>
                      <w:r>
                        <w:rPr>
                          <w:rFonts w:ascii="Arial"/>
                          <w:color w:val="231F20"/>
                          <w:spacing w:val="4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GHz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9300;top:262;width:345;height:124" type="#_x0000_t202" filled="false" stroked="false">
                <v:textbox inset="0,0,0,0">
                  <w:txbxContent>
                    <w:p>
                      <w:pPr>
                        <w:spacing w:line="124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+85</w:t>
                      </w:r>
                      <w:r>
                        <w:rPr>
                          <w:rFonts w:ascii="Symbol" w:hAnsi="Symbol" w:cs="Symbol" w:eastAsia="Symbol"/>
                          <w:color w:val="231F20"/>
                          <w:sz w:val="12"/>
                          <w:szCs w:val="12"/>
                        </w:rPr>
                        <w:t>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9247;top:1235;width:628;height:124" type="#_x0000_t202" filled="false" stroked="false">
                <v:textbox inset="0,0,0,0">
                  <w:txbxContent>
                    <w:p>
                      <w:pPr>
                        <w:spacing w:line="124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T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0"/>
                          <w:szCs w:val="10"/>
                        </w:rPr>
                        <w:t>A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11"/>
                          <w:sz w:val="10"/>
                          <w:szCs w:val="10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=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pacing w:val="5"/>
                          <w:sz w:val="12"/>
                          <w:szCs w:val="12"/>
                        </w:rPr>
                        <w:t> 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+25</w:t>
                      </w:r>
                      <w:r>
                        <w:rPr>
                          <w:rFonts w:ascii="Symbol" w:hAnsi="Symbol" w:cs="Symbol" w:eastAsia="Symbol"/>
                          <w:color w:val="231F20"/>
                          <w:sz w:val="12"/>
                          <w:szCs w:val="12"/>
                        </w:rPr>
                        <w:t>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10065;top:1355;width:315;height:124" type="#_x0000_t202" filled="false" stroked="false">
                <v:textbox inset="0,0,0,0">
                  <w:txbxContent>
                    <w:p>
                      <w:pPr>
                        <w:spacing w:line="124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-40</w:t>
                      </w:r>
                      <w:r>
                        <w:rPr>
                          <w:rFonts w:ascii="Symbol" w:hAnsi="Symbol" w:cs="Symbol" w:eastAsia="Symbol"/>
                          <w:color w:val="231F20"/>
                          <w:sz w:val="12"/>
                          <w:szCs w:val="12"/>
                        </w:rPr>
                        <w:t></w:t>
                      </w:r>
                      <w:r>
                        <w:rPr>
                          <w:rFonts w:ascii="Arial" w:hAnsi="Arial" w:cs="Arial" w:eastAsia="Arial"/>
                          <w:color w:val="231F20"/>
                          <w:sz w:val="12"/>
                          <w:szCs w:val="12"/>
                        </w:rPr>
                        <w:t>C</w:t>
                      </w:r>
                      <w:r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10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4978" w:space="1647"/>
            <w:col w:w="5375"/>
          </w:cols>
        </w:sectPr>
      </w:pPr>
    </w:p>
    <w:p>
      <w:pPr>
        <w:spacing w:line="240" w:lineRule="auto" w:before="4"/>
        <w:rPr>
          <w:rFonts w:ascii="Arial" w:hAnsi="Arial" w:cs="Arial" w:eastAsia="Arial"/>
          <w:sz w:val="18"/>
          <w:szCs w:val="18"/>
        </w:rPr>
      </w:pPr>
    </w:p>
    <w:p>
      <w:pPr>
        <w:spacing w:after="0" w:line="240" w:lineRule="auto"/>
        <w:rPr>
          <w:rFonts w:ascii="Arial" w:hAnsi="Arial" w:cs="Arial" w:eastAsia="Arial"/>
          <w:sz w:val="18"/>
          <w:szCs w:val="18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before="87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74.837379pt;margin-top:10.801462pt;width:10.050pt;height:97.35pt;mso-position-horizontal-relative:page;mso-position-vertical-relative:paragraph;z-index:4312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Output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Power,</w:t>
                  </w:r>
                  <w:r>
                    <w:rPr>
                      <w:color w:val="231F20"/>
                      <w:spacing w:val="-1"/>
                    </w:rPr>
                    <w:t> P</w:t>
                  </w:r>
                  <w:r>
                    <w:rPr>
                      <w:color w:val="231F20"/>
                      <w:spacing w:val="-1"/>
                      <w:sz w:val="12"/>
                    </w:rPr>
                    <w:t>OUT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(dBm)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1"/>
        <w:rPr>
          <w:rFonts w:ascii="Arial" w:hAnsi="Arial" w:cs="Arial" w:eastAsia="Arial"/>
          <w:sz w:val="13"/>
          <w:szCs w:val="13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6"/>
        <w:rPr>
          <w:rFonts w:ascii="Arial" w:hAnsi="Arial" w:cs="Arial" w:eastAsia="Arial"/>
          <w:sz w:val="10"/>
          <w:szCs w:val="10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8"/>
        <w:rPr>
          <w:rFonts w:ascii="Arial" w:hAnsi="Arial" w:cs="Arial" w:eastAsia="Arial"/>
          <w:sz w:val="12"/>
          <w:szCs w:val="12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8"/>
        <w:rPr>
          <w:rFonts w:ascii="Arial" w:hAnsi="Arial" w:cs="Arial" w:eastAsia="Arial"/>
          <w:sz w:val="9"/>
          <w:szCs w:val="9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1"/>
        <w:rPr>
          <w:rFonts w:ascii="Arial" w:hAnsi="Arial" w:cs="Arial" w:eastAsia="Arial"/>
          <w:sz w:val="13"/>
          <w:szCs w:val="13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-20</w:t>
      </w:r>
      <w:r>
        <w:rPr>
          <w:rFonts w:ascii="Arial"/>
          <w:sz w:val="12"/>
        </w:rPr>
      </w:r>
    </w:p>
    <w:p>
      <w:pPr>
        <w:spacing w:before="86"/>
        <w:ind w:left="1515" w:right="4380" w:firstLine="0"/>
        <w:jc w:val="center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color w:val="231F20"/>
          <w:sz w:val="12"/>
        </w:rPr>
        <w:t>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1"/>
        <w:rPr>
          <w:rFonts w:ascii="Arial" w:hAnsi="Arial" w:cs="Arial" w:eastAsia="Arial"/>
          <w:sz w:val="13"/>
          <w:szCs w:val="13"/>
        </w:rPr>
      </w:pPr>
    </w:p>
    <w:p>
      <w:pPr>
        <w:spacing w:before="0"/>
        <w:ind w:left="1515" w:right="4380" w:firstLine="0"/>
        <w:jc w:val="center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355.235687pt;margin-top:-13.816727pt;width:10.050pt;height:97.35pt;mso-position-horizontal-relative:page;mso-position-vertical-relative:paragraph;z-index:-142888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Output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Power,</w:t>
                  </w:r>
                  <w:r>
                    <w:rPr>
                      <w:color w:val="231F20"/>
                      <w:spacing w:val="-1"/>
                    </w:rPr>
                    <w:t> P</w:t>
                  </w:r>
                  <w:r>
                    <w:rPr>
                      <w:color w:val="231F20"/>
                      <w:spacing w:val="-1"/>
                      <w:sz w:val="12"/>
                    </w:rPr>
                    <w:t>OUT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(dBm)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6"/>
        <w:rPr>
          <w:rFonts w:ascii="Arial" w:hAnsi="Arial" w:cs="Arial" w:eastAsia="Arial"/>
          <w:sz w:val="10"/>
          <w:szCs w:val="10"/>
        </w:rPr>
      </w:pPr>
    </w:p>
    <w:p>
      <w:pPr>
        <w:spacing w:before="0"/>
        <w:ind w:left="1601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8"/>
        <w:rPr>
          <w:rFonts w:ascii="Arial" w:hAnsi="Arial" w:cs="Arial" w:eastAsia="Arial"/>
          <w:sz w:val="12"/>
          <w:szCs w:val="12"/>
        </w:rPr>
      </w:pPr>
    </w:p>
    <w:p>
      <w:pPr>
        <w:spacing w:before="0"/>
        <w:ind w:left="1514" w:right="4488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8"/>
        <w:rPr>
          <w:rFonts w:ascii="Arial" w:hAnsi="Arial" w:cs="Arial" w:eastAsia="Arial"/>
          <w:sz w:val="9"/>
          <w:szCs w:val="9"/>
        </w:rPr>
      </w:pPr>
    </w:p>
    <w:p>
      <w:pPr>
        <w:spacing w:before="0"/>
        <w:ind w:left="1514" w:right="4488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1"/>
        <w:rPr>
          <w:rFonts w:ascii="Arial" w:hAnsi="Arial" w:cs="Arial" w:eastAsia="Arial"/>
          <w:sz w:val="13"/>
          <w:szCs w:val="13"/>
        </w:rPr>
      </w:pPr>
    </w:p>
    <w:p>
      <w:pPr>
        <w:spacing w:before="0"/>
        <w:ind w:left="1514" w:right="4488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-20</w:t>
      </w:r>
      <w:r>
        <w:rPr>
          <w:rFonts w:ascii="Arial"/>
          <w:sz w:val="12"/>
        </w:rPr>
      </w:r>
    </w:p>
    <w:p>
      <w:pPr>
        <w:spacing w:after="0"/>
        <w:jc w:val="center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1711" w:space="4070"/>
            <w:col w:w="6219"/>
          </w:cols>
        </w:sectPr>
      </w:pPr>
    </w:p>
    <w:p>
      <w:pPr>
        <w:spacing w:line="240" w:lineRule="auto" w:before="4"/>
        <w:rPr>
          <w:rFonts w:ascii="Arial" w:hAnsi="Arial" w:cs="Arial" w:eastAsia="Arial"/>
          <w:sz w:val="16"/>
          <w:szCs w:val="16"/>
        </w:rPr>
      </w:pPr>
    </w:p>
    <w:p>
      <w:pPr>
        <w:spacing w:after="0" w:line="240" w:lineRule="auto"/>
        <w:rPr>
          <w:rFonts w:ascii="Arial" w:hAnsi="Arial" w:cs="Arial" w:eastAsia="Arial"/>
          <w:sz w:val="16"/>
          <w:szCs w:val="16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before="87"/>
        <w:ind w:left="154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-25</w:t>
      </w:r>
      <w:r>
        <w:rPr>
          <w:rFonts w:ascii="Arial"/>
          <w:sz w:val="12"/>
        </w:rPr>
      </w:r>
    </w:p>
    <w:p>
      <w:pPr>
        <w:tabs>
          <w:tab w:pos="4426" w:val="left" w:leader="none"/>
        </w:tabs>
        <w:spacing w:before="25"/>
        <w:ind w:left="1704" w:right="0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-45 </w:t>
      </w:r>
      <w:r>
        <w:rPr>
          <w:rFonts w:ascii="Arial"/>
          <w:color w:val="231F20"/>
          <w:spacing w:val="25"/>
          <w:sz w:val="12"/>
        </w:rPr>
        <w:t> </w:t>
      </w:r>
      <w:r>
        <w:rPr>
          <w:rFonts w:ascii="Arial"/>
          <w:color w:val="231F20"/>
          <w:sz w:val="12"/>
        </w:rPr>
        <w:t>-40  </w:t>
      </w:r>
      <w:r>
        <w:rPr>
          <w:rFonts w:ascii="Arial"/>
          <w:color w:val="231F20"/>
          <w:spacing w:val="33"/>
          <w:sz w:val="12"/>
        </w:rPr>
        <w:t> </w:t>
      </w:r>
      <w:r>
        <w:rPr>
          <w:rFonts w:ascii="Arial"/>
          <w:color w:val="231F20"/>
          <w:sz w:val="12"/>
        </w:rPr>
        <w:t>-35  </w:t>
      </w:r>
      <w:r>
        <w:rPr>
          <w:rFonts w:ascii="Arial"/>
          <w:color w:val="231F20"/>
          <w:spacing w:val="23"/>
          <w:sz w:val="12"/>
        </w:rPr>
        <w:t> </w:t>
      </w:r>
      <w:r>
        <w:rPr>
          <w:rFonts w:ascii="Arial"/>
          <w:color w:val="231F20"/>
          <w:sz w:val="12"/>
        </w:rPr>
        <w:t>-30  </w:t>
      </w:r>
      <w:r>
        <w:rPr>
          <w:rFonts w:ascii="Arial"/>
          <w:color w:val="231F20"/>
          <w:spacing w:val="15"/>
          <w:sz w:val="12"/>
        </w:rPr>
        <w:t> </w:t>
      </w:r>
      <w:r>
        <w:rPr>
          <w:rFonts w:ascii="Arial"/>
          <w:color w:val="231F20"/>
          <w:sz w:val="12"/>
        </w:rPr>
        <w:t>-25  </w:t>
      </w:r>
      <w:r>
        <w:rPr>
          <w:rFonts w:ascii="Arial"/>
          <w:color w:val="231F20"/>
          <w:spacing w:val="27"/>
          <w:sz w:val="12"/>
        </w:rPr>
        <w:t> </w:t>
      </w:r>
      <w:r>
        <w:rPr>
          <w:rFonts w:ascii="Arial"/>
          <w:color w:val="231F20"/>
          <w:sz w:val="12"/>
        </w:rPr>
        <w:t>-20  </w:t>
      </w:r>
      <w:r>
        <w:rPr>
          <w:rFonts w:ascii="Arial"/>
          <w:color w:val="231F20"/>
          <w:spacing w:val="7"/>
          <w:sz w:val="12"/>
        </w:rPr>
        <w:t> </w:t>
      </w:r>
      <w:r>
        <w:rPr>
          <w:rFonts w:ascii="Arial"/>
          <w:color w:val="231F20"/>
          <w:sz w:val="12"/>
        </w:rPr>
        <w:t>-15  </w:t>
      </w:r>
      <w:r>
        <w:rPr>
          <w:rFonts w:ascii="Arial"/>
          <w:color w:val="231F20"/>
          <w:spacing w:val="28"/>
          <w:sz w:val="12"/>
        </w:rPr>
        <w:t> </w:t>
      </w:r>
      <w:r>
        <w:rPr>
          <w:rFonts w:ascii="Arial"/>
          <w:color w:val="231F20"/>
          <w:sz w:val="12"/>
        </w:rPr>
        <w:t>-10   </w:t>
      </w:r>
      <w:r>
        <w:rPr>
          <w:rFonts w:ascii="Arial"/>
          <w:color w:val="231F20"/>
          <w:spacing w:val="13"/>
          <w:sz w:val="12"/>
        </w:rPr>
        <w:t> </w:t>
      </w:r>
      <w:r>
        <w:rPr>
          <w:rFonts w:ascii="Arial"/>
          <w:color w:val="231F20"/>
          <w:sz w:val="12"/>
        </w:rPr>
        <w:t>-5</w:t>
        <w:tab/>
        <w:t>0    </w:t>
      </w:r>
      <w:r>
        <w:rPr>
          <w:rFonts w:ascii="Arial"/>
          <w:color w:val="231F20"/>
          <w:spacing w:val="31"/>
          <w:sz w:val="12"/>
        </w:rPr>
        <w:t> </w:t>
      </w:r>
      <w:r>
        <w:rPr>
          <w:rFonts w:ascii="Arial"/>
          <w:color w:val="231F20"/>
          <w:sz w:val="12"/>
        </w:rPr>
        <w:t>5</w:t>
      </w:r>
      <w:r>
        <w:rPr>
          <w:rFonts w:ascii="Arial"/>
          <w:sz w:val="12"/>
        </w:rPr>
      </w:r>
    </w:p>
    <w:p>
      <w:pPr>
        <w:pStyle w:val="BodyText"/>
        <w:spacing w:line="240" w:lineRule="auto" w:before="76"/>
        <w:ind w:left="1805" w:right="0"/>
        <w:jc w:val="center"/>
      </w:pPr>
      <w:r>
        <w:rPr>
          <w:color w:val="231F20"/>
        </w:rPr>
        <w:t>Input</w:t>
      </w:r>
      <w:r>
        <w:rPr>
          <w:color w:val="231F20"/>
          <w:spacing w:val="-1"/>
        </w:rPr>
        <w:t> </w:t>
      </w:r>
      <w:r>
        <w:rPr>
          <w:color w:val="231F20"/>
        </w:rPr>
        <w:t>Power,</w:t>
      </w:r>
      <w:r>
        <w:rPr>
          <w:color w:val="231F20"/>
          <w:spacing w:val="-1"/>
        </w:rPr>
        <w:t> P</w:t>
      </w:r>
      <w:r>
        <w:rPr>
          <w:color w:val="231F20"/>
          <w:spacing w:val="-1"/>
          <w:sz w:val="12"/>
        </w:rPr>
        <w:t>IN</w:t>
      </w:r>
      <w:r>
        <w:rPr>
          <w:color w:val="231F20"/>
          <w:spacing w:val="10"/>
          <w:sz w:val="12"/>
        </w:rPr>
        <w:t> </w:t>
      </w:r>
      <w:r>
        <w:rPr>
          <w:color w:val="231F20"/>
          <w:spacing w:val="-1"/>
        </w:rPr>
        <w:t>(dBm)</w:t>
      </w:r>
      <w:r>
        <w:rPr/>
      </w:r>
    </w:p>
    <w:p>
      <w:pPr>
        <w:spacing w:before="86"/>
        <w:ind w:left="154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color w:val="231F20"/>
          <w:sz w:val="12"/>
        </w:rPr>
        <w:t>-25</w:t>
      </w:r>
      <w:r>
        <w:rPr>
          <w:rFonts w:ascii="Arial"/>
          <w:sz w:val="12"/>
        </w:rPr>
      </w:r>
    </w:p>
    <w:p>
      <w:pPr>
        <w:tabs>
          <w:tab w:pos="2908" w:val="left" w:leader="none"/>
          <w:tab w:pos="3235" w:val="left" w:leader="none"/>
        </w:tabs>
        <w:spacing w:before="25"/>
        <w:ind w:left="238" w:right="0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-40    </w:t>
      </w:r>
      <w:r>
        <w:rPr>
          <w:rFonts w:ascii="Arial"/>
          <w:color w:val="231F20"/>
          <w:spacing w:val="6"/>
          <w:sz w:val="12"/>
        </w:rPr>
        <w:t> </w:t>
      </w:r>
      <w:r>
        <w:rPr>
          <w:rFonts w:ascii="Arial"/>
          <w:color w:val="231F20"/>
          <w:sz w:val="12"/>
        </w:rPr>
        <w:t>-35   </w:t>
      </w:r>
      <w:r>
        <w:rPr>
          <w:rFonts w:ascii="Arial"/>
          <w:color w:val="231F20"/>
          <w:spacing w:val="12"/>
          <w:sz w:val="12"/>
        </w:rPr>
        <w:t> </w:t>
      </w:r>
      <w:r>
        <w:rPr>
          <w:rFonts w:ascii="Arial"/>
          <w:color w:val="231F20"/>
          <w:sz w:val="12"/>
        </w:rPr>
        <w:t>-30   </w:t>
      </w:r>
      <w:r>
        <w:rPr>
          <w:rFonts w:ascii="Arial"/>
          <w:color w:val="231F20"/>
          <w:spacing w:val="24"/>
          <w:sz w:val="12"/>
        </w:rPr>
        <w:t> </w:t>
      </w:r>
      <w:r>
        <w:rPr>
          <w:rFonts w:ascii="Arial"/>
          <w:color w:val="231F20"/>
          <w:sz w:val="12"/>
        </w:rPr>
        <w:t>-25   </w:t>
      </w:r>
      <w:r>
        <w:rPr>
          <w:rFonts w:ascii="Arial"/>
          <w:color w:val="231F20"/>
          <w:spacing w:val="16"/>
          <w:sz w:val="12"/>
        </w:rPr>
        <w:t> </w:t>
      </w:r>
      <w:r>
        <w:rPr>
          <w:rFonts w:ascii="Arial"/>
          <w:color w:val="231F20"/>
          <w:sz w:val="12"/>
        </w:rPr>
        <w:t>-20   </w:t>
      </w:r>
      <w:r>
        <w:rPr>
          <w:rFonts w:ascii="Arial"/>
          <w:color w:val="231F20"/>
          <w:spacing w:val="8"/>
          <w:sz w:val="12"/>
        </w:rPr>
        <w:t> </w:t>
      </w:r>
      <w:r>
        <w:rPr>
          <w:rFonts w:ascii="Arial"/>
          <w:color w:val="231F20"/>
          <w:sz w:val="12"/>
        </w:rPr>
        <w:t>-15   </w:t>
      </w:r>
      <w:r>
        <w:rPr>
          <w:rFonts w:ascii="Arial"/>
          <w:color w:val="231F20"/>
          <w:spacing w:val="17"/>
          <w:sz w:val="12"/>
        </w:rPr>
        <w:t> </w:t>
      </w:r>
      <w:r>
        <w:rPr>
          <w:rFonts w:ascii="Arial"/>
          <w:color w:val="231F20"/>
          <w:sz w:val="12"/>
        </w:rPr>
        <w:t>-10    </w:t>
      </w:r>
      <w:r>
        <w:rPr>
          <w:rFonts w:ascii="Arial"/>
          <w:color w:val="231F20"/>
          <w:spacing w:val="9"/>
          <w:sz w:val="12"/>
        </w:rPr>
        <w:t> </w:t>
      </w:r>
      <w:r>
        <w:rPr>
          <w:rFonts w:ascii="Arial"/>
          <w:color w:val="231F20"/>
          <w:sz w:val="12"/>
        </w:rPr>
        <w:t>-5</w:t>
        <w:tab/>
        <w:t>0</w:t>
        <w:tab/>
        <w:t>5</w:t>
      </w:r>
      <w:r>
        <w:rPr>
          <w:rFonts w:ascii="Arial"/>
          <w:sz w:val="12"/>
        </w:rPr>
      </w:r>
    </w:p>
    <w:p>
      <w:pPr>
        <w:pStyle w:val="BodyText"/>
        <w:spacing w:line="240" w:lineRule="auto" w:before="86"/>
        <w:ind w:left="296" w:right="0"/>
        <w:jc w:val="center"/>
      </w:pPr>
      <w:r>
        <w:rPr>
          <w:color w:val="231F20"/>
        </w:rPr>
        <w:t>Input</w:t>
      </w:r>
      <w:r>
        <w:rPr>
          <w:color w:val="231F20"/>
          <w:spacing w:val="-1"/>
        </w:rPr>
        <w:t> </w:t>
      </w:r>
      <w:r>
        <w:rPr>
          <w:color w:val="231F20"/>
        </w:rPr>
        <w:t>Power,</w:t>
      </w:r>
      <w:r>
        <w:rPr>
          <w:color w:val="231F20"/>
          <w:spacing w:val="-1"/>
        </w:rPr>
        <w:t> P</w:t>
      </w:r>
      <w:r>
        <w:rPr>
          <w:color w:val="231F20"/>
          <w:spacing w:val="-1"/>
          <w:sz w:val="12"/>
        </w:rPr>
        <w:t>IN</w:t>
      </w:r>
      <w:r>
        <w:rPr>
          <w:color w:val="231F20"/>
          <w:spacing w:val="10"/>
          <w:sz w:val="12"/>
        </w:rPr>
        <w:t> </w:t>
      </w:r>
      <w:r>
        <w:rPr>
          <w:color w:val="231F20"/>
          <w:spacing w:val="-1"/>
        </w:rPr>
        <w:t>(dBm)</w:t>
      </w:r>
      <w:r>
        <w:rPr/>
      </w:r>
    </w:p>
    <w:p>
      <w:pPr>
        <w:spacing w:after="0" w:line="240" w:lineRule="auto"/>
        <w:jc w:val="center"/>
        <w:sectPr>
          <w:type w:val="continuous"/>
          <w:pgSz w:w="12240" w:h="15840"/>
          <w:pgMar w:top="660" w:bottom="280" w:left="240" w:right="0"/>
          <w:cols w:num="2" w:equalWidth="0">
            <w:col w:w="4761" w:space="1020"/>
            <w:col w:w="6219"/>
          </w:cols>
        </w:sectPr>
      </w:pPr>
    </w:p>
    <w:p>
      <w:pPr>
        <w:spacing w:line="240" w:lineRule="auto" w:before="2"/>
        <w:rPr>
          <w:rFonts w:ascii="Arial" w:hAnsi="Arial" w:cs="Arial" w:eastAsia="Arial"/>
          <w:sz w:val="20"/>
          <w:szCs w:val="20"/>
        </w:rPr>
      </w:pPr>
    </w:p>
    <w:p>
      <w:pPr>
        <w:spacing w:after="0" w:line="240" w:lineRule="auto"/>
        <w:rPr>
          <w:rFonts w:ascii="Arial" w:hAnsi="Arial" w:cs="Arial" w:eastAsia="Arial"/>
          <w:sz w:val="20"/>
          <w:szCs w:val="20"/>
        </w:rPr>
        <w:sectPr>
          <w:type w:val="continuous"/>
          <w:pgSz w:w="12240" w:h="15840"/>
          <w:pgMar w:top="660" w:bottom="280" w:left="240" w:right="0"/>
        </w:sectPr>
      </w:pPr>
    </w:p>
    <w:p>
      <w:pPr>
        <w:pStyle w:val="Heading4"/>
        <w:spacing w:line="250" w:lineRule="auto" w:before="79"/>
        <w:ind w:left="2478" w:right="380"/>
        <w:jc w:val="center"/>
        <w:rPr>
          <w:b w:val="0"/>
          <w:bCs w:val="0"/>
        </w:rPr>
      </w:pPr>
      <w:r>
        <w:rPr>
          <w:color w:val="231F20"/>
        </w:rPr>
        <w:t>UPC2712TB OUTPUT POWER vs.</w:t>
      </w:r>
      <w:r>
        <w:rPr>
          <w:b w:val="0"/>
        </w:rPr>
      </w:r>
    </w:p>
    <w:p>
      <w:pPr>
        <w:spacing w:before="0"/>
        <w:ind w:left="2096" w:right="0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INPUT POWER AND VOLTAGE</w:t>
      </w:r>
      <w:r>
        <w:rPr>
          <w:rFonts w:ascii="Arial"/>
          <w:sz w:val="16"/>
        </w:rPr>
      </w:r>
    </w:p>
    <w:p>
      <w:pPr>
        <w:spacing w:before="83"/>
        <w:ind w:left="1546" w:right="2713" w:firstLine="0"/>
        <w:jc w:val="center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101.221497pt;margin-top:7.826051pt;width:148.5pt;height:146.8pt;mso-position-horizontal-relative:page;mso-position-vertical-relative:paragraph;z-index:3784" coordorigin="2024,157" coordsize="2970,2936">
            <v:group style="position:absolute;left:3724;top:531;width:191;height:178" coordorigin="3724,531" coordsize="191,178">
              <v:shape style="position:absolute;left:3724;top:531;width:191;height:178" coordorigin="3724,531" coordsize="191,178" path="m3915,708l3724,531e" filled="false" stroked="true" strokeweight=".383pt" strokecolor="#231f20">
                <v:path arrowok="t"/>
              </v:shape>
            </v:group>
            <v:group style="position:absolute;left:3890;top:683;width:52;height:50" coordorigin="3890,683" coordsize="52,50">
              <v:shape style="position:absolute;left:3890;top:683;width:52;height:50" coordorigin="3890,683" coordsize="52,50" path="m3918,683l3913,707,3890,714,3941,733,3918,683xe" filled="true" fillcolor="#231f20" stroked="false">
                <v:path arrowok="t"/>
                <v:fill type="solid"/>
              </v:shape>
            </v:group>
            <v:group style="position:absolute;left:3890;top:683;width:52;height:50" coordorigin="3890,683" coordsize="52,50">
              <v:shape style="position:absolute;left:3890;top:683;width:52;height:50" coordorigin="3890,683" coordsize="52,50" path="m3941,733l3890,714,3913,707,3918,683,3941,733xe" filled="false" stroked="true" strokeweight=".383pt" strokecolor="#231f20">
                <v:path arrowok="t"/>
              </v:shape>
            </v:group>
            <v:group style="position:absolute;left:4461;top:929;width:2;height:360" coordorigin="4461,929" coordsize="2,360">
              <v:shape style="position:absolute;left:4461;top:929;width:2;height:360" coordorigin="4461,929" coordsize="1,360" path="m4461,929l4462,1288e" filled="false" stroked="true" strokeweight=".383pt" strokecolor="#231f20">
                <v:path arrowok="t"/>
              </v:shape>
            </v:group>
            <v:group style="position:absolute;left:4441;top:893;width:42;height:52" coordorigin="4441,893" coordsize="42,52">
              <v:shape style="position:absolute;left:4441;top:893;width:42;height:52" coordorigin="4441,893" coordsize="42,52" path="m4461,893l4441,945,4461,932,4477,932,4461,893xe" filled="true" fillcolor="#231f20" stroked="false">
                <v:path arrowok="t"/>
                <v:fill type="solid"/>
              </v:shape>
              <v:shape style="position:absolute;left:4441;top:893;width:42;height:52" coordorigin="4441,893" coordsize="42,52" path="m4477,932l4461,932,4483,944,4477,932xe" filled="true" fillcolor="#231f20" stroked="false">
                <v:path arrowok="t"/>
                <v:fill type="solid"/>
              </v:shape>
            </v:group>
            <v:group style="position:absolute;left:2036;top:162;width:2947;height:2925" coordorigin="2036,162" coordsize="2947,2925">
              <v:shape style="position:absolute;left:2036;top:162;width:2947;height:2925" coordorigin="2036,162" coordsize="2947,2925" path="m2036,3086l4983,3086,4983,162,2036,162,2036,3086xe" filled="false" stroked="true" strokeweight=".511pt" strokecolor="#231f20">
                <v:path arrowok="t"/>
              </v:shape>
            </v:group>
            <v:group style="position:absolute;left:2370;top:171;width:2;height:39" coordorigin="2370,171" coordsize="2,39">
              <v:shape style="position:absolute;left:2370;top:171;width:2;height:39" coordorigin="2370,171" coordsize="0,39" path="m2370,171l2370,210e" filled="false" stroked="true" strokeweight=".511pt" strokecolor="#231f20">
                <v:path arrowok="t"/>
              </v:shape>
            </v:group>
            <v:group style="position:absolute;left:2370;top:394;width:2;height:2694" coordorigin="2370,394" coordsize="2,2694">
              <v:shape style="position:absolute;left:2370;top:394;width:2;height:2694" coordorigin="2370,394" coordsize="0,2694" path="m2370,394l2370,3087e" filled="false" stroked="true" strokeweight=".511pt" strokecolor="#231f20">
                <v:path arrowok="t"/>
              </v:shape>
            </v:group>
            <v:group style="position:absolute;left:2684;top:171;width:2;height:39" coordorigin="2684,171" coordsize="2,39">
              <v:shape style="position:absolute;left:2684;top:171;width:2;height:39" coordorigin="2684,171" coordsize="0,39" path="m2684,171l2684,210e" filled="false" stroked="true" strokeweight=".511pt" strokecolor="#231f20">
                <v:path arrowok="t"/>
              </v:shape>
            </v:group>
            <v:group style="position:absolute;left:2684;top:394;width:2;height:2694" coordorigin="2684,394" coordsize="2,2694">
              <v:shape style="position:absolute;left:2684;top:394;width:2;height:2694" coordorigin="2684,394" coordsize="0,2694" path="m2684,394l2684,3087e" filled="false" stroked="true" strokeweight=".511pt" strokecolor="#231f20">
                <v:path arrowok="t"/>
              </v:shape>
            </v:group>
            <v:group style="position:absolute;left:3025;top:171;width:2;height:2916" coordorigin="3025,171" coordsize="2,2916">
              <v:shape style="position:absolute;left:3025;top:171;width:2;height:2916" coordorigin="3025,171" coordsize="0,2916" path="m3025,171l3025,3087e" filled="false" stroked="true" strokeweight=".511pt" strokecolor="#231f20">
                <v:path arrowok="t"/>
              </v:shape>
            </v:group>
            <v:group style="position:absolute;left:3352;top:171;width:2;height:2916" coordorigin="3352,171" coordsize="2,2916">
              <v:shape style="position:absolute;left:3352;top:171;width:2;height:2916" coordorigin="3352,171" coordsize="0,2916" path="m3352,171l3352,3087e" filled="false" stroked="true" strokeweight=".511pt" strokecolor="#231f20">
                <v:path arrowok="t"/>
              </v:shape>
            </v:group>
            <v:group style="position:absolute;left:3672;top:171;width:2;height:158" coordorigin="3672,171" coordsize="2,158">
              <v:shape style="position:absolute;left:3672;top:171;width:2;height:158" coordorigin="3672,171" coordsize="0,158" path="m3672,171l3672,329e" filled="false" stroked="true" strokeweight=".511pt" strokecolor="#231f20">
                <v:path arrowok="t"/>
              </v:shape>
            </v:group>
            <v:group style="position:absolute;left:3672;top:526;width:2;height:932" coordorigin="3672,526" coordsize="2,932">
              <v:shape style="position:absolute;left:3672;top:526;width:2;height:932" coordorigin="3672,526" coordsize="0,932" path="m3672,526l3672,1458e" filled="false" stroked="true" strokeweight=".511pt" strokecolor="#231f20">
                <v:path arrowok="t"/>
              </v:shape>
            </v:group>
            <v:group style="position:absolute;left:3672;top:1656;width:2;height:1431" coordorigin="3672,1656" coordsize="2,1431">
              <v:shape style="position:absolute;left:3672;top:1656;width:2;height:1431" coordorigin="3672,1656" coordsize="0,1431" path="m3672,1656l3672,3087e" filled="false" stroked="true" strokeweight=".511pt" strokecolor="#231f20">
                <v:path arrowok="t"/>
              </v:shape>
            </v:group>
            <v:group style="position:absolute;left:4006;top:171;width:2;height:1288" coordorigin="4006,171" coordsize="2,1288">
              <v:shape style="position:absolute;left:4006;top:171;width:2;height:1288" coordorigin="4006,171" coordsize="0,1288" path="m4006,171l4006,1458e" filled="false" stroked="true" strokeweight=".511pt" strokecolor="#231f20">
                <v:path arrowok="t"/>
              </v:shape>
            </v:group>
            <v:group style="position:absolute;left:4006;top:1656;width:2;height:1431" coordorigin="4006,1656" coordsize="2,1431">
              <v:shape style="position:absolute;left:4006;top:1656;width:2;height:1431" coordorigin="4006,1656" coordsize="0,1431" path="m4006,1656l4006,3087e" filled="false" stroked="true" strokeweight=".511pt" strokecolor="#231f20">
                <v:path arrowok="t"/>
              </v:shape>
            </v:group>
            <v:group style="position:absolute;left:4306;top:171;width:2;height:1161" coordorigin="4306,171" coordsize="2,1161">
              <v:shape style="position:absolute;left:4306;top:171;width:2;height:1161" coordorigin="4306,171" coordsize="0,1161" path="m4306,171l4306,1332e" filled="false" stroked="true" strokeweight=".511pt" strokecolor="#231f20">
                <v:path arrowok="t"/>
              </v:shape>
            </v:group>
            <v:group style="position:absolute;left:4306;top:1529;width:2;height:1558" coordorigin="4306,1529" coordsize="2,1558">
              <v:shape style="position:absolute;left:4306;top:1529;width:2;height:1558" coordorigin="4306,1529" coordsize="0,1558" path="m4306,1529l4306,3087e" filled="false" stroked="true" strokeweight=".511pt" strokecolor="#231f20">
                <v:path arrowok="t"/>
              </v:shape>
            </v:group>
            <v:group style="position:absolute;left:4640;top:171;width:2;height:1161" coordorigin="4640,171" coordsize="2,1161">
              <v:shape style="position:absolute;left:4640;top:171;width:2;height:1161" coordorigin="4640,171" coordsize="0,1161" path="m4640,171l4640,1332e" filled="false" stroked="true" strokeweight=".511pt" strokecolor="#231f20">
                <v:path arrowok="t"/>
              </v:shape>
            </v:group>
            <v:group style="position:absolute;left:4640;top:1529;width:2;height:1558" coordorigin="4640,1529" coordsize="2,1558">
              <v:shape style="position:absolute;left:4640;top:1529;width:2;height:1558" coordorigin="4640,1529" coordsize="0,1558" path="m4640,1529l4640,3087e" filled="false" stroked="true" strokeweight=".511pt" strokecolor="#231f20">
                <v:path arrowok="t"/>
              </v:shape>
            </v:group>
            <v:group style="position:absolute;left:2036;top:571;width:2942;height:2" coordorigin="2036,571" coordsize="2942,2">
              <v:shape style="position:absolute;left:2036;top:571;width:2942;height:2" coordorigin="2036,571" coordsize="2942,0" path="m2036,571l4978,571e" filled="false" stroked="true" strokeweight=".511pt" strokecolor="#231f20">
                <v:path arrowok="t"/>
              </v:shape>
            </v:group>
            <v:group style="position:absolute;left:2036;top:993;width:2939;height:2" coordorigin="2036,993" coordsize="2939,2">
              <v:shape style="position:absolute;left:2036;top:993;width:2939;height:2" coordorigin="2036,993" coordsize="2939,0" path="m2036,993l4975,993e" filled="false" stroked="true" strokeweight=".511pt" strokecolor="#231f20">
                <v:path arrowok="t"/>
              </v:shape>
            </v:group>
            <v:group style="position:absolute;left:4830;top:1416;width:145;height:2" coordorigin="4830,1416" coordsize="145,2">
              <v:shape style="position:absolute;left:4830;top:1416;width:145;height:2" coordorigin="4830,1416" coordsize="145,0" path="m4830,1416l4975,1416e" filled="false" stroked="true" strokeweight=".511pt" strokecolor="#231f20">
                <v:path arrowok="t"/>
              </v:shape>
            </v:group>
            <v:group style="position:absolute;left:2036;top:1416;width:2074;height:2" coordorigin="2036,1416" coordsize="2074,2">
              <v:shape style="position:absolute;left:2036;top:1416;width:2074;height:2" coordorigin="2036,1416" coordsize="2074,0" path="m2036,1416l4110,1416e" filled="false" stroked="true" strokeweight=".511pt" strokecolor="#231f20">
                <v:path arrowok="t"/>
              </v:shape>
            </v:group>
            <v:group style="position:absolute;left:2036;top:1839;width:2939;height:2" coordorigin="2036,1839" coordsize="2939,2">
              <v:shape style="position:absolute;left:2036;top:1839;width:2939;height:2" coordorigin="2036,1839" coordsize="2939,0" path="m2036,1839l4975,1839e" filled="false" stroked="true" strokeweight=".511pt" strokecolor="#231f20">
                <v:path arrowok="t"/>
              </v:shape>
            </v:group>
            <v:group style="position:absolute;left:2036;top:2227;width:2939;height:2" coordorigin="2036,2227" coordsize="2939,2">
              <v:shape style="position:absolute;left:2036;top:2227;width:2939;height:2" coordorigin="2036,2227" coordsize="2939,0" path="m2036,2227l4975,2227e" filled="false" stroked="true" strokeweight=".511pt" strokecolor="#231f20">
                <v:path arrowok="t"/>
              </v:shape>
            </v:group>
            <v:group style="position:absolute;left:2036;top:2649;width:2939;height:2" coordorigin="2036,2649" coordsize="2939,2">
              <v:shape style="position:absolute;left:2036;top:2649;width:2939;height:2" coordorigin="2036,2649" coordsize="2939,0" path="m2036,2649l4975,2649e" filled="false" stroked="true" strokeweight=".511pt" strokecolor="#231f20">
                <v:path arrowok="t"/>
              </v:shape>
            </v:group>
            <v:group style="position:absolute;left:2069;top:210;width:818;height:185" coordorigin="2069,210" coordsize="818,185">
              <v:shape style="position:absolute;left:2069;top:210;width:818;height:185" coordorigin="2069,210" coordsize="818,185" path="m2069,210l2886,210,2886,394,2069,394,2069,210xe" filled="true" fillcolor="#ffffff" stroked="false">
                <v:path arrowok="t"/>
                <v:fill type="solid"/>
              </v:shape>
            </v:group>
            <v:group style="position:absolute;left:3822;top:1125;width:2;height:319" coordorigin="3822,1125" coordsize="2,319">
              <v:shape style="position:absolute;left:3822;top:1125;width:2;height:319" coordorigin="3822,1125" coordsize="1,319" path="m3822,1125l3823,1444e" filled="false" stroked="true" strokeweight=".383pt" strokecolor="#231f20">
                <v:path arrowok="t"/>
              </v:shape>
            </v:group>
            <v:group style="position:absolute;left:3802;top:1089;width:42;height:52" coordorigin="3802,1089" coordsize="42,52">
              <v:shape style="position:absolute;left:3802;top:1089;width:42;height:52" coordorigin="3802,1089" coordsize="42,52" path="m3821,1089l3802,1141,3822,1128,3838,1128,3821,1089xe" filled="true" fillcolor="#231f20" stroked="false">
                <v:path arrowok="t"/>
                <v:fill type="solid"/>
              </v:shape>
              <v:shape style="position:absolute;left:3802;top:1089;width:42;height:52" coordorigin="3802,1089" coordsize="42,52" path="m3838,1128l3822,1128,3843,1140,3838,1128xe" filled="true" fillcolor="#231f20" stroked="false">
                <v:path arrowok="t"/>
                <v:fill type="solid"/>
              </v:shape>
            </v:group>
            <v:group style="position:absolute;left:3508;top:329;width:402;height:198" coordorigin="3508,329" coordsize="402,198">
              <v:shape style="position:absolute;left:3508;top:329;width:402;height:198" coordorigin="3508,329" coordsize="402,198" path="m3508,329l3910,329,3910,526,3508,526,3508,329xe" filled="true" fillcolor="#ffffff" stroked="false">
                <v:path arrowok="t"/>
                <v:fill type="solid"/>
              </v:shape>
            </v:group>
            <v:group style="position:absolute;left:4110;top:1332;width:720;height:198" coordorigin="4110,1332" coordsize="720,198">
              <v:shape style="position:absolute;left:4110;top:1332;width:720;height:198" coordorigin="4110,1332" coordsize="720,198" path="m4110,1332l4830,1332,4830,1529,4110,1529,4110,1332xe" filled="true" fillcolor="#ffffff" stroked="false">
                <v:path arrowok="t"/>
                <v:fill type="solid"/>
              </v:shape>
            </v:group>
            <v:group style="position:absolute;left:3604;top:1458;width:436;height:198" coordorigin="3604,1458" coordsize="436,198">
              <v:shape style="position:absolute;left:3604;top:1458;width:436;height:198" coordorigin="3604,1458" coordsize="436,198" path="m3604,1458l4039,1458,4039,1656,3604,1656,3604,1458xe" filled="true" fillcolor="#ffffff" stroked="false">
                <v:path arrowok="t"/>
                <v:fill type="solid"/>
              </v:shape>
            </v:group>
            <v:group style="position:absolute;left:2040;top:719;width:2938;height:1860" coordorigin="2040,719" coordsize="2938,1860">
              <v:shape style="position:absolute;left:2040;top:719;width:2938;height:1860" coordorigin="2040,719" coordsize="2938,1860" path="m4978,974l4932,933,4874,889,4821,856,4764,827,4666,786,4591,761,4529,745,4420,727,4342,721,4278,719,4257,720,4162,726,4084,736,4021,748,3899,781,3825,806,3765,830,3599,912,3531,951,3476,985,3406,1034,3344,1082,3293,1122,3157,1234,3099,1287,3053,1332,2990,1400,2939,1459,2897,1509,2860,1554,2040,2579e" filled="false" stroked="true" strokeweight="1.533pt" strokecolor="#231f20">
                <v:path arrowok="t"/>
              </v:shape>
            </v:group>
            <v:group style="position:absolute;left:2045;top:857;width:2934;height:1779" coordorigin="2045,857" coordsize="2934,1779">
              <v:shape style="position:absolute;left:2045;top:857;width:2934;height:1779" coordorigin="2045,857" coordsize="2934,1779" path="m4978,1235l4940,1171,4895,1119,4850,1075,4791,1028,4739,992,4688,959,4634,931,4575,907,4501,885,4436,873,4376,865,4312,859,4237,857,4220,857,4159,861,4095,868,4010,883,3934,902,3872,920,3781,951,3708,979,3648,1003,3493,1069,3423,1104,3367,1137,3221,1244,3161,1295,3114,1339,3011,1449,2959,1507,2917,1556,2880,1601,2045,2635e" filled="false" stroked="true" strokeweight="1.533pt" strokecolor="#231f20">
                <v:path arrowok="t"/>
              </v:shape>
            </v:group>
            <v:group style="position:absolute;left:2043;top:1016;width:2932;height:1695" coordorigin="2043,1016" coordsize="2932,1695">
              <v:shape style="position:absolute;left:2043;top:1016;width:2932;height:1695" coordorigin="2043,1016" coordsize="2932,1695" path="m4975,1547l4949,1487,4918,1421,4889,1367,4856,1312,4821,1262,4776,1211,4719,1161,4666,1129,4612,1098,4543,1064,4482,1043,4406,1028,4344,1022,4282,1018,4219,1016,4199,1016,4134,1019,4073,1024,3998,1036,3936,1049,3877,1064,3790,1088,3716,1112,3655,1134,3603,1158,3582,1164,3568,1170,3553,1177,3530,1190,3517,1197,3453,1231,3386,1266,3360,1279,3344,1289,3294,1324,3242,1362,3168,1428,3110,1481,3063,1526,2989,1597,2934,1653,2890,1700,2852,1743,2043,2710e" filled="false" stroked="true" strokeweight="1.533pt" strokecolor="#231f20">
                <v:path arrowok="t"/>
              </v:shape>
              <v:shape style="position:absolute;left:3352;top:162;width:655;height:410" type="#_x0000_t202" filled="false" stroked="false">
                <v:textbox inset="0,0,0,0">
                  <w:txbxContent>
                    <w:p>
                      <w:pPr>
                        <w:spacing w:line="240" w:lineRule="auto" w:before="9"/>
                        <w:rPr>
                          <w:rFonts w:ascii="Arial" w:hAnsi="Arial" w:cs="Arial" w:eastAsia="Arial"/>
                          <w:sz w:val="17"/>
                          <w:szCs w:val="17"/>
                        </w:rPr>
                      </w:pPr>
                    </w:p>
                    <w:p>
                      <w:pPr>
                        <w:spacing w:before="0"/>
                        <w:ind w:left="23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5.5</w:t>
                      </w:r>
                      <w:r>
                        <w:rPr>
                          <w:rFonts w:ascii="Arial"/>
                          <w:color w:val="231F20"/>
                          <w:spacing w:val="4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2160;top:240;width:624;height:123" type="#_x0000_t202" filled="false" stroked="false">
                <v:textbox inset="0,0,0,0">
                  <w:txbxContent>
                    <w:p>
                      <w:pPr>
                        <w:spacing w:line="123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f</w:t>
                      </w:r>
                      <w:r>
                        <w:rPr>
                          <w:rFonts w:ascii="Arial"/>
                          <w:color w:val="231F20"/>
                          <w:spacing w:val="3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color w:val="231F20"/>
                          <w:spacing w:val="3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2.0</w:t>
                      </w:r>
                      <w:r>
                        <w:rPr>
                          <w:rFonts w:ascii="Arial"/>
                          <w:color w:val="231F20"/>
                          <w:spacing w:val="4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GHz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4133;top:1382;width:656;height:123" type="#_x0000_t202" filled="false" stroked="false">
                <v:textbox inset="0,0,0,0">
                  <w:txbxContent>
                    <w:p>
                      <w:pPr>
                        <w:spacing w:line="123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9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color w:val="231F20"/>
                          <w:spacing w:val="4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5.0</w:t>
                      </w:r>
                      <w:r>
                        <w:rPr>
                          <w:rFonts w:ascii="Arial"/>
                          <w:color w:val="231F20"/>
                          <w:spacing w:val="3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659;top:1482;width:287;height:123" type="#_x0000_t202" filled="false" stroked="false">
                <v:textbox inset="0,0,0,0">
                  <w:txbxContent>
                    <w:p>
                      <w:pPr>
                        <w:spacing w:line="123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4.5</w:t>
                      </w:r>
                      <w:r>
                        <w:rPr>
                          <w:rFonts w:ascii="Arial"/>
                          <w:color w:val="231F20"/>
                          <w:spacing w:val="4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10</w:t>
      </w:r>
      <w:r>
        <w:rPr>
          <w:rFonts w:ascii="Arial"/>
          <w:sz w:val="12"/>
        </w:rPr>
      </w:r>
    </w:p>
    <w:p>
      <w:pPr>
        <w:pStyle w:val="Heading4"/>
        <w:spacing w:line="250" w:lineRule="auto" w:before="85"/>
        <w:ind w:left="2472" w:right="2172"/>
        <w:jc w:val="center"/>
        <w:rPr>
          <w:b w:val="0"/>
          <w:bCs w:val="0"/>
        </w:rPr>
      </w:pPr>
      <w:r>
        <w:rPr>
          <w:b w:val="0"/>
        </w:rPr>
        <w:br w:type="column"/>
      </w:r>
      <w:r>
        <w:rPr>
          <w:color w:val="231F20"/>
        </w:rPr>
        <w:t>UPC2712TB</w:t>
      </w:r>
      <w:r>
        <w:rPr>
          <w:color w:val="231F20"/>
        </w:rPr>
        <w:t> OUTPUT POWER vs.</w:t>
      </w:r>
      <w:r>
        <w:rPr>
          <w:b w:val="0"/>
        </w:rPr>
      </w:r>
    </w:p>
    <w:p>
      <w:pPr>
        <w:spacing w:before="0"/>
        <w:ind w:left="299" w:right="0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INPUT POWER AND FREQUENCY</w:t>
      </w:r>
      <w:r>
        <w:rPr>
          <w:rFonts w:ascii="Arial"/>
          <w:sz w:val="16"/>
        </w:rPr>
      </w:r>
    </w:p>
    <w:p>
      <w:pPr>
        <w:spacing w:before="77"/>
        <w:ind w:left="1564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390.525513pt;margin-top:7.526051pt;width:148.2pt;height:146.8pt;mso-position-horizontal-relative:page;mso-position-vertical-relative:paragraph;z-index:3904" coordorigin="7811,151" coordsize="2964,2936">
            <v:group style="position:absolute;left:9732;top:466;width:191;height:178" coordorigin="9732,466" coordsize="191,178">
              <v:shape style="position:absolute;left:9732;top:466;width:191;height:178" coordorigin="9732,466" coordsize="191,178" path="m9923,643l9732,466e" filled="false" stroked="true" strokeweight=".383pt" strokecolor="#231f20">
                <v:path arrowok="t"/>
              </v:shape>
            </v:group>
            <v:group style="position:absolute;left:9898;top:618;width:52;height:50" coordorigin="9898,618" coordsize="52,50">
              <v:shape style="position:absolute;left:9898;top:618;width:52;height:50" coordorigin="9898,618" coordsize="52,50" path="m9926,618l9921,641,9898,648,9949,668,9926,618xe" filled="true" fillcolor="#231f20" stroked="false">
                <v:path arrowok="t"/>
                <v:fill type="solid"/>
              </v:shape>
            </v:group>
            <v:group style="position:absolute;left:9898;top:618;width:52;height:50" coordorigin="9898,618" coordsize="52,50">
              <v:shape style="position:absolute;left:9898;top:618;width:52;height:50" coordorigin="9898,618" coordsize="52,50" path="m9949,668l9898,648,9921,641,9926,618,9949,668xe" filled="false" stroked="true" strokeweight=".383pt" strokecolor="#231f20">
                <v:path arrowok="t"/>
              </v:shape>
            </v:group>
            <v:group style="position:absolute;left:10291;top:771;width:2;height:360" coordorigin="10291,771" coordsize="2,360">
              <v:shape style="position:absolute;left:10291;top:771;width:2;height:360" coordorigin="10291,771" coordsize="1,360" path="m10291,771l10292,1130e" filled="false" stroked="true" strokeweight=".383pt" strokecolor="#231f20">
                <v:path arrowok="t"/>
              </v:shape>
            </v:group>
            <v:group style="position:absolute;left:10271;top:735;width:42;height:52" coordorigin="10271,735" coordsize="42,52">
              <v:shape style="position:absolute;left:10271;top:735;width:42;height:52" coordorigin="10271,735" coordsize="42,52" path="m10290,735l10271,786,10291,774,10307,774,10290,735xe" filled="true" fillcolor="#231f20" stroked="false">
                <v:path arrowok="t"/>
                <v:fill type="solid"/>
              </v:shape>
              <v:shape style="position:absolute;left:10271;top:735;width:42;height:52" coordorigin="10271,735" coordsize="42,52" path="m10307,774l10291,774,10312,785,10307,774xe" filled="true" fillcolor="#231f20" stroked="false">
                <v:path arrowok="t"/>
                <v:fill type="solid"/>
              </v:shape>
            </v:group>
            <v:group style="position:absolute;left:7816;top:156;width:2947;height:2925" coordorigin="7816,156" coordsize="2947,2925">
              <v:shape style="position:absolute;left:7816;top:156;width:2947;height:2925" coordorigin="7816,156" coordsize="2947,2925" path="m7816,3080l10762,3080,10762,156,7816,156,7816,3080xe" filled="false" stroked="true" strokeweight=".511pt" strokecolor="#231f20">
                <v:path arrowok="t"/>
              </v:shape>
            </v:group>
            <v:group style="position:absolute;left:8102;top:165;width:2;height:39" coordorigin="8102,165" coordsize="2,39">
              <v:shape style="position:absolute;left:8102;top:165;width:2;height:39" coordorigin="8102,165" coordsize="0,39" path="m8102,165l8102,204e" filled="false" stroked="true" strokeweight=".511pt" strokecolor="#231f20">
                <v:path arrowok="t"/>
              </v:shape>
            </v:group>
            <v:group style="position:absolute;left:8102;top:401;width:2;height:2680" coordorigin="8102,401" coordsize="2,2680">
              <v:shape style="position:absolute;left:8102;top:401;width:2;height:2680" coordorigin="8102,401" coordsize="0,2680" path="m8102,401l8102,3081e" filled="false" stroked="true" strokeweight=".511pt" strokecolor="#231f20">
                <v:path arrowok="t"/>
              </v:shape>
            </v:group>
            <v:group style="position:absolute;left:8395;top:165;width:2;height:39" coordorigin="8395,165" coordsize="2,39">
              <v:shape style="position:absolute;left:8395;top:165;width:2;height:39" coordorigin="8395,165" coordsize="0,39" path="m8395,165l8395,204e" filled="false" stroked="true" strokeweight=".511pt" strokecolor="#231f20">
                <v:path arrowok="t"/>
              </v:shape>
            </v:group>
            <v:group style="position:absolute;left:8395;top:401;width:2;height:2680" coordorigin="8395,401" coordsize="2,2680">
              <v:shape style="position:absolute;left:8395;top:401;width:2;height:2680" coordorigin="8395,401" coordsize="0,2680" path="m8395,401l8395,3081e" filled="false" stroked="true" strokeweight=".511pt" strokecolor="#231f20">
                <v:path arrowok="t"/>
              </v:shape>
            </v:group>
            <v:group style="position:absolute;left:8695;top:165;width:2;height:2916" coordorigin="8695,165" coordsize="2,2916">
              <v:shape style="position:absolute;left:8695;top:165;width:2;height:2916" coordorigin="8695,165" coordsize="0,2916" path="m8695,165l8695,3081e" filled="false" stroked="true" strokeweight=".511pt" strokecolor="#231f20">
                <v:path arrowok="t"/>
              </v:shape>
            </v:group>
            <v:group style="position:absolute;left:8988;top:165;width:2;height:2916" coordorigin="8988,165" coordsize="2,2916">
              <v:shape style="position:absolute;left:8988;top:165;width:2;height:2916" coordorigin="8988,165" coordsize="0,2916" path="m8988,165l8988,3081e" filled="false" stroked="true" strokeweight=".511pt" strokecolor="#231f20">
                <v:path arrowok="t"/>
              </v:shape>
            </v:group>
            <v:group style="position:absolute;left:9281;top:165;width:2;height:2916" coordorigin="9281,165" coordsize="2,2916">
              <v:shape style="position:absolute;left:9281;top:165;width:2;height:2916" coordorigin="9281,165" coordsize="0,2916" path="m9281,165l9281,3081e" filled="false" stroked="true" strokeweight=".511pt" strokecolor="#231f20">
                <v:path arrowok="t"/>
              </v:shape>
            </v:group>
            <v:group style="position:absolute;left:9574;top:165;width:2;height:87" coordorigin="9574,165" coordsize="2,87">
              <v:shape style="position:absolute;left:9574;top:165;width:2;height:87" coordorigin="9574,165" coordsize="0,87" path="m9574,165l9574,251e" filled="false" stroked="true" strokeweight=".511pt" strokecolor="#231f20">
                <v:path arrowok="t"/>
              </v:shape>
            </v:group>
            <v:group style="position:absolute;left:9574;top:449;width:2;height:893" coordorigin="9574,449" coordsize="2,893">
              <v:shape style="position:absolute;left:9574;top:449;width:2;height:893" coordorigin="9574,449" coordsize="0,893" path="m9574,449l9574,1341e" filled="false" stroked="true" strokeweight=".511pt" strokecolor="#231f20">
                <v:path arrowok="t"/>
              </v:shape>
            </v:group>
            <v:group style="position:absolute;left:9574;top:1539;width:2;height:1542" coordorigin="9574,1539" coordsize="2,1542">
              <v:shape style="position:absolute;left:9574;top:1539;width:2;height:1542" coordorigin="9574,1539" coordsize="0,1542" path="m9574,1539l9574,3081e" filled="false" stroked="true" strokeweight=".511pt" strokecolor="#231f20">
                <v:path arrowok="t"/>
              </v:shape>
            </v:group>
            <v:group style="position:absolute;left:9874;top:165;width:2;height:87" coordorigin="9874,165" coordsize="2,87">
              <v:shape style="position:absolute;left:9874;top:165;width:2;height:87" coordorigin="9874,165" coordsize="0,87" path="m9874,165l9874,251e" filled="false" stroked="true" strokeweight=".511pt" strokecolor="#231f20">
                <v:path arrowok="t"/>
              </v:shape>
            </v:group>
            <v:group style="position:absolute;left:9874;top:449;width:2;height:893" coordorigin="9874,449" coordsize="2,893">
              <v:shape style="position:absolute;left:9874;top:449;width:2;height:893" coordorigin="9874,449" coordsize="0,893" path="m9874,449l9874,1341e" filled="false" stroked="true" strokeweight=".511pt" strokecolor="#231f20">
                <v:path arrowok="t"/>
              </v:shape>
            </v:group>
            <v:group style="position:absolute;left:9874;top:1539;width:2;height:1542" coordorigin="9874,1539" coordsize="2,1542">
              <v:shape style="position:absolute;left:9874;top:1539;width:2;height:1542" coordorigin="9874,1539" coordsize="0,1542" path="m9874,1539l9874,3081e" filled="false" stroked="true" strokeweight=".511pt" strokecolor="#231f20">
                <v:path arrowok="t"/>
              </v:shape>
            </v:group>
            <v:group style="position:absolute;left:10167;top:165;width:2;height:986" coordorigin="10167,165" coordsize="2,986">
              <v:shape style="position:absolute;left:10167;top:165;width:2;height:986" coordorigin="10167,165" coordsize="0,986" path="m10167,165l10167,1151e" filled="false" stroked="true" strokeweight=".511pt" strokecolor="#231f20">
                <v:path arrowok="t"/>
              </v:shape>
            </v:group>
            <v:group style="position:absolute;left:10167;top:1348;width:2;height:1733" coordorigin="10167,1348" coordsize="2,1733">
              <v:shape style="position:absolute;left:10167;top:1348;width:2;height:1733" coordorigin="10167,1348" coordsize="0,1733" path="m10167,1348l10167,3081e" filled="false" stroked="true" strokeweight=".511pt" strokecolor="#231f20">
                <v:path arrowok="t"/>
              </v:shape>
            </v:group>
            <v:group style="position:absolute;left:10473;top:165;width:2;height:986" coordorigin="10473,165" coordsize="2,986">
              <v:shape style="position:absolute;left:10473;top:165;width:2;height:986" coordorigin="10473,165" coordsize="0,986" path="m10473,165l10473,1151e" filled="false" stroked="true" strokeweight=".511pt" strokecolor="#231f20">
                <v:path arrowok="t"/>
              </v:shape>
            </v:group>
            <v:group style="position:absolute;left:10473;top:1348;width:2;height:1733" coordorigin="10473,1348" coordsize="2,1733">
              <v:shape style="position:absolute;left:10473;top:1348;width:2;height:1733" coordorigin="10473,1348" coordsize="0,1733" path="m10473,1348l10473,3081e" filled="false" stroked="true" strokeweight=".511pt" strokecolor="#231f20">
                <v:path arrowok="t"/>
              </v:shape>
            </v:group>
            <v:group style="position:absolute;left:7816;top:565;width:2942;height:2" coordorigin="7816,565" coordsize="2942,2">
              <v:shape style="position:absolute;left:7816;top:565;width:2942;height:2" coordorigin="7816,565" coordsize="2942,0" path="m7816,565l10757,565e" filled="false" stroked="true" strokeweight=".511pt" strokecolor="#231f20">
                <v:path arrowok="t"/>
              </v:shape>
            </v:group>
            <v:group style="position:absolute;left:7816;top:987;width:2939;height:2" coordorigin="7816,987" coordsize="2939,2">
              <v:shape style="position:absolute;left:7816;top:987;width:2939;height:2" coordorigin="7816,987" coordsize="2939,0" path="m7816,987l10754,987e" filled="false" stroked="true" strokeweight=".511pt" strokecolor="#231f20">
                <v:path arrowok="t"/>
              </v:shape>
            </v:group>
            <v:group style="position:absolute;left:10026;top:1410;width:728;height:2" coordorigin="10026,1410" coordsize="728,2">
              <v:shape style="position:absolute;left:10026;top:1410;width:728;height:2" coordorigin="10026,1410" coordsize="728,0" path="m10026,1410l10754,1410e" filled="false" stroked="true" strokeweight=".511pt" strokecolor="#231f20">
                <v:path arrowok="t"/>
              </v:shape>
            </v:group>
            <v:group style="position:absolute;left:7816;top:1410;width:1484;height:2" coordorigin="7816,1410" coordsize="1484,2">
              <v:shape style="position:absolute;left:7816;top:1410;width:1484;height:2" coordorigin="7816,1410" coordsize="1484,0" path="m7816,1410l9299,1410e" filled="false" stroked="true" strokeweight=".511pt" strokecolor="#231f20">
                <v:path arrowok="t"/>
              </v:shape>
            </v:group>
            <v:group style="position:absolute;left:7816;top:1833;width:2939;height:2" coordorigin="7816,1833" coordsize="2939,2">
              <v:shape style="position:absolute;left:7816;top:1833;width:2939;height:2" coordorigin="7816,1833" coordsize="2939,0" path="m7816,1833l10754,1833e" filled="false" stroked="true" strokeweight=".511pt" strokecolor="#231f20">
                <v:path arrowok="t"/>
              </v:shape>
            </v:group>
            <v:group style="position:absolute;left:7816;top:2221;width:2939;height:2" coordorigin="7816,2221" coordsize="2939,2">
              <v:shape style="position:absolute;left:7816;top:2221;width:2939;height:2" coordorigin="7816,2221" coordsize="2939,0" path="m7816,2221l10754,2221e" filled="false" stroked="true" strokeweight=".511pt" strokecolor="#231f20">
                <v:path arrowok="t"/>
              </v:shape>
            </v:group>
            <v:group style="position:absolute;left:7816;top:2643;width:2939;height:2" coordorigin="7816,2643" coordsize="2939,2">
              <v:shape style="position:absolute;left:7816;top:2643;width:2939;height:2" coordorigin="7816,2643" coordsize="2939,0" path="m7816,2643l10754,2643e" filled="false" stroked="true" strokeweight=".511pt" strokecolor="#231f20">
                <v:path arrowok="t"/>
              </v:shape>
            </v:group>
            <v:group style="position:absolute;left:7848;top:204;width:818;height:198" coordorigin="7848,204" coordsize="818,198">
              <v:shape style="position:absolute;left:7848;top:204;width:818;height:198" coordorigin="7848,204" coordsize="818,198" path="m7848,204l8665,204,8665,401,7848,401,7848,204xe" filled="true" fillcolor="#ffffff" stroked="false">
                <v:path arrowok="t"/>
                <v:fill type="solid"/>
              </v:shape>
            </v:group>
            <v:group style="position:absolute;left:9648;top:986;width:2;height:319" coordorigin="9648,986" coordsize="2,319">
              <v:shape style="position:absolute;left:9648;top:986;width:2;height:319" coordorigin="9648,986" coordsize="1,319" path="m9648,986l9648,1305e" filled="false" stroked="true" strokeweight=".383pt" strokecolor="#231f20">
                <v:path arrowok="t"/>
              </v:shape>
            </v:group>
            <v:group style="position:absolute;left:9627;top:950;width:42;height:52" coordorigin="9627,950" coordsize="42,52">
              <v:shape style="position:absolute;left:9627;top:950;width:42;height:52" coordorigin="9627,950" coordsize="42,52" path="m9647,950l9627,1002,9648,989,9664,989,9647,950xe" filled="true" fillcolor="#231f20" stroked="false">
                <v:path arrowok="t"/>
                <v:fill type="solid"/>
              </v:shape>
              <v:shape style="position:absolute;left:9627;top:950;width:42;height:52" coordorigin="9627,950" coordsize="42,52" path="m9664,989l9648,989,9669,1001,9664,989xe" filled="true" fillcolor="#231f20" stroked="false">
                <v:path arrowok="t"/>
                <v:fill type="solid"/>
              </v:shape>
            </v:group>
            <v:group style="position:absolute;left:9396;top:251;width:728;height:198" coordorigin="9396,251" coordsize="728,198">
              <v:shape style="position:absolute;left:9396;top:251;width:728;height:198" coordorigin="9396,251" coordsize="728,198" path="m9396,251l10124,251,10124,449,9396,449,9396,251xe" filled="true" fillcolor="#ffffff" stroked="false">
                <v:path arrowok="t"/>
                <v:fill type="solid"/>
              </v:shape>
            </v:group>
            <v:group style="position:absolute;left:9940;top:1151;width:728;height:198" coordorigin="9940,1151" coordsize="728,198">
              <v:shape style="position:absolute;left:9940;top:1151;width:728;height:198" coordorigin="9940,1151" coordsize="728,198" path="m9940,1151l10667,1151,10667,1348,9940,1348,9940,1151xe" filled="true" fillcolor="#ffffff" stroked="false">
                <v:path arrowok="t"/>
                <v:fill type="solid"/>
              </v:shape>
            </v:group>
            <v:group style="position:absolute;left:9299;top:1341;width:728;height:198" coordorigin="9299,1341" coordsize="728,198">
              <v:shape style="position:absolute;left:9299;top:1341;width:728;height:198" coordorigin="9299,1341" coordsize="728,198" path="m9299,1341l10026,1341,10026,1539,9299,1539,9299,1341xe" filled="true" fillcolor="#ffffff" stroked="false">
                <v:path arrowok="t"/>
                <v:fill type="solid"/>
              </v:shape>
            </v:group>
            <v:group style="position:absolute;left:8013;top:639;width:2746;height:2093" coordorigin="8013,639" coordsize="2746,2093">
              <v:shape style="position:absolute;left:8013;top:639;width:2746;height:2093" coordorigin="8013,639" coordsize="2746,2093" path="m10759,639l10248,651,10170,656,10106,664,9987,687,9911,708,9851,730,9712,797,9644,836,9590,871,9396,1014,9335,1063,9286,1105,9137,1244,9082,1299,9037,1347,8992,1399,8943,1460,8903,1511,8868,1557,8013,2732e" filled="false" stroked="true" strokeweight="1.533pt" strokecolor="#231f20">
                <v:path arrowok="t"/>
              </v:shape>
            </v:group>
            <v:group style="position:absolute;left:9541;top:714;width:1217;height:191" coordorigin="9541,714" coordsize="1217,191">
              <v:shape style="position:absolute;left:9541;top:714;width:1217;height:191" coordorigin="9541,714" coordsize="1217,191" path="m10757,864l10683,840,10665,834,10647,827,10587,805,10512,780,10450,762,10391,746,10312,730,10249,721,10172,714,10151,714,10130,714,10066,719,9998,732,9921,754,9859,771,9790,792,9732,813,9673,838,9608,870,9548,901,9541,905e" filled="false" stroked="true" strokeweight="1.533pt" strokecolor="#231f20">
                <v:path arrowok="t"/>
              </v:shape>
            </v:group>
            <v:group style="position:absolute;left:9063;top:844;width:1692;height:471" coordorigin="9063,844" coordsize="1692,471">
              <v:shape style="position:absolute;left:9063;top:844;width:1692;height:471" coordorigin="9063,844" coordsize="1692,471" path="m10754,1171l10692,1123,10627,1077,10575,1041,10511,997,10456,965,10402,936,10345,913,10284,891,10210,871,10150,860,10087,851,10010,844,9990,844,9969,844,9906,850,9830,866,9766,886,9706,907,9647,930,9572,961,9502,995,9445,1027,9357,1085,9294,1131,9243,1170,9197,1206,9063,1314e" filled="false" stroked="true" strokeweight="1.533pt" strokecolor="#231f20">
                <v:path arrowok="t"/>
              </v:shape>
              <v:shape style="position:absolute;left:9281;top:156;width:887;height:410" type="#_x0000_t202" filled="false" stroked="false">
                <v:textbox inset="0,0,0,0">
                  <w:txbxContent>
                    <w:p>
                      <w:pPr>
                        <w:spacing w:line="240" w:lineRule="auto" w:before="7"/>
                        <w:rPr>
                          <w:rFonts w:ascii="Arial" w:hAnsi="Arial" w:cs="Arial" w:eastAsia="Arial"/>
                          <w:sz w:val="11"/>
                          <w:szCs w:val="11"/>
                        </w:rPr>
                      </w:pPr>
                    </w:p>
                    <w:p>
                      <w:pPr>
                        <w:spacing w:before="0"/>
                        <w:ind w:left="157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f</w:t>
                      </w:r>
                      <w:r>
                        <w:rPr>
                          <w:rFonts w:ascii="Arial"/>
                          <w:color w:val="231F20"/>
                          <w:spacing w:val="3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color w:val="231F20"/>
                          <w:spacing w:val="3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0.5</w:t>
                      </w:r>
                      <w:r>
                        <w:rPr>
                          <w:rFonts w:ascii="Arial"/>
                          <w:color w:val="231F20"/>
                          <w:spacing w:val="4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GHz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7908;top:254;width:656;height:123" type="#_x0000_t202" filled="false" stroked="false">
                <v:textbox inset="0,0,0,0">
                  <w:txbxContent>
                    <w:p>
                      <w:pPr>
                        <w:spacing w:line="123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9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color w:val="231F20"/>
                          <w:spacing w:val="4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5.0</w:t>
                      </w:r>
                      <w:r>
                        <w:rPr>
                          <w:rFonts w:ascii="Arial"/>
                          <w:color w:val="231F20"/>
                          <w:spacing w:val="3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9982;top:1201;width:624;height:123" type="#_x0000_t202" filled="false" stroked="false">
                <v:textbox inset="0,0,0,0">
                  <w:txbxContent>
                    <w:p>
                      <w:pPr>
                        <w:spacing w:line="123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f</w:t>
                      </w:r>
                      <w:r>
                        <w:rPr>
                          <w:rFonts w:ascii="Arial"/>
                          <w:color w:val="231F20"/>
                          <w:spacing w:val="3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color w:val="231F20"/>
                          <w:spacing w:val="3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1.0</w:t>
                      </w:r>
                      <w:r>
                        <w:rPr>
                          <w:rFonts w:ascii="Arial"/>
                          <w:color w:val="231F20"/>
                          <w:spacing w:val="4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GHz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9341;top:1392;width:624;height:123" type="#_x0000_t202" filled="false" stroked="false">
                <v:textbox inset="0,0,0,0">
                  <w:txbxContent>
                    <w:p>
                      <w:pPr>
                        <w:spacing w:line="123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f</w:t>
                      </w:r>
                      <w:r>
                        <w:rPr>
                          <w:rFonts w:ascii="Arial"/>
                          <w:color w:val="231F20"/>
                          <w:spacing w:val="3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color w:val="231F20"/>
                          <w:spacing w:val="3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2.0</w:t>
                      </w:r>
                      <w:r>
                        <w:rPr>
                          <w:rFonts w:ascii="Arial"/>
                          <w:color w:val="231F20"/>
                          <w:spacing w:val="4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GHz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10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4435" w:space="1344"/>
            <w:col w:w="6221"/>
          </w:cols>
        </w:sectPr>
      </w:pPr>
    </w:p>
    <w:p>
      <w:pPr>
        <w:spacing w:line="240" w:lineRule="auto" w:before="6"/>
        <w:rPr>
          <w:rFonts w:ascii="Arial" w:hAnsi="Arial" w:cs="Arial" w:eastAsia="Arial"/>
          <w:sz w:val="18"/>
          <w:szCs w:val="18"/>
        </w:rPr>
      </w:pPr>
    </w:p>
    <w:p>
      <w:pPr>
        <w:spacing w:after="0" w:line="240" w:lineRule="auto"/>
        <w:rPr>
          <w:rFonts w:ascii="Arial" w:hAnsi="Arial" w:cs="Arial" w:eastAsia="Arial"/>
          <w:sz w:val="18"/>
          <w:szCs w:val="18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before="87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74.437386pt;margin-top:10.868361pt;width:10.050pt;height:97.35pt;mso-position-horizontal-relative:page;mso-position-vertical-relative:paragraph;z-index:4288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Output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Power,</w:t>
                  </w:r>
                  <w:r>
                    <w:rPr>
                      <w:color w:val="231F20"/>
                      <w:spacing w:val="-1"/>
                    </w:rPr>
                    <w:t> P</w:t>
                  </w:r>
                  <w:r>
                    <w:rPr>
                      <w:color w:val="231F20"/>
                      <w:spacing w:val="-1"/>
                      <w:sz w:val="12"/>
                    </w:rPr>
                    <w:t>OUT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(dBm)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2"/>
        <w:rPr>
          <w:rFonts w:ascii="Arial" w:hAnsi="Arial" w:cs="Arial" w:eastAsia="Arial"/>
          <w:sz w:val="13"/>
          <w:szCs w:val="13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6"/>
        <w:rPr>
          <w:rFonts w:ascii="Arial" w:hAnsi="Arial" w:cs="Arial" w:eastAsia="Arial"/>
          <w:sz w:val="10"/>
          <w:szCs w:val="10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9"/>
        <w:rPr>
          <w:rFonts w:ascii="Arial" w:hAnsi="Arial" w:cs="Arial" w:eastAsia="Arial"/>
          <w:sz w:val="12"/>
          <w:szCs w:val="12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9"/>
        <w:rPr>
          <w:rFonts w:ascii="Arial" w:hAnsi="Arial" w:cs="Arial" w:eastAsia="Arial"/>
          <w:sz w:val="9"/>
          <w:szCs w:val="9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2"/>
        <w:rPr>
          <w:rFonts w:ascii="Arial" w:hAnsi="Arial" w:cs="Arial" w:eastAsia="Arial"/>
          <w:sz w:val="13"/>
          <w:szCs w:val="13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-20</w:t>
      </w:r>
      <w:r>
        <w:rPr>
          <w:rFonts w:ascii="Arial"/>
          <w:sz w:val="12"/>
        </w:rPr>
      </w:r>
    </w:p>
    <w:p>
      <w:pPr>
        <w:spacing w:before="87"/>
        <w:ind w:left="1505" w:right="4390" w:firstLine="0"/>
        <w:jc w:val="center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color w:val="231F20"/>
          <w:sz w:val="12"/>
        </w:rPr>
        <w:t>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2"/>
        <w:rPr>
          <w:rFonts w:ascii="Arial" w:hAnsi="Arial" w:cs="Arial" w:eastAsia="Arial"/>
          <w:sz w:val="13"/>
          <w:szCs w:val="13"/>
        </w:rPr>
      </w:pPr>
    </w:p>
    <w:p>
      <w:pPr>
        <w:spacing w:before="0"/>
        <w:ind w:left="1505" w:right="4390" w:firstLine="0"/>
        <w:jc w:val="center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355.735687pt;margin-top:-14.839184pt;width:10.050pt;height:97.35pt;mso-position-horizontal-relative:page;mso-position-vertical-relative:paragraph;z-index:4408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Output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Power,</w:t>
                  </w:r>
                  <w:r>
                    <w:rPr>
                      <w:color w:val="231F20"/>
                      <w:spacing w:val="-1"/>
                    </w:rPr>
                    <w:t> P</w:t>
                  </w:r>
                  <w:r>
                    <w:rPr>
                      <w:color w:val="231F20"/>
                      <w:spacing w:val="-1"/>
                      <w:sz w:val="12"/>
                    </w:rPr>
                    <w:t>OUT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(dBm)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6"/>
        <w:rPr>
          <w:rFonts w:ascii="Arial" w:hAnsi="Arial" w:cs="Arial" w:eastAsia="Arial"/>
          <w:sz w:val="10"/>
          <w:szCs w:val="10"/>
        </w:rPr>
      </w:pPr>
    </w:p>
    <w:p>
      <w:pPr>
        <w:spacing w:before="0"/>
        <w:ind w:left="1591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9"/>
        <w:rPr>
          <w:rFonts w:ascii="Arial" w:hAnsi="Arial" w:cs="Arial" w:eastAsia="Arial"/>
          <w:sz w:val="12"/>
          <w:szCs w:val="12"/>
        </w:rPr>
      </w:pPr>
    </w:p>
    <w:p>
      <w:pPr>
        <w:spacing w:before="0"/>
        <w:ind w:left="1504" w:right="4498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9"/>
        <w:rPr>
          <w:rFonts w:ascii="Arial" w:hAnsi="Arial" w:cs="Arial" w:eastAsia="Arial"/>
          <w:sz w:val="9"/>
          <w:szCs w:val="9"/>
        </w:rPr>
      </w:pPr>
    </w:p>
    <w:p>
      <w:pPr>
        <w:spacing w:before="0"/>
        <w:ind w:left="1504" w:right="4498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2"/>
        <w:rPr>
          <w:rFonts w:ascii="Arial" w:hAnsi="Arial" w:cs="Arial" w:eastAsia="Arial"/>
          <w:sz w:val="13"/>
          <w:szCs w:val="13"/>
        </w:rPr>
      </w:pPr>
    </w:p>
    <w:p>
      <w:pPr>
        <w:spacing w:before="0"/>
        <w:ind w:left="1504" w:right="4498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-20</w:t>
      </w:r>
      <w:r>
        <w:rPr>
          <w:rFonts w:ascii="Arial"/>
          <w:sz w:val="12"/>
        </w:rPr>
      </w:r>
    </w:p>
    <w:p>
      <w:pPr>
        <w:spacing w:after="0"/>
        <w:jc w:val="center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1701" w:space="4078"/>
            <w:col w:w="6221"/>
          </w:cols>
        </w:sectPr>
      </w:pPr>
    </w:p>
    <w:p>
      <w:pPr>
        <w:spacing w:line="240" w:lineRule="auto" w:before="5"/>
        <w:rPr>
          <w:rFonts w:ascii="Arial" w:hAnsi="Arial" w:cs="Arial" w:eastAsia="Arial"/>
          <w:sz w:val="16"/>
          <w:szCs w:val="16"/>
        </w:rPr>
      </w:pPr>
    </w:p>
    <w:p>
      <w:pPr>
        <w:spacing w:after="0" w:line="240" w:lineRule="auto"/>
        <w:rPr>
          <w:rFonts w:ascii="Arial" w:hAnsi="Arial" w:cs="Arial" w:eastAsia="Arial"/>
          <w:sz w:val="16"/>
          <w:szCs w:val="16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before="87"/>
        <w:ind w:left="153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-25</w:t>
      </w:r>
      <w:r>
        <w:rPr>
          <w:rFonts w:ascii="Arial"/>
          <w:sz w:val="12"/>
        </w:rPr>
      </w:r>
    </w:p>
    <w:p>
      <w:pPr>
        <w:tabs>
          <w:tab w:pos="4362" w:val="left" w:leader="none"/>
          <w:tab w:pos="4689" w:val="left" w:leader="none"/>
        </w:tabs>
        <w:spacing w:before="25"/>
        <w:ind w:left="1687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-40    </w:t>
      </w:r>
      <w:r>
        <w:rPr>
          <w:rFonts w:ascii="Arial"/>
          <w:color w:val="231F20"/>
          <w:spacing w:val="6"/>
          <w:sz w:val="12"/>
        </w:rPr>
        <w:t> </w:t>
      </w:r>
      <w:r>
        <w:rPr>
          <w:rFonts w:ascii="Arial"/>
          <w:color w:val="231F20"/>
          <w:sz w:val="12"/>
        </w:rPr>
        <w:t>-35   </w:t>
      </w:r>
      <w:r>
        <w:rPr>
          <w:rFonts w:ascii="Arial"/>
          <w:color w:val="231F20"/>
          <w:spacing w:val="12"/>
          <w:sz w:val="12"/>
        </w:rPr>
        <w:t> </w:t>
      </w:r>
      <w:r>
        <w:rPr>
          <w:rFonts w:ascii="Arial"/>
          <w:color w:val="231F20"/>
          <w:sz w:val="12"/>
        </w:rPr>
        <w:t>-30   </w:t>
      </w:r>
      <w:r>
        <w:rPr>
          <w:rFonts w:ascii="Arial"/>
          <w:color w:val="231F20"/>
          <w:spacing w:val="25"/>
          <w:sz w:val="12"/>
        </w:rPr>
        <w:t> </w:t>
      </w:r>
      <w:r>
        <w:rPr>
          <w:rFonts w:ascii="Arial"/>
          <w:color w:val="231F20"/>
          <w:sz w:val="12"/>
        </w:rPr>
        <w:t>-25   </w:t>
      </w:r>
      <w:r>
        <w:rPr>
          <w:rFonts w:ascii="Arial"/>
          <w:color w:val="231F20"/>
          <w:spacing w:val="17"/>
          <w:sz w:val="12"/>
        </w:rPr>
        <w:t> </w:t>
      </w:r>
      <w:r>
        <w:rPr>
          <w:rFonts w:ascii="Arial"/>
          <w:color w:val="231F20"/>
          <w:sz w:val="12"/>
        </w:rPr>
        <w:t>-20   </w:t>
      </w:r>
      <w:r>
        <w:rPr>
          <w:rFonts w:ascii="Arial"/>
          <w:color w:val="231F20"/>
          <w:spacing w:val="9"/>
          <w:sz w:val="12"/>
        </w:rPr>
        <w:t> </w:t>
      </w:r>
      <w:r>
        <w:rPr>
          <w:rFonts w:ascii="Arial"/>
          <w:color w:val="231F20"/>
          <w:sz w:val="12"/>
        </w:rPr>
        <w:t>-15   </w:t>
      </w:r>
      <w:r>
        <w:rPr>
          <w:rFonts w:ascii="Arial"/>
          <w:color w:val="231F20"/>
          <w:spacing w:val="18"/>
          <w:sz w:val="12"/>
        </w:rPr>
        <w:t> </w:t>
      </w:r>
      <w:r>
        <w:rPr>
          <w:rFonts w:ascii="Arial"/>
          <w:color w:val="231F20"/>
          <w:sz w:val="12"/>
        </w:rPr>
        <w:t>-10    </w:t>
      </w:r>
      <w:r>
        <w:rPr>
          <w:rFonts w:ascii="Arial"/>
          <w:color w:val="231F20"/>
          <w:spacing w:val="9"/>
          <w:sz w:val="12"/>
        </w:rPr>
        <w:t> </w:t>
      </w:r>
      <w:r>
        <w:rPr>
          <w:rFonts w:ascii="Arial"/>
          <w:color w:val="231F20"/>
          <w:sz w:val="12"/>
        </w:rPr>
        <w:t>-5</w:t>
        <w:tab/>
        <w:t>0</w:t>
        <w:tab/>
        <w:t>5</w:t>
      </w:r>
      <w:r>
        <w:rPr>
          <w:rFonts w:ascii="Arial"/>
          <w:sz w:val="12"/>
        </w:rPr>
      </w:r>
    </w:p>
    <w:p>
      <w:pPr>
        <w:spacing w:before="87"/>
        <w:ind w:left="153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color w:val="231F20"/>
          <w:sz w:val="12"/>
        </w:rPr>
        <w:t>-25</w:t>
      </w:r>
      <w:r>
        <w:rPr>
          <w:rFonts w:ascii="Arial"/>
          <w:sz w:val="12"/>
        </w:rPr>
      </w:r>
    </w:p>
    <w:p>
      <w:pPr>
        <w:tabs>
          <w:tab w:pos="4423" w:val="left" w:leader="none"/>
        </w:tabs>
        <w:spacing w:before="25"/>
        <w:ind w:left="1694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-45 </w:t>
      </w:r>
      <w:r>
        <w:rPr>
          <w:rFonts w:ascii="Arial"/>
          <w:color w:val="231F20"/>
          <w:spacing w:val="27"/>
          <w:sz w:val="12"/>
        </w:rPr>
        <w:t> </w:t>
      </w:r>
      <w:r>
        <w:rPr>
          <w:rFonts w:ascii="Arial"/>
          <w:color w:val="231F20"/>
          <w:sz w:val="12"/>
        </w:rPr>
        <w:t>-40   </w:t>
      </w:r>
      <w:r>
        <w:rPr>
          <w:rFonts w:ascii="Arial"/>
          <w:color w:val="231F20"/>
          <w:spacing w:val="1"/>
          <w:sz w:val="12"/>
        </w:rPr>
        <w:t> </w:t>
      </w:r>
      <w:r>
        <w:rPr>
          <w:rFonts w:ascii="Arial"/>
          <w:color w:val="231F20"/>
          <w:sz w:val="12"/>
        </w:rPr>
        <w:t>-35  </w:t>
      </w:r>
      <w:r>
        <w:rPr>
          <w:rFonts w:ascii="Arial"/>
          <w:color w:val="231F20"/>
          <w:spacing w:val="26"/>
          <w:sz w:val="12"/>
        </w:rPr>
        <w:t> </w:t>
      </w:r>
      <w:r>
        <w:rPr>
          <w:rFonts w:ascii="Arial"/>
          <w:color w:val="231F20"/>
          <w:sz w:val="12"/>
        </w:rPr>
        <w:t>-30  </w:t>
      </w:r>
      <w:r>
        <w:rPr>
          <w:rFonts w:ascii="Arial"/>
          <w:color w:val="231F20"/>
          <w:spacing w:val="17"/>
          <w:sz w:val="12"/>
        </w:rPr>
        <w:t> </w:t>
      </w:r>
      <w:r>
        <w:rPr>
          <w:rFonts w:ascii="Arial"/>
          <w:color w:val="231F20"/>
          <w:sz w:val="12"/>
        </w:rPr>
        <w:t>-25  </w:t>
      </w:r>
      <w:r>
        <w:rPr>
          <w:rFonts w:ascii="Arial"/>
          <w:color w:val="231F20"/>
          <w:spacing w:val="30"/>
          <w:sz w:val="12"/>
        </w:rPr>
        <w:t> </w:t>
      </w:r>
      <w:r>
        <w:rPr>
          <w:rFonts w:ascii="Arial"/>
          <w:color w:val="231F20"/>
          <w:sz w:val="12"/>
        </w:rPr>
        <w:t>-20  </w:t>
      </w:r>
      <w:r>
        <w:rPr>
          <w:rFonts w:ascii="Arial"/>
          <w:color w:val="231F20"/>
          <w:spacing w:val="8"/>
          <w:sz w:val="12"/>
        </w:rPr>
        <w:t> </w:t>
      </w:r>
      <w:r>
        <w:rPr>
          <w:rFonts w:ascii="Arial"/>
          <w:color w:val="231F20"/>
          <w:sz w:val="12"/>
        </w:rPr>
        <w:t>-15  </w:t>
      </w:r>
      <w:r>
        <w:rPr>
          <w:rFonts w:ascii="Arial"/>
          <w:color w:val="231F20"/>
          <w:spacing w:val="30"/>
          <w:sz w:val="12"/>
        </w:rPr>
        <w:t> </w:t>
      </w:r>
      <w:r>
        <w:rPr>
          <w:rFonts w:ascii="Arial"/>
          <w:color w:val="231F20"/>
          <w:sz w:val="12"/>
        </w:rPr>
        <w:t>-10   </w:t>
      </w:r>
      <w:r>
        <w:rPr>
          <w:rFonts w:ascii="Arial"/>
          <w:color w:val="231F20"/>
          <w:spacing w:val="17"/>
          <w:sz w:val="12"/>
        </w:rPr>
        <w:t> </w:t>
      </w:r>
      <w:r>
        <w:rPr>
          <w:rFonts w:ascii="Arial"/>
          <w:color w:val="231F20"/>
          <w:sz w:val="12"/>
        </w:rPr>
        <w:t>-5</w:t>
        <w:tab/>
        <w:t>0    </w:t>
      </w:r>
      <w:r>
        <w:rPr>
          <w:rFonts w:ascii="Arial"/>
          <w:color w:val="231F20"/>
          <w:spacing w:val="33"/>
          <w:sz w:val="12"/>
        </w:rPr>
        <w:t> </w:t>
      </w:r>
      <w:r>
        <w:rPr>
          <w:rFonts w:ascii="Arial"/>
          <w:color w:val="231F20"/>
          <w:sz w:val="12"/>
        </w:rPr>
        <w:t>5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2" w:equalWidth="0">
            <w:col w:w="4758" w:space="1021"/>
            <w:col w:w="6221"/>
          </w:cols>
        </w:sectPr>
      </w:pPr>
    </w:p>
    <w:p>
      <w:pPr>
        <w:spacing w:line="240" w:lineRule="auto" w:before="3"/>
        <w:rPr>
          <w:rFonts w:ascii="Arial" w:hAnsi="Arial" w:cs="Arial" w:eastAsia="Arial"/>
          <w:sz w:val="14"/>
          <w:szCs w:val="14"/>
        </w:rPr>
      </w:pPr>
    </w:p>
    <w:p>
      <w:pPr>
        <w:pStyle w:val="BodyText"/>
        <w:spacing w:line="240" w:lineRule="auto"/>
        <w:ind w:left="2136" w:right="177"/>
        <w:jc w:val="center"/>
      </w:pPr>
      <w:r>
        <w:rPr>
          <w:color w:val="231F20"/>
        </w:rPr>
        <w:t>Input</w:t>
      </w:r>
      <w:r>
        <w:rPr>
          <w:color w:val="231F20"/>
          <w:spacing w:val="-1"/>
        </w:rPr>
        <w:t> </w:t>
      </w:r>
      <w:r>
        <w:rPr>
          <w:color w:val="231F20"/>
        </w:rPr>
        <w:t>Power,</w:t>
      </w:r>
      <w:r>
        <w:rPr>
          <w:color w:val="231F20"/>
          <w:spacing w:val="-1"/>
        </w:rPr>
        <w:t> P</w:t>
      </w:r>
      <w:r>
        <w:rPr>
          <w:color w:val="231F20"/>
          <w:spacing w:val="-1"/>
          <w:sz w:val="12"/>
        </w:rPr>
        <w:t>IN</w:t>
      </w:r>
      <w:r>
        <w:rPr>
          <w:color w:val="231F20"/>
          <w:spacing w:val="10"/>
          <w:sz w:val="12"/>
        </w:rPr>
        <w:t> </w:t>
      </w:r>
      <w:r>
        <w:rPr>
          <w:color w:val="231F20"/>
          <w:spacing w:val="-1"/>
        </w:rPr>
        <w:t>(dBm)</w:t>
      </w:r>
      <w:r>
        <w:rPr/>
      </w:r>
    </w:p>
    <w:p>
      <w:pPr>
        <w:spacing w:line="240" w:lineRule="auto" w:before="0"/>
        <w:rPr>
          <w:rFonts w:ascii="Arial" w:hAnsi="Arial" w:cs="Arial" w:eastAsia="Arial"/>
          <w:sz w:val="16"/>
          <w:szCs w:val="16"/>
        </w:rPr>
      </w:pPr>
    </w:p>
    <w:p>
      <w:pPr>
        <w:pStyle w:val="Heading4"/>
        <w:spacing w:line="250" w:lineRule="auto" w:before="106"/>
        <w:ind w:left="1963" w:right="0" w:firstLine="848"/>
        <w:jc w:val="left"/>
        <w:rPr>
          <w:b w:val="0"/>
          <w:bCs w:val="0"/>
        </w:rPr>
      </w:pPr>
      <w:r>
        <w:rPr>
          <w:color w:val="231F20"/>
        </w:rPr>
        <w:t>UPC2712TB SATURATED OUTPUT POWER vs.</w:t>
      </w:r>
      <w:r>
        <w:rPr>
          <w:b w:val="0"/>
        </w:rPr>
      </w:r>
    </w:p>
    <w:p>
      <w:pPr>
        <w:spacing w:before="0"/>
        <w:ind w:left="2139" w:right="177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FREQUENCY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AND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VOLTAGE</w:t>
      </w:r>
      <w:r>
        <w:rPr>
          <w:rFonts w:ascii="Arial"/>
          <w:sz w:val="16"/>
        </w:rPr>
      </w:r>
    </w:p>
    <w:p>
      <w:pPr>
        <w:spacing w:line="240" w:lineRule="auto" w:before="11"/>
        <w:rPr>
          <w:rFonts w:ascii="Arial" w:hAnsi="Arial" w:cs="Arial" w:eastAsia="Arial"/>
          <w:b/>
          <w:bCs/>
          <w:sz w:val="14"/>
          <w:szCs w:val="14"/>
        </w:rPr>
      </w:pPr>
      <w:r>
        <w:rPr/>
        <w:br w:type="column"/>
      </w:r>
      <w:r>
        <w:rPr>
          <w:rFonts w:ascii="Arial"/>
          <w:b/>
          <w:sz w:val="14"/>
        </w:rPr>
      </w:r>
    </w:p>
    <w:p>
      <w:pPr>
        <w:pStyle w:val="BodyText"/>
        <w:spacing w:line="240" w:lineRule="auto"/>
        <w:ind w:left="316" w:right="0"/>
        <w:jc w:val="center"/>
      </w:pPr>
      <w:r>
        <w:rPr>
          <w:color w:val="231F20"/>
        </w:rPr>
        <w:t>Input</w:t>
      </w:r>
      <w:r>
        <w:rPr>
          <w:color w:val="231F20"/>
          <w:spacing w:val="-1"/>
        </w:rPr>
        <w:t> </w:t>
      </w:r>
      <w:r>
        <w:rPr>
          <w:color w:val="231F20"/>
        </w:rPr>
        <w:t>Power,</w:t>
      </w:r>
      <w:r>
        <w:rPr>
          <w:color w:val="231F20"/>
          <w:spacing w:val="-1"/>
        </w:rPr>
        <w:t> P</w:t>
      </w:r>
      <w:r>
        <w:rPr>
          <w:color w:val="231F20"/>
          <w:spacing w:val="-1"/>
          <w:sz w:val="12"/>
        </w:rPr>
        <w:t>IN</w:t>
      </w:r>
      <w:r>
        <w:rPr>
          <w:color w:val="231F20"/>
          <w:spacing w:val="10"/>
          <w:sz w:val="12"/>
        </w:rPr>
        <w:t> </w:t>
      </w:r>
      <w:r>
        <w:rPr>
          <w:color w:val="231F20"/>
          <w:spacing w:val="-1"/>
        </w:rPr>
        <w:t>(dBm)</w:t>
      </w:r>
      <w:r>
        <w:rPr/>
      </w:r>
    </w:p>
    <w:p>
      <w:pPr>
        <w:pStyle w:val="Heading4"/>
        <w:spacing w:line="240" w:lineRule="auto" w:before="92"/>
        <w:ind w:left="306" w:right="0"/>
        <w:jc w:val="center"/>
        <w:rPr>
          <w:b w:val="0"/>
          <w:bCs w:val="0"/>
        </w:rPr>
      </w:pPr>
      <w:r>
        <w:rPr>
          <w:color w:val="231F20"/>
        </w:rPr>
        <w:t>UPC2712TB</w:t>
      </w:r>
      <w:r>
        <w:rPr>
          <w:b w:val="0"/>
        </w:rPr>
      </w:r>
    </w:p>
    <w:p>
      <w:pPr>
        <w:spacing w:line="250" w:lineRule="auto" w:before="8"/>
        <w:ind w:left="1963" w:right="1654" w:firstLine="0"/>
        <w:jc w:val="center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3RD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ORDER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INTERMODULATION</w:t>
      </w:r>
      <w:r>
        <w:rPr>
          <w:rFonts w:ascii="Arial"/>
          <w:b/>
          <w:color w:val="231F20"/>
          <w:sz w:val="16"/>
        </w:rPr>
        <w:t> DISTORTION vs. OUTPUT POWER AND</w:t>
      </w:r>
      <w:r>
        <w:rPr>
          <w:rFonts w:ascii="Arial"/>
          <w:b/>
          <w:color w:val="231F20"/>
          <w:spacing w:val="-1"/>
          <w:sz w:val="16"/>
        </w:rPr>
        <w:t> </w:t>
      </w:r>
      <w:r>
        <w:rPr>
          <w:rFonts w:ascii="Arial"/>
          <w:b/>
          <w:color w:val="231F20"/>
          <w:sz w:val="16"/>
        </w:rPr>
        <w:t>VOLTAGE</w:t>
      </w:r>
      <w:r>
        <w:rPr>
          <w:rFonts w:ascii="Arial"/>
          <w:sz w:val="16"/>
        </w:rPr>
      </w:r>
    </w:p>
    <w:p>
      <w:pPr>
        <w:spacing w:after="0" w:line="250" w:lineRule="auto"/>
        <w:jc w:val="center"/>
        <w:rPr>
          <w:rFonts w:ascii="Arial" w:hAnsi="Arial" w:cs="Arial" w:eastAsia="Arial"/>
          <w:sz w:val="16"/>
          <w:szCs w:val="16"/>
        </w:rPr>
        <w:sectPr>
          <w:type w:val="continuous"/>
          <w:pgSz w:w="12240" w:h="15840"/>
          <w:pgMar w:top="660" w:bottom="280" w:left="240" w:right="0"/>
          <w:cols w:num="2" w:equalWidth="0">
            <w:col w:w="4569" w:space="1206"/>
            <w:col w:w="6225"/>
          </w:cols>
        </w:sectPr>
      </w:pPr>
    </w:p>
    <w:p>
      <w:pPr>
        <w:spacing w:line="240" w:lineRule="auto" w:before="0"/>
        <w:rPr>
          <w:rFonts w:ascii="Arial" w:hAnsi="Arial" w:cs="Arial" w:eastAsia="Arial"/>
          <w:b/>
          <w:bCs/>
          <w:sz w:val="11"/>
          <w:szCs w:val="11"/>
        </w:rPr>
      </w:pPr>
    </w:p>
    <w:p>
      <w:pPr>
        <w:tabs>
          <w:tab w:pos="7411" w:val="left" w:leader="none"/>
        </w:tabs>
        <w:spacing w:before="0"/>
        <w:ind w:left="1564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101.343002pt;margin-top:3.679446pt;width:147.5pt;height:146.25pt;mso-position-horizontal-relative:page;mso-position-vertical-relative:paragraph;z-index:-143248" coordorigin="2027,74" coordsize="2950,2925">
            <v:group style="position:absolute;left:2035;top:79;width:2936;height:2914" coordorigin="2035,79" coordsize="2936,2914">
              <v:shape style="position:absolute;left:2035;top:79;width:2936;height:2914" coordorigin="2035,79" coordsize="2936,2914" path="m2035,2992l4971,2992,4971,79,2035,79,2035,2992xe" filled="false" stroked="true" strokeweight=".509pt" strokecolor="#231f20">
                <v:path arrowok="t"/>
              </v:shape>
            </v:group>
            <v:group style="position:absolute;left:2619;top:88;width:2;height:2906" coordorigin="2619,88" coordsize="2,2906">
              <v:shape style="position:absolute;left:2619;top:88;width:2;height:2906" coordorigin="2619,88" coordsize="0,2906" path="m2619,88l2619,2993e" filled="false" stroked="true" strokeweight=".509pt" strokecolor="#231f20">
                <v:path arrowok="t"/>
              </v:shape>
            </v:group>
            <v:group style="position:absolute;left:3007;top:88;width:2;height:1259" coordorigin="3007,88" coordsize="2,1259">
              <v:shape style="position:absolute;left:3007;top:88;width:2;height:1259" coordorigin="3007,88" coordsize="0,1259" path="m3007,88l3007,1347e" filled="false" stroked="true" strokeweight=".509pt" strokecolor="#231f20">
                <v:path arrowok="t"/>
              </v:shape>
            </v:group>
            <v:group style="position:absolute;left:3007;top:1557;width:2;height:1436" coordorigin="3007,1557" coordsize="2,1436">
              <v:shape style="position:absolute;left:3007;top:1557;width:2;height:1436" coordorigin="3007,1557" coordsize="0,1436" path="m3007,1557l3007,2993e" filled="false" stroked="true" strokeweight=".509pt" strokecolor="#231f20">
                <v:path arrowok="t"/>
              </v:shape>
            </v:group>
            <v:group style="position:absolute;left:3271;top:88;width:2;height:196" coordorigin="3271,88" coordsize="2,196">
              <v:shape style="position:absolute;left:3271;top:88;width:2;height:196" coordorigin="3271,88" coordsize="0,196" path="m3271,88l3271,283e" filled="false" stroked="true" strokeweight=".509pt" strokecolor="#231f20">
                <v:path arrowok="t"/>
              </v:shape>
            </v:group>
            <v:group style="position:absolute;left:3271;top:494;width:2;height:853" coordorigin="3271,494" coordsize="2,853">
              <v:shape style="position:absolute;left:3271;top:494;width:2;height:853" coordorigin="3271,494" coordsize="0,853" path="m3271,494l3271,1347e" filled="false" stroked="true" strokeweight=".509pt" strokecolor="#231f20">
                <v:path arrowok="t"/>
              </v:shape>
            </v:group>
            <v:group style="position:absolute;left:3271;top:1557;width:2;height:1436" coordorigin="3271,1557" coordsize="2,1436">
              <v:shape style="position:absolute;left:3271;top:1557;width:2;height:1436" coordorigin="3271,1557" coordsize="0,1436" path="m3271,1557l3271,2993e" filled="false" stroked="true" strokeweight=".509pt" strokecolor="#231f20">
                <v:path arrowok="t"/>
              </v:shape>
            </v:group>
            <v:group style="position:absolute;left:3733;top:88;width:2;height:2906" coordorigin="3733,88" coordsize="2,2906">
              <v:shape style="position:absolute;left:3733;top:88;width:2;height:2906" coordorigin="3733,88" coordsize="0,2906" path="m3733,88l3733,2993e" filled="false" stroked="true" strokeweight=".509pt" strokecolor="#231f20">
                <v:path arrowok="t"/>
              </v:shape>
            </v:group>
            <v:group style="position:absolute;left:3604;top:88;width:2;height:196" coordorigin="3604,88" coordsize="2,196">
              <v:shape style="position:absolute;left:3604;top:88;width:2;height:196" coordorigin="3604,88" coordsize="0,196" path="m3604,88l3604,283e" filled="false" stroked="true" strokeweight=".509pt" strokecolor="#231f20">
                <v:path arrowok="t"/>
              </v:shape>
            </v:group>
            <v:group style="position:absolute;left:3604;top:494;width:2;height:2499" coordorigin="3604,494" coordsize="2,2499">
              <v:shape style="position:absolute;left:3604;top:494;width:2;height:2499" coordorigin="3604,494" coordsize="0,2499" path="m3604,494l3604,2993e" filled="false" stroked="true" strokeweight=".509pt" strokecolor="#231f20">
                <v:path arrowok="t"/>
              </v:shape>
            </v:group>
            <v:group style="position:absolute;left:3448;top:88;width:2;height:196" coordorigin="3448,88" coordsize="2,196">
              <v:shape style="position:absolute;left:3448;top:88;width:2;height:196" coordorigin="3448,88" coordsize="0,196" path="m3448,88l3448,283e" filled="false" stroked="true" strokeweight=".509pt" strokecolor="#231f20">
                <v:path arrowok="t"/>
              </v:shape>
            </v:group>
            <v:group style="position:absolute;left:3448;top:494;width:2;height:2499" coordorigin="3448,494" coordsize="2,2499">
              <v:shape style="position:absolute;left:3448;top:494;width:2;height:2499" coordorigin="3448,494" coordsize="0,2499" path="m3448,494l3448,2993e" filled="false" stroked="true" strokeweight=".509pt" strokecolor="#231f20">
                <v:path arrowok="t"/>
              </v:shape>
            </v:group>
            <v:group style="position:absolute;left:3930;top:88;width:2;height:2906" coordorigin="3930,88" coordsize="2,2906">
              <v:shape style="position:absolute;left:3930;top:88;width:2;height:2906" coordorigin="3930,88" coordsize="0,2906" path="m3930,88l3930,2993e" filled="false" stroked="true" strokeweight=".509pt" strokecolor="#231f20">
                <v:path arrowok="t"/>
              </v:shape>
            </v:group>
            <v:group style="position:absolute;left:3855;top:88;width:2;height:2906" coordorigin="3855,88" coordsize="2,2906">
              <v:shape style="position:absolute;left:3855;top:88;width:2;height:2906" coordorigin="3855,88" coordsize="0,2906" path="m3855,88l3855,2993e" filled="false" stroked="true" strokeweight=".509pt" strokecolor="#231f20">
                <v:path arrowok="t"/>
              </v:shape>
            </v:group>
            <v:group style="position:absolute;left:3991;top:88;width:2;height:2906" coordorigin="3991,88" coordsize="2,2906">
              <v:shape style="position:absolute;left:3991;top:88;width:2;height:2906" coordorigin="3991,88" coordsize="0,2906" path="m3991,88l3991,2993e" filled="false" stroked="true" strokeweight=".509pt" strokecolor="#231f20">
                <v:path arrowok="t"/>
              </v:shape>
            </v:group>
            <v:group style="position:absolute;left:4575;top:88;width:2;height:48" coordorigin="4575,88" coordsize="2,48">
              <v:shape style="position:absolute;left:4575;top:88;width:2;height:48" coordorigin="4575,88" coordsize="0,48" path="m4575,88l4575,135e" filled="false" stroked="true" strokeweight=".509pt" strokecolor="#231f20">
                <v:path arrowok="t"/>
              </v:shape>
            </v:group>
            <v:group style="position:absolute;left:4575;top:346;width:2;height:2648" coordorigin="4575,346" coordsize="2,2648">
              <v:shape style="position:absolute;left:4575;top:346;width:2;height:2648" coordorigin="4575,346" coordsize="0,2648" path="m4575,346l4575,2993e" filled="false" stroked="true" strokeweight=".509pt" strokecolor="#231f20">
                <v:path arrowok="t"/>
              </v:shape>
            </v:group>
            <v:group style="position:absolute;left:2035;top:812;width:2931;height:2" coordorigin="2035,812" coordsize="2931,2">
              <v:shape style="position:absolute;left:2035;top:812;width:2931;height:2" coordorigin="2035,812" coordsize="2931,0" path="m2035,812l4966,812e" filled="false" stroked="true" strokeweight=".509pt" strokecolor="#231f20">
                <v:path arrowok="t"/>
              </v:shape>
            </v:group>
            <v:group style="position:absolute;left:2035;top:1539;width:2928;height:2" coordorigin="2035,1539" coordsize="2928,2">
              <v:shape style="position:absolute;left:2035;top:1539;width:2928;height:2" coordorigin="2035,1539" coordsize="2928,0" path="m2035,1539l4963,1539e" filled="false" stroked="true" strokeweight=".509pt" strokecolor="#231f20">
                <v:path arrowok="t"/>
              </v:shape>
            </v:group>
            <v:group style="position:absolute;left:2035;top:2265;width:2928;height:2" coordorigin="2035,2265" coordsize="2928,2">
              <v:shape style="position:absolute;left:2035;top:2265;width:2928;height:2" coordorigin="2035,2265" coordsize="2928,0" path="m2035,2265l4963,2265e" filled="false" stroked="true" strokeweight=".509pt" strokecolor="#231f20">
                <v:path arrowok="t"/>
              </v:shape>
            </v:group>
            <v:group style="position:absolute;left:4099;top:135;width:815;height:211" coordorigin="4099,135" coordsize="815,211">
              <v:shape style="position:absolute;left:4099;top:135;width:815;height:211" coordorigin="4099,135" coordsize="815,211" path="m4099,135l4914,135,4914,346,4099,346,4099,135xe" filled="true" fillcolor="#ffffff" stroked="false">
                <v:path arrowok="t"/>
                <v:fill type="solid"/>
              </v:shape>
            </v:group>
            <v:group style="position:absolute;left:2087;top:135;width:436;height:211" coordorigin="2087,135" coordsize="436,211">
              <v:shape style="position:absolute;left:2087;top:135;width:436;height:211" coordorigin="2087,135" coordsize="436,211" path="m2087,135l2522,135,2522,346,2087,346,2087,135xe" filled="true" fillcolor="#ffffff" stroked="false">
                <v:path arrowok="t"/>
                <v:fill type="solid"/>
              </v:shape>
            </v:group>
            <v:group style="position:absolute;left:2912;top:1347;width:436;height:211" coordorigin="2912,1347" coordsize="436,211">
              <v:shape style="position:absolute;left:2912;top:1347;width:436;height:211" coordorigin="2912,1347" coordsize="436,211" path="m2912,1347l3347,1347,3347,1557,2912,1557,2912,1347xe" filled="true" fillcolor="#ffffff" stroked="false">
                <v:path arrowok="t"/>
                <v:fill type="solid"/>
              </v:shape>
            </v:group>
            <v:group style="position:absolute;left:2319;top:312;width:2;height:229" coordorigin="2319,312" coordsize="2,229">
              <v:shape style="position:absolute;left:2319;top:312;width:2;height:229" coordorigin="2319,312" coordsize="1,229" path="m2319,541l2320,312e" filled="false" stroked="true" strokeweight=".382pt" strokecolor="#231f20">
                <v:path arrowok="t"/>
              </v:shape>
            </v:group>
            <v:group style="position:absolute;left:2298;top:526;width:42;height:52" coordorigin="2298,526" coordsize="42,52">
              <v:shape style="position:absolute;left:2298;top:526;width:42;height:52" coordorigin="2298,526" coordsize="42,52" path="m2298,527l2320,577,2335,538,2319,538,2298,527xe" filled="true" fillcolor="#231f20" stroked="false">
                <v:path arrowok="t"/>
                <v:fill type="solid"/>
              </v:shape>
              <v:shape style="position:absolute;left:2298;top:526;width:42;height:52" coordorigin="2298,526" coordsize="42,52" path="m2340,526l2319,538,2335,538,2340,526xe" filled="true" fillcolor="#231f20" stroked="false">
                <v:path arrowok="t"/>
                <v:fill type="solid"/>
              </v:shape>
            </v:group>
            <v:group style="position:absolute;left:3077;top:283;width:680;height:211" coordorigin="3077,283" coordsize="680,211">
              <v:shape style="position:absolute;left:3077;top:283;width:680;height:211" coordorigin="3077,283" coordsize="680,211" path="m3077,283l3756,283,3756,494,3077,494,3077,283xe" filled="true" fillcolor="#ffffff" stroked="false">
                <v:path arrowok="t"/>
                <v:fill type="solid"/>
              </v:shape>
            </v:group>
            <v:group style="position:absolute;left:3383;top:476;width:2;height:336" coordorigin="3383,476" coordsize="2,336">
              <v:shape style="position:absolute;left:3383;top:476;width:2;height:336" coordorigin="3383,476" coordsize="1,336" path="m3383,811l3383,476e" filled="false" stroked="true" strokeweight=".382pt" strokecolor="#231f20">
                <v:path arrowok="t"/>
              </v:shape>
            </v:group>
            <v:group style="position:absolute;left:3362;top:796;width:42;height:52" coordorigin="3362,796" coordsize="42,52">
              <v:shape style="position:absolute;left:3362;top:796;width:42;height:52" coordorigin="3362,796" coordsize="42,52" path="m3362,797l3384,847,3398,808,3383,808,3362,797xe" filled="true" fillcolor="#231f20" stroked="false">
                <v:path arrowok="t"/>
                <v:fill type="solid"/>
              </v:shape>
              <v:shape style="position:absolute;left:3362;top:796;width:42;height:52" coordorigin="3362,796" coordsize="42,52" path="m3403,796l3383,808,3398,808,3403,796xe" filled="true" fillcolor="#231f20" stroked="false">
                <v:path arrowok="t"/>
                <v:fill type="solid"/>
              </v:shape>
            </v:group>
            <v:group style="position:absolute;left:3144;top:1105;width:2;height:229" coordorigin="3144,1105" coordsize="2,229">
              <v:shape style="position:absolute;left:3144;top:1105;width:2;height:229" coordorigin="3144,1105" coordsize="1,229" path="m3145,1105l3144,1333e" filled="false" stroked="true" strokeweight=".382pt" strokecolor="#231f20">
                <v:path arrowok="t"/>
              </v:shape>
            </v:group>
            <v:group style="position:absolute;left:3125;top:1069;width:42;height:52" coordorigin="3125,1069" coordsize="42,52">
              <v:shape style="position:absolute;left:3125;top:1069;width:42;height:52" coordorigin="3125,1069" coordsize="42,52" path="m3144,1069l3125,1120,3145,1107,3161,1107,3144,1069xe" filled="true" fillcolor="#231f20" stroked="false">
                <v:path arrowok="t"/>
                <v:fill type="solid"/>
              </v:shape>
              <v:shape style="position:absolute;left:3125;top:1069;width:42;height:52" coordorigin="3125,1069" coordsize="42,52" path="m3161,1107l3145,1107,3166,1119,3161,1107xe" filled="true" fillcolor="#231f20" stroked="false">
                <v:path arrowok="t"/>
                <v:fill type="solid"/>
              </v:shape>
            </v:group>
            <v:group style="position:absolute;left:2042;top:567;width:2920;height:842" coordorigin="2042,567" coordsize="2920,842">
              <v:shape style="position:absolute;left:2042;top:567;width:2920;height:842" coordorigin="2042,567" coordsize="2920,842" path="m2042,567l2300,577,2378,581,2443,586,2579,598,2596,600,2657,606,2721,611,2905,627,2922,628,2982,635,3047,644,3211,672,3288,686,3352,697,3470,719,3546,735,3609,750,3723,783,3798,806,3859,827,4044,893,4117,921,4177,947,4271,991,4306,1008,4371,1039,4415,1056,4427,1060,4488,1088,4561,1125,4625,1158,4678,1190,4732,1225,4778,1260,4961,1409e" filled="false" stroked="true" strokeweight="1.528pt" strokecolor="#231f20">
                <v:path arrowok="t"/>
              </v:shape>
            </v:group>
            <v:group style="position:absolute;left:2042;top:751;width:2914;height:775" coordorigin="2042,751" coordsize="2914,775">
              <v:shape style="position:absolute;left:2042;top:751;width:2914;height:775" coordorigin="2042,751" coordsize="2914,775" path="m2042,771l2273,757,2351,753,2416,752,2640,751,2657,751,2718,753,2782,756,2912,768,2989,778,3053,789,3145,809,3221,827,3283,843,3478,894,3553,915,3616,933,3798,987,3872,1010,3933,1032,4127,1107,4199,1137,4259,1162,4495,1266,4565,1300,4623,1330,4673,1359,4955,1525e" filled="false" stroked="true" strokeweight="1.528pt" strokecolor="#231f20">
                <v:path arrowok="t"/>
              </v:shape>
            </v:group>
            <v:group style="position:absolute;left:2042;top:936;width:2920;height:786" coordorigin="2042,936" coordsize="2920,786">
              <v:shape style="position:absolute;left:2042;top:936;width:2920;height:786" coordorigin="2042,936" coordsize="2920,786" path="m2042,941l2219,937,2236,936,2255,936,2276,936,2297,936,2362,937,2466,942,2501,944,2569,948,2583,948,2598,949,2675,957,2754,966,2817,976,2879,986,3083,1024,3159,1040,3222,1056,3323,1085,3387,1103,3447,1122,3453,1124,3459,1126,3518,1145,3588,1167,3664,1190,3735,1211,3799,1226,3811,1229,3881,1252,3949,1278,4027,1308,4110,1341,4191,1374,4264,1404,4324,1429,4395,1458,4450,1483,4509,1509,4562,1533,4961,1722e" filled="false" stroked="true" strokeweight="1.528pt" strokecolor="#231f20">
                <v:path arrowok="t"/>
              </v:shape>
              <v:shape style="position:absolute;left:2035;top:79;width:585;height:734" type="#_x0000_t202" filled="false" stroked="false">
                <v:textbox inset="0,0,0,0">
                  <w:txbxContent>
                    <w:p>
                      <w:pPr>
                        <w:spacing w:before="93"/>
                        <w:ind w:left="138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5.5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4136;top:185;width:676;height:123" type="#_x0000_t202" filled="false" stroked="false">
                <v:textbox inset="0,0,0,0">
                  <w:txbxContent>
                    <w:p>
                      <w:pPr>
                        <w:spacing w:line="122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P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IN</w:t>
                      </w:r>
                      <w:r>
                        <w:rPr>
                          <w:rFonts w:ascii="Arial"/>
                          <w:color w:val="231F20"/>
                          <w:spacing w:val="7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2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dBm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089;top:334;width:654;height:123" type="#_x0000_t202" filled="false" stroked="false">
                <v:textbox inset="0,0,0,0">
                  <w:txbxContent>
                    <w:p>
                      <w:pPr>
                        <w:spacing w:line="122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7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5.0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2999;top:1397;width:286;height:123" type="#_x0000_t202" filled="false" stroked="false">
                <v:textbox inset="0,0,0,0">
                  <w:txbxContent>
                    <w:p>
                      <w:pPr>
                        <w:spacing w:line="122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4.5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/>
        <w:pict>
          <v:group style="position:absolute;margin-left:390.485504pt;margin-top:3.680446pt;width:147.75pt;height:146.25pt;mso-position-horizontal-relative:page;mso-position-vertical-relative:paragraph;z-index:4264" coordorigin="7810,74" coordsize="2955,2925">
            <v:group style="position:absolute;left:8281;top:1853;width:191;height:177" coordorigin="8281,1853" coordsize="191,177">
              <v:shape style="position:absolute;left:8281;top:1853;width:191;height:177" coordorigin="8281,1853" coordsize="191,177" path="m8471,2030l8281,1853e" filled="false" stroked="true" strokeweight=".382pt" strokecolor="#231f20">
                <v:path arrowok="t"/>
              </v:shape>
            </v:group>
            <v:group style="position:absolute;left:8447;top:2004;width:52;height:50" coordorigin="8447,2004" coordsize="52,50">
              <v:shape style="position:absolute;left:8447;top:2004;width:52;height:50" coordorigin="8447,2004" coordsize="52,50" path="m8475,2004l8469,2028,8447,2035,8498,2054,8475,2004xe" filled="true" fillcolor="#231f20" stroked="false">
                <v:path arrowok="t"/>
                <v:fill type="solid"/>
              </v:shape>
            </v:group>
            <v:group style="position:absolute;left:8447;top:2004;width:52;height:50" coordorigin="8447,2004" coordsize="52,50">
              <v:shape style="position:absolute;left:8447;top:2004;width:52;height:50" coordorigin="8447,2004" coordsize="52,50" path="m8498,2054l8447,2035,8469,2028,8475,2004,8498,2054xe" filled="false" stroked="true" strokeweight=".382pt" strokecolor="#231f20">
                <v:path arrowok="t"/>
              </v:shape>
            </v:group>
            <v:group style="position:absolute;left:7815;top:79;width:2941;height:2915" coordorigin="7815,79" coordsize="2941,2915">
              <v:shape style="position:absolute;left:7815;top:79;width:2941;height:2915" coordorigin="7815,79" coordsize="2941,2915" path="m7815,2993l10756,2993,10756,79,7815,79,7815,2993xe" filled="false" stroked="true" strokeweight=".509pt" strokecolor="#231f20">
                <v:path arrowok="t"/>
              </v:shape>
            </v:group>
            <v:group style="position:absolute;left:8175;top:83;width:2;height:1569" coordorigin="8175,83" coordsize="2,1569">
              <v:shape style="position:absolute;left:8175;top:83;width:2;height:1569" coordorigin="8175,83" coordsize="0,1569" path="m8175,83l8175,1651e" filled="false" stroked="true" strokeweight=".509pt" strokecolor="#231f20">
                <v:path arrowok="t"/>
              </v:shape>
            </v:group>
            <v:group style="position:absolute;left:8175;top:1848;width:2;height:1138" coordorigin="8175,1848" coordsize="2,1138">
              <v:shape style="position:absolute;left:8175;top:1848;width:2;height:1138" coordorigin="8175,1848" coordsize="0,1138" path="m8175,1848l8175,2986e" filled="false" stroked="true" strokeweight=".509pt" strokecolor="#231f20">
                <v:path arrowok="t"/>
              </v:shape>
            </v:group>
            <v:group style="position:absolute;left:8548;top:83;width:2;height:1052" coordorigin="8548,83" coordsize="2,1052">
              <v:shape style="position:absolute;left:8548;top:83;width:2;height:1052" coordorigin="8548,83" coordsize="0,1052" path="m8548,83l8548,1135e" filled="false" stroked="true" strokeweight=".509pt" strokecolor="#231f20">
                <v:path arrowok="t"/>
              </v:shape>
            </v:group>
            <v:group style="position:absolute;left:8548;top:1332;width:2;height:1655" coordorigin="8548,1332" coordsize="2,1655">
              <v:shape style="position:absolute;left:8548;top:1332;width:2;height:1655" coordorigin="8548,1332" coordsize="0,1655" path="m8548,1332l8548,2986e" filled="false" stroked="true" strokeweight=".509pt" strokecolor="#231f20">
                <v:path arrowok="t"/>
              </v:shape>
            </v:group>
            <v:group style="position:absolute;left:8902;top:83;width:2;height:1052" coordorigin="8902,83" coordsize="2,1052">
              <v:shape style="position:absolute;left:8902;top:83;width:2;height:1052" coordorigin="8902,83" coordsize="0,1052" path="m8902,83l8902,1135e" filled="false" stroked="true" strokeweight=".509pt" strokecolor="#231f20">
                <v:path arrowok="t"/>
              </v:shape>
            </v:group>
            <v:group style="position:absolute;left:8902;top:1332;width:2;height:1655" coordorigin="8902,1332" coordsize="2,1655">
              <v:shape style="position:absolute;left:8902;top:1332;width:2;height:1655" coordorigin="8902,1332" coordsize="0,1655" path="m8902,1332l8902,2986e" filled="false" stroked="true" strokeweight=".509pt" strokecolor="#231f20">
                <v:path arrowok="t"/>
              </v:shape>
            </v:group>
            <v:group style="position:absolute;left:9286;top:83;width:2;height:2528" coordorigin="9286,83" coordsize="2,2528">
              <v:shape style="position:absolute;left:9286;top:83;width:2;height:2528" coordorigin="9286,83" coordsize="0,2528" path="m9286,83l9286,2611e" filled="false" stroked="true" strokeweight=".509pt" strokecolor="#231f20">
                <v:path arrowok="t"/>
              </v:shape>
            </v:group>
            <v:group style="position:absolute;left:9286;top:2808;width:2;height:178" coordorigin="9286,2808" coordsize="2,178">
              <v:shape style="position:absolute;left:9286;top:2808;width:2;height:178" coordorigin="9286,2808" coordsize="0,178" path="m9286,2808l9286,2986e" filled="false" stroked="true" strokeweight=".509pt" strokecolor="#231f20">
                <v:path arrowok="t"/>
              </v:shape>
            </v:group>
            <v:group style="position:absolute;left:9649;top:83;width:2;height:2903" coordorigin="9649,83" coordsize="2,2903">
              <v:shape style="position:absolute;left:9649;top:83;width:2;height:2903" coordorigin="9649,83" coordsize="0,2903" path="m9649,83l9649,2986e" filled="false" stroked="true" strokeweight=".509pt" strokecolor="#231f20">
                <v:path arrowok="t"/>
              </v:shape>
            </v:group>
            <v:group style="position:absolute;left:10009;top:83;width:2;height:2903" coordorigin="10009,83" coordsize="2,2903">
              <v:shape style="position:absolute;left:10009;top:83;width:2;height:2903" coordorigin="10009,83" coordsize="0,2903" path="m10009,83l10009,2986e" filled="false" stroked="true" strokeweight=".509pt" strokecolor="#231f20">
                <v:path arrowok="t"/>
              </v:shape>
            </v:group>
            <v:group style="position:absolute;left:10370;top:83;width:2;height:2903" coordorigin="10370,83" coordsize="2,2903">
              <v:shape style="position:absolute;left:10370;top:83;width:2;height:2903" coordorigin="10370,83" coordsize="0,2903" path="m10370,83l10370,2986e" filled="false" stroked="true" strokeweight=".509pt" strokecolor="#231f20">
                <v:path arrowok="t"/>
              </v:shape>
            </v:group>
            <v:group style="position:absolute;left:7822;top:357;width:2933;height:2" coordorigin="7822,357" coordsize="2933,2">
              <v:shape style="position:absolute;left:7822;top:357;width:2933;height:2" coordorigin="7822,357" coordsize="2933,0" path="m7822,357l10755,357e" filled="false" stroked="true" strokeweight=".509pt" strokecolor="#231f20">
                <v:path arrowok="t"/>
              </v:shape>
            </v:group>
            <v:group style="position:absolute;left:7822;top:629;width:2933;height:2" coordorigin="7822,629" coordsize="2933,2">
              <v:shape style="position:absolute;left:7822;top:629;width:2933;height:2" coordorigin="7822,629" coordsize="2933,0" path="m7822,629l10755,629e" filled="false" stroked="true" strokeweight=".509pt" strokecolor="#231f20">
                <v:path arrowok="t"/>
              </v:shape>
            </v:group>
            <v:group style="position:absolute;left:7822;top:928;width:2933;height:2" coordorigin="7822,928" coordsize="2933,2">
              <v:shape style="position:absolute;left:7822;top:928;width:2933;height:2" coordorigin="7822,928" coordsize="2933,0" path="m7822,928l10755,928e" filled="false" stroked="true" strokeweight=".509pt" strokecolor="#231f20">
                <v:path arrowok="t"/>
              </v:shape>
            </v:group>
            <v:group style="position:absolute;left:9153;top:1200;width:1602;height:2" coordorigin="9153,1200" coordsize="1602,2">
              <v:shape style="position:absolute;left:9153;top:1200;width:1602;height:2" coordorigin="9153,1200" coordsize="1602,0" path="m9153,1200l10755,1200e" filled="false" stroked="true" strokeweight=".509pt" strokecolor="#231f20">
                <v:path arrowok="t"/>
              </v:shape>
            </v:group>
            <v:group style="position:absolute;left:7822;top:1200;width:606;height:2" coordorigin="7822,1200" coordsize="606,2">
              <v:shape style="position:absolute;left:7822;top:1200;width:606;height:2" coordorigin="7822,1200" coordsize="606,0" path="m7822,1200l8427,1200e" filled="false" stroked="true" strokeweight=".509pt" strokecolor="#231f20">
                <v:path arrowok="t"/>
              </v:shape>
            </v:group>
            <v:group style="position:absolute;left:7822;top:1519;width:2933;height:2" coordorigin="7822,1519" coordsize="2933,2">
              <v:shape style="position:absolute;left:7822;top:1519;width:2933;height:2" coordorigin="7822,1519" coordsize="2933,0" path="m7822,1519l10755,1519e" filled="false" stroked="true" strokeweight=".509pt" strokecolor="#231f20">
                <v:path arrowok="t"/>
              </v:shape>
            </v:group>
            <v:group style="position:absolute;left:8436;top:1791;width:2319;height:2" coordorigin="8436,1791" coordsize="2319,2">
              <v:shape style="position:absolute;left:8436;top:1791;width:2319;height:2" coordorigin="8436,1791" coordsize="2319,0" path="m8436,1791l10755,1791e" filled="false" stroked="true" strokeweight=".509pt" strokecolor="#231f20">
                <v:path arrowok="t"/>
              </v:shape>
            </v:group>
            <v:group style="position:absolute;left:7822;top:1791;width:215;height:2" coordorigin="7822,1791" coordsize="215,2">
              <v:shape style="position:absolute;left:7822;top:1791;width:215;height:2" coordorigin="7822,1791" coordsize="215,0" path="m7822,1791l8036,1791e" filled="false" stroked="true" strokeweight=".509pt" strokecolor="#231f20">
                <v:path arrowok="t"/>
              </v:shape>
            </v:group>
            <v:group style="position:absolute;left:7822;top:2090;width:2933;height:2" coordorigin="7822,2090" coordsize="2933,2">
              <v:shape style="position:absolute;left:7822;top:2090;width:2933;height:2" coordorigin="7822,2090" coordsize="2933,0" path="m7822,2090l10755,2090e" filled="false" stroked="true" strokeweight=".509pt" strokecolor="#231f20">
                <v:path arrowok="t"/>
              </v:shape>
            </v:group>
            <v:group style="position:absolute;left:7822;top:2362;width:2933;height:2" coordorigin="7822,2362" coordsize="2933,2">
              <v:shape style="position:absolute;left:7822;top:2362;width:2933;height:2" coordorigin="7822,2362" coordsize="2933,0" path="m7822,2362l10755,2362e" filled="false" stroked="true" strokeweight=".509pt" strokecolor="#231f20">
                <v:path arrowok="t"/>
              </v:shape>
            </v:group>
            <v:group style="position:absolute;left:9631;top:2660;width:1124;height:2" coordorigin="9631,2660" coordsize="1124,2">
              <v:shape style="position:absolute;left:9631;top:2660;width:1124;height:2" coordorigin="9631,2660" coordsize="1124,0" path="m9631,2660l10755,2660e" filled="false" stroked="true" strokeweight=".509pt" strokecolor="#231f20">
                <v:path arrowok="t"/>
              </v:shape>
            </v:group>
            <v:group style="position:absolute;left:7822;top:2660;width:1410;height:2" coordorigin="7822,2660" coordsize="1410,2">
              <v:shape style="position:absolute;left:7822;top:2660;width:1410;height:2" coordorigin="7822,2660" coordsize="1410,0" path="m7822,2660l9231,2660e" filled="false" stroked="true" strokeweight=".509pt" strokecolor="#231f20">
                <v:path arrowok="t"/>
              </v:shape>
            </v:group>
            <v:group style="position:absolute;left:8036;top:1651;width:401;height:197" coordorigin="8036,1651" coordsize="401,197">
              <v:shape style="position:absolute;left:8036;top:1651;width:401;height:197" coordorigin="8036,1651" coordsize="401,197" path="m8036,1651l8436,1651,8436,1848,8036,1848,8036,1651xe" filled="true" fillcolor="#ffffff" stroked="false">
                <v:path arrowok="t"/>
                <v:fill type="solid"/>
              </v:shape>
            </v:group>
            <v:group style="position:absolute;left:9186;top:2419;width:191;height:177" coordorigin="9186,2419" coordsize="191,177">
              <v:shape style="position:absolute;left:9186;top:2419;width:191;height:177" coordorigin="9186,2419" coordsize="191,177" path="m9186,2419l9376,2595e" filled="false" stroked="true" strokeweight=".382pt" strokecolor="#231f20">
                <v:path arrowok="t"/>
              </v:shape>
            </v:group>
            <v:group style="position:absolute;left:9159;top:2394;width:52;height:50" coordorigin="9159,2394" coordsize="52,50">
              <v:shape style="position:absolute;left:9159;top:2394;width:52;height:50" coordorigin="9159,2394" coordsize="52,50" path="m9159,2394l9182,2444,9188,2420,9210,2413,9159,2394xe" filled="true" fillcolor="#231f20" stroked="false">
                <v:path arrowok="t"/>
                <v:fill type="solid"/>
              </v:shape>
            </v:group>
            <v:group style="position:absolute;left:9159;top:2394;width:52;height:50" coordorigin="9159,2394" coordsize="52,50">
              <v:shape style="position:absolute;left:9159;top:2394;width:52;height:50" coordorigin="9159,2394" coordsize="52,50" path="m9159,2394l9210,2413,9188,2420,9182,2444,9159,2394xe" filled="false" stroked="true" strokeweight=".382pt" strokecolor="#231f20">
                <v:path arrowok="t"/>
              </v:shape>
            </v:group>
            <v:group style="position:absolute;left:9231;top:2611;width:401;height:197" coordorigin="9231,2611" coordsize="401,197">
              <v:shape style="position:absolute;left:9231;top:2611;width:401;height:197" coordorigin="9231,2611" coordsize="401,197" path="m9231,2611l9631,2611,9631,2808,9231,2808,9231,2611xe" filled="true" fillcolor="#ffffff" stroked="false">
                <v:path arrowok="t"/>
                <v:fill type="solid"/>
              </v:shape>
            </v:group>
            <v:group style="position:absolute;left:8845;top:1344;width:387;height:374" coordorigin="8845,1344" coordsize="387,374">
              <v:shape style="position:absolute;left:8845;top:1344;width:387;height:374" coordorigin="8845,1344" coordsize="387,374" path="m9232,1717l8845,1344e" filled="false" stroked="true" strokeweight=".382pt" strokecolor="#231f20">
                <v:path arrowok="t"/>
              </v:shape>
            </v:group>
            <v:group style="position:absolute;left:9207;top:1692;width:52;height:50" coordorigin="9207,1692" coordsize="52,50">
              <v:shape style="position:absolute;left:9207;top:1692;width:52;height:50" coordorigin="9207,1692" coordsize="52,50" path="m9236,1692l9230,1715,9207,1722,9259,1742,9236,1692xe" filled="true" fillcolor="#231f20" stroked="false">
                <v:path arrowok="t"/>
                <v:fill type="solid"/>
              </v:shape>
            </v:group>
            <v:group style="position:absolute;left:9207;top:1692;width:52;height:50" coordorigin="9207,1692" coordsize="52,50">
              <v:shape style="position:absolute;left:9207;top:1692;width:52;height:50" coordorigin="9207,1692" coordsize="52,50" path="m9259,1742l9207,1722,9230,1715,9236,1692,9259,1742xe" filled="false" stroked="true" strokeweight=".382pt" strokecolor="#231f20">
                <v:path arrowok="t"/>
              </v:shape>
            </v:group>
            <v:group style="position:absolute;left:8427;top:1135;width:727;height:197" coordorigin="8427,1135" coordsize="727,197">
              <v:shape style="position:absolute;left:8427;top:1135;width:727;height:197" coordorigin="8427,1135" coordsize="727,197" path="m8427,1135l9153,1135,9153,1332,8427,1332,8427,1135xe" filled="true" fillcolor="#ffffff" stroked="false">
                <v:path arrowok="t"/>
                <v:fill type="solid"/>
              </v:shape>
            </v:group>
            <v:group style="position:absolute;left:7880;top:153;width:983;height:367" coordorigin="7880,153" coordsize="983,367">
              <v:shape style="position:absolute;left:7880;top:153;width:983;height:367" coordorigin="7880,153" coordsize="983,367" path="m7880,153l7880,520,8863,520,8863,165,7880,153xe" filled="true" fillcolor="#ffffff" stroked="false">
                <v:path arrowok="t"/>
                <v:fill type="solid"/>
              </v:shape>
            </v:group>
            <v:group style="position:absolute;left:7958;top:642;width:2195;height:1848" coordorigin="7958,642" coordsize="2195,1848">
              <v:shape style="position:absolute;left:7958;top:642;width:2195;height:1848" coordorigin="7958,642" coordsize="2195,1848" path="m10152,642l10101,696,10054,738,10007,775,9943,820,9890,856,9803,913,9788,923,9737,956,9684,992,9529,1100,9464,1150,9416,1192,9377,1230,9364,1244,9319,1289,9274,1333,9166,1435,9154,1447,9110,1490,9066,1537,9003,1605,8992,1618,8951,1663,8906,1710,8852,1766,8796,1821,8750,1866,8673,1940,8615,1994,8567,2037,8437,2146,8388,2186,8339,2228,8280,2276,8229,2315,8165,2362,8111,2398,8060,2431,8003,2464,7965,2486,7958,2490e" filled="false" stroked="true" strokeweight="1.528pt" strokecolor="#231f20">
                <v:path arrowok="t"/>
              </v:shape>
            </v:group>
            <v:group style="position:absolute;left:8243;top:697;width:2174;height:1930" coordorigin="8243,697" coordsize="2174,1930">
              <v:shape style="position:absolute;left:8243;top:697;width:2174;height:1930" coordorigin="8243,697" coordsize="2174,1930" path="m10417,697l10317,767,10254,815,10205,856,10137,918,10124,930,10080,972,10033,1016,9955,1089,9897,1142,9848,1184,9776,1244,9762,1255,9717,1295,9670,1340,9595,1422,9583,1435,9542,1480,9499,1528,9393,1641,9339,1698,9295,1745,9255,1787,9106,1960,9052,2020,9039,2037,9025,2053,9011,2069,8998,2083,8984,2096,8970,2108,8955,2121,8906,2162,8859,2203,8774,2279,8761,2291,8714,2329,8662,2369,8559,2440,8493,2482,8437,2516,8387,2545,8243,2626e" filled="false" stroked="true" strokeweight="1.528pt" strokecolor="#231f20">
                <v:path arrowok="t"/>
              </v:shape>
            </v:group>
            <v:group style="position:absolute;left:8678;top:639;width:2071;height:1989" coordorigin="8678,639" coordsize="2071,1989">
              <v:shape style="position:absolute;left:8678;top:639;width:2071;height:1989" coordorigin="8678,639" coordsize="2071,1989" path="m10748,639l10568,759,10554,771,10539,784,10490,826,10444,866,10416,890,10402,902,10354,943,10307,985,10248,1037,10190,1091,10145,1136,10091,1195,10050,1244,10012,1292,9973,1347,9963,1361,9927,1410,9888,1462,9852,1507,9835,1538,9799,1592,9747,1651,9731,1669,9715,1686,9702,1701,9692,1713,9679,1730,9663,1750,9622,1805,9581,1856,9539,1905,9499,1952,9473,1980,9462,1993,9421,2038,9379,2087,9327,2147,9316,2160,9274,2205,9228,2250,9164,2304,9151,2315,9104,2353,9054,2395,9010,2432,8998,2442,8944,2475,8878,2513,8808,2553,8740,2592,8682,2625,8678,2627e" filled="false" stroked="true" strokeweight="1.528pt" strokecolor="#231f20">
                <v:path arrowok="t"/>
              </v:shape>
              <v:shape style="position:absolute;left:7815;top:79;width:360;height:279" type="#_x0000_t202" filled="false" stroked="false">
                <v:textbox inset="0,0,0,0">
                  <w:txbxContent>
                    <w:p>
                      <w:pPr>
                        <w:spacing w:line="240" w:lineRule="auto" w:before="8"/>
                        <w:rPr>
                          <w:rFonts w:ascii="Arial" w:hAnsi="Arial" w:cs="Arial" w:eastAsia="Arial"/>
                          <w:sz w:val="10"/>
                          <w:szCs w:val="10"/>
                        </w:rPr>
                      </w:pPr>
                    </w:p>
                    <w:p>
                      <w:pPr>
                        <w:spacing w:before="0"/>
                        <w:ind w:left="132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f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1</w:t>
                      </w:r>
                      <w:r>
                        <w:rPr>
                          <w:rFonts w:ascii="Arial"/>
                          <w:color w:val="231F20"/>
                          <w:spacing w:val="7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8175;top:79;width:374;height:279" type="#_x0000_t202" filled="false" stroked="false">
                <v:textbox inset="0,0,0,0">
                  <w:txbxContent>
                    <w:p>
                      <w:pPr>
                        <w:spacing w:line="240" w:lineRule="auto" w:before="8"/>
                        <w:rPr>
                          <w:rFonts w:ascii="Arial" w:hAnsi="Arial" w:cs="Arial" w:eastAsia="Arial"/>
                          <w:sz w:val="10"/>
                          <w:szCs w:val="10"/>
                        </w:rPr>
                      </w:pPr>
                    </w:p>
                    <w:p>
                      <w:pPr>
                        <w:spacing w:before="0"/>
                        <w:ind w:left="2" w:right="-64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1.000</w:t>
                      </w:r>
                      <w:r>
                        <w:rPr>
                          <w:rFonts w:ascii="Arial"/>
                          <w:color w:val="231F20"/>
                          <w:spacing w:val="3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G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8548;top:79;width:354;height:279" type="#_x0000_t202" filled="false" stroked="false">
                <v:textbox inset="0,0,0,0">
                  <w:txbxContent>
                    <w:p>
                      <w:pPr>
                        <w:spacing w:line="240" w:lineRule="auto" w:before="8"/>
                        <w:rPr>
                          <w:rFonts w:ascii="Arial" w:hAnsi="Arial" w:cs="Arial" w:eastAsia="Arial"/>
                          <w:sz w:val="10"/>
                          <w:szCs w:val="10"/>
                        </w:rPr>
                      </w:pPr>
                    </w:p>
                    <w:p>
                      <w:pPr>
                        <w:spacing w:before="0"/>
                        <w:ind w:left="63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7815;top:357;width:360;height:272" type="#_x0000_t202" filled="false" stroked="false">
                <v:textbox inset="0,0,0,0">
                  <w:txbxContent>
                    <w:p>
                      <w:pPr>
                        <w:spacing w:line="130" w:lineRule="exact" w:before="0"/>
                        <w:ind w:left="132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pacing w:val="-1"/>
                          <w:sz w:val="12"/>
                        </w:rPr>
                        <w:t>f</w:t>
                      </w:r>
                      <w:r>
                        <w:rPr>
                          <w:rFonts w:ascii="Arial"/>
                          <w:color w:val="231F20"/>
                          <w:spacing w:val="-1"/>
                          <w:sz w:val="10"/>
                        </w:rPr>
                        <w:t>2</w:t>
                      </w:r>
                      <w:r>
                        <w:rPr>
                          <w:rFonts w:ascii="Arial"/>
                          <w:color w:val="231F20"/>
                          <w:spacing w:val="7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8175;top:357;width:374;height:272" type="#_x0000_t202" filled="false" stroked="false">
                <v:textbox inset="0,0,0,0">
                  <w:txbxContent>
                    <w:p>
                      <w:pPr>
                        <w:spacing w:line="130" w:lineRule="exact" w:before="0"/>
                        <w:ind w:left="2" w:right="-64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1.002</w:t>
                      </w:r>
                      <w:r>
                        <w:rPr>
                          <w:rFonts w:ascii="Arial"/>
                          <w:color w:val="231F20"/>
                          <w:spacing w:val="3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G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8548;top:357;width:354;height:272" type="#_x0000_t202" filled="false" stroked="false">
                <v:textbox inset="0,0,0,0">
                  <w:txbxContent>
                    <w:p>
                      <w:pPr>
                        <w:spacing w:line="130" w:lineRule="exact" w:before="0"/>
                        <w:ind w:left="63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Hz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8468;top:1185;width:654;height:123" type="#_x0000_t202" filled="false" stroked="false">
                <v:textbox inset="0,0,0,0">
                  <w:txbxContent>
                    <w:p>
                      <w:pPr>
                        <w:spacing w:line="122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color w:val="231F20"/>
                          <w:sz w:val="10"/>
                        </w:rPr>
                        <w:t>CC</w:t>
                      </w:r>
                      <w:r>
                        <w:rPr>
                          <w:rFonts w:ascii="Arial"/>
                          <w:color w:val="231F20"/>
                          <w:spacing w:val="7"/>
                          <w:sz w:val="10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=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5.0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8089;top:1701;width:286;height:123" type="#_x0000_t202" filled="false" stroked="false">
                <v:textbox inset="0,0,0,0">
                  <w:txbxContent>
                    <w:p>
                      <w:pPr>
                        <w:spacing w:line="122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4.5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9284;top:2661;width:286;height:123" type="#_x0000_t202" filled="false" stroked="false">
                <v:textbox inset="0,0,0,0">
                  <w:txbxContent>
                    <w:p>
                      <w:pPr>
                        <w:spacing w:line="122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color w:val="231F20"/>
                          <w:sz w:val="12"/>
                        </w:rPr>
                        <w:t>5.5</w:t>
                      </w:r>
                      <w:r>
                        <w:rPr>
                          <w:rFonts w:ascii="Arial"/>
                          <w:color w:val="231F20"/>
                          <w:spacing w:val="2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color w:val="231F20"/>
                          <w:sz w:val="12"/>
                        </w:rPr>
                        <w:t>V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31F20"/>
          <w:sz w:val="12"/>
        </w:rPr>
        <w:t>10</w:t>
        <w:tab/>
        <w:t>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9"/>
        <w:rPr>
          <w:rFonts w:ascii="Arial" w:hAnsi="Arial" w:cs="Arial" w:eastAsia="Arial"/>
          <w:sz w:val="17"/>
          <w:szCs w:val="17"/>
        </w:rPr>
      </w:pPr>
    </w:p>
    <w:p>
      <w:pPr>
        <w:spacing w:before="0"/>
        <w:ind w:left="7284" w:right="4488" w:firstLine="0"/>
        <w:jc w:val="center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76.337082pt;margin-top:-18.114754pt;width:10.050pt;height:133.25pt;mso-position-horizontal-relative:page;mso-position-vertical-relative:paragraph;z-index:4336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184" w:lineRule="exact"/>
                    <w:ind w:right="0"/>
                    <w:jc w:val="left"/>
                  </w:pPr>
                  <w:r>
                    <w:rPr>
                      <w:color w:val="231F20"/>
                    </w:rPr>
                    <w:t>Saturated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Output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Power,</w:t>
                  </w:r>
                  <w:r>
                    <w:rPr>
                      <w:color w:val="231F20"/>
                      <w:spacing w:val="-1"/>
                    </w:rPr>
                    <w:t> P</w:t>
                  </w:r>
                  <w:r>
                    <w:rPr>
                      <w:color w:val="231F20"/>
                      <w:spacing w:val="-1"/>
                      <w:sz w:val="12"/>
                    </w:rPr>
                    <w:t>SAT</w:t>
                  </w:r>
                  <w:r>
                    <w:rPr>
                      <w:color w:val="231F20"/>
                      <w:spacing w:val="10"/>
                      <w:sz w:val="12"/>
                    </w:rPr>
                    <w:t> </w:t>
                  </w:r>
                  <w:r>
                    <w:rPr>
                      <w:color w:val="231F20"/>
                      <w:spacing w:val="-1"/>
                    </w:rPr>
                    <w:t>(dBm)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45.435394pt;margin-top:-16.908358pt;width:19.650pt;height:131.85pt;mso-position-horizontal-relative:page;mso-position-vertical-relative:paragraph;z-index:4360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250" w:lineRule="auto"/>
                    <w:ind w:left="982" w:right="18" w:hanging="963"/>
                    <w:jc w:val="left"/>
                  </w:pPr>
                  <w:r>
                    <w:rPr>
                      <w:color w:val="231F20"/>
                    </w:rPr>
                    <w:t>3rd Order Intermodulation Distortion, </w:t>
                  </w:r>
                  <w:r>
                    <w:rPr>
                      <w:color w:val="231F20"/>
                      <w:spacing w:val="-1"/>
                    </w:rPr>
                    <w:t>IM</w:t>
                  </w:r>
                  <w:r>
                    <w:rPr>
                      <w:color w:val="231F20"/>
                      <w:spacing w:val="-1"/>
                      <w:sz w:val="12"/>
                    </w:rPr>
                    <w:t>3</w:t>
                  </w:r>
                  <w:r>
                    <w:rPr>
                      <w:color w:val="231F20"/>
                      <w:spacing w:val="11"/>
                      <w:sz w:val="12"/>
                    </w:rPr>
                    <w:t> </w:t>
                  </w:r>
                  <w:r>
                    <w:rPr>
                      <w:color w:val="231F20"/>
                    </w:rPr>
                    <w:t>(dBc)</w:t>
                  </w:r>
                  <w:r>
                    <w:rPr/>
                  </w:r>
                </w:p>
              </w:txbxContent>
            </v:textbox>
            <w10:wrap type="none"/>
          </v:shape>
        </w:pict>
      </w:r>
      <w:r>
        <w:rPr>
          <w:rFonts w:ascii="Arial"/>
          <w:color w:val="231F20"/>
          <w:sz w:val="12"/>
        </w:rPr>
        <w:t>-10</w:t>
      </w:r>
      <w:r>
        <w:rPr>
          <w:rFonts w:ascii="Arial"/>
          <w:sz w:val="12"/>
        </w:rPr>
      </w:r>
    </w:p>
    <w:p>
      <w:pPr>
        <w:spacing w:before="36"/>
        <w:ind w:left="1632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5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3"/>
        <w:rPr>
          <w:rFonts w:ascii="Arial" w:hAnsi="Arial" w:cs="Arial" w:eastAsia="Arial"/>
          <w:sz w:val="10"/>
          <w:szCs w:val="10"/>
        </w:rPr>
      </w:pPr>
    </w:p>
    <w:p>
      <w:pPr>
        <w:spacing w:before="0"/>
        <w:ind w:left="7273" w:right="4491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-20</w:t>
      </w:r>
      <w:r>
        <w:rPr>
          <w:rFonts w:ascii="Arial"/>
          <w:sz w:val="12"/>
        </w:rPr>
      </w:r>
    </w:p>
    <w:p>
      <w:pPr>
        <w:spacing w:line="240" w:lineRule="auto" w:before="10"/>
        <w:rPr>
          <w:rFonts w:ascii="Arial" w:hAnsi="Arial" w:cs="Arial" w:eastAsia="Arial"/>
          <w:sz w:val="16"/>
          <w:szCs w:val="16"/>
        </w:rPr>
      </w:pPr>
    </w:p>
    <w:p>
      <w:pPr>
        <w:spacing w:before="0"/>
        <w:ind w:left="1632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0</w:t>
      </w:r>
      <w:r>
        <w:rPr>
          <w:rFonts w:ascii="Arial"/>
          <w:sz w:val="12"/>
        </w:rPr>
      </w:r>
    </w:p>
    <w:p>
      <w:pPr>
        <w:spacing w:line="240" w:lineRule="auto" w:before="8"/>
        <w:rPr>
          <w:rFonts w:ascii="Arial" w:hAnsi="Arial" w:cs="Arial" w:eastAsia="Arial"/>
          <w:sz w:val="10"/>
          <w:szCs w:val="10"/>
        </w:rPr>
      </w:pPr>
    </w:p>
    <w:p>
      <w:pPr>
        <w:spacing w:before="0"/>
        <w:ind w:left="7273" w:right="4491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-30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8"/>
        <w:rPr>
          <w:rFonts w:ascii="Arial" w:hAnsi="Arial" w:cs="Arial" w:eastAsia="Arial"/>
          <w:sz w:val="16"/>
          <w:szCs w:val="16"/>
        </w:rPr>
      </w:pPr>
    </w:p>
    <w:p>
      <w:pPr>
        <w:spacing w:line="116" w:lineRule="exact" w:before="0"/>
        <w:ind w:left="1591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-5</w:t>
      </w:r>
      <w:r>
        <w:rPr>
          <w:rFonts w:ascii="Arial"/>
          <w:sz w:val="12"/>
        </w:rPr>
      </w:r>
    </w:p>
    <w:p>
      <w:pPr>
        <w:spacing w:line="116" w:lineRule="exact" w:before="0"/>
        <w:ind w:left="7273" w:right="4491" w:firstLine="0"/>
        <w:jc w:val="center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-40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after="0" w:line="240" w:lineRule="auto"/>
        <w:rPr>
          <w:rFonts w:ascii="Arial" w:hAnsi="Arial" w:cs="Arial" w:eastAsia="Arial"/>
          <w:sz w:val="20"/>
          <w:szCs w:val="20"/>
        </w:rPr>
        <w:sectPr>
          <w:type w:val="continuous"/>
          <w:pgSz w:w="12240" w:h="15840"/>
          <w:pgMar w:top="660" w:bottom="280" w:left="240" w:right="0"/>
        </w:sect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pict>
          <v:shape style="position:absolute;margin-left:-57.163788pt;margin-top:349.873558pt;width:730.55pt;height:96.05pt;mso-position-horizontal-relative:page;mso-position-vertical-relative:page;z-index:-142840;rotation:310" type="#_x0000_t136" fillcolor="#000000" stroked="f">
            <o:extrusion v:ext="view" autorotationcenter="t"/>
            <v:textpath style="font-family:&amp;quot;Arial&amp;quot;;font-size:96pt;v-text-kern:t;mso-text-shadow:auto;font-weight:bold" string="DISCONTINUED"/>
            <w10:wrap type="none"/>
          </v:shape>
        </w:pict>
      </w:r>
    </w:p>
    <w:p>
      <w:pPr>
        <w:spacing w:line="240" w:lineRule="auto" w:before="8"/>
        <w:rPr>
          <w:rFonts w:ascii="Arial" w:hAnsi="Arial" w:cs="Arial" w:eastAsia="Arial"/>
          <w:sz w:val="9"/>
          <w:szCs w:val="9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1"/>
        <w:rPr>
          <w:rFonts w:ascii="Arial" w:hAnsi="Arial" w:cs="Arial" w:eastAsia="Arial"/>
          <w:sz w:val="11"/>
          <w:szCs w:val="11"/>
        </w:rPr>
      </w:pPr>
    </w:p>
    <w:p>
      <w:pPr>
        <w:tabs>
          <w:tab w:pos="928" w:val="left" w:leader="none"/>
          <w:tab w:pos="1927" w:val="left" w:leader="none"/>
          <w:tab w:pos="2912" w:val="left" w:leader="none"/>
        </w:tabs>
        <w:spacing w:before="0"/>
        <w:ind w:left="-40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0.1</w:t>
        <w:tab/>
        <w:t>0.3</w:t>
        <w:tab/>
        <w:t>1.0</w:t>
        <w:tab/>
        <w:t>3.0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before="103"/>
        <w:ind w:left="1523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-50</w:t>
      </w:r>
      <w:r>
        <w:rPr>
          <w:rFonts w:ascii="Arial"/>
          <w:sz w:val="12"/>
        </w:rPr>
      </w:r>
    </w:p>
    <w:p>
      <w:pPr>
        <w:tabs>
          <w:tab w:pos="2405" w:val="left" w:leader="none"/>
          <w:tab w:pos="3192" w:val="left" w:leader="none"/>
          <w:tab w:pos="3555" w:val="left" w:leader="none"/>
          <w:tab w:pos="3912" w:val="left" w:leader="none"/>
          <w:tab w:pos="4274" w:val="left" w:leader="none"/>
          <w:tab w:pos="4689" w:val="left" w:leader="none"/>
        </w:tabs>
        <w:spacing w:before="25"/>
        <w:ind w:left="1687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31F20"/>
          <w:sz w:val="12"/>
        </w:rPr>
        <w:t>-16   </w:t>
      </w:r>
      <w:r>
        <w:rPr>
          <w:rFonts w:ascii="Arial"/>
          <w:color w:val="231F20"/>
          <w:spacing w:val="26"/>
          <w:sz w:val="12"/>
        </w:rPr>
        <w:t> </w:t>
      </w:r>
      <w:r>
        <w:rPr>
          <w:rFonts w:ascii="Arial"/>
          <w:color w:val="231F20"/>
          <w:sz w:val="12"/>
        </w:rPr>
        <w:t>-14</w:t>
        <w:tab/>
        <w:t>-12    </w:t>
      </w:r>
      <w:r>
        <w:rPr>
          <w:rFonts w:ascii="Arial"/>
          <w:color w:val="231F20"/>
          <w:spacing w:val="13"/>
          <w:sz w:val="12"/>
        </w:rPr>
        <w:t> </w:t>
      </w:r>
      <w:r>
        <w:rPr>
          <w:rFonts w:ascii="Arial"/>
          <w:color w:val="231F20"/>
          <w:sz w:val="12"/>
        </w:rPr>
        <w:t>-10</w:t>
        <w:tab/>
        <w:t>-8</w:t>
        <w:tab/>
        <w:t>-6</w:t>
        <w:tab/>
        <w:t>-4</w:t>
        <w:tab/>
        <w:t>-2</w:t>
        <w:tab/>
        <w:t>0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40" w:right="0"/>
          <w:cols w:num="3" w:equalWidth="0">
            <w:col w:w="1701" w:space="40"/>
            <w:col w:w="3083" w:space="962"/>
            <w:col w:w="6214"/>
          </w:cols>
        </w:sectPr>
      </w:pPr>
    </w:p>
    <w:p>
      <w:pPr>
        <w:spacing w:line="240" w:lineRule="auto" w:before="10"/>
        <w:rPr>
          <w:rFonts w:ascii="Arial" w:hAnsi="Arial" w:cs="Arial" w:eastAsia="Arial"/>
          <w:sz w:val="11"/>
          <w:szCs w:val="11"/>
        </w:rPr>
      </w:pPr>
      <w:r>
        <w:rPr/>
        <w:pict>
          <v:shape style="position:absolute;margin-left:-57.163788pt;margin-top:349.873558pt;width:730.55pt;height:96.05pt;mso-position-horizontal-relative:page;mso-position-vertical-relative:page;z-index:-142816;rotation:310" type="#_x0000_t136" fillcolor="#000000" stroked="f">
            <o:extrusion v:ext="view" autorotationcenter="t"/>
            <v:textpath style="font-family:&amp;quot;Arial&amp;quot;;font-size:96pt;v-text-kern:t;mso-text-shadow:auto;font-weight:bold" string="DISCONTINUED"/>
            <w10:wrap type="none"/>
          </v:shape>
        </w:pict>
      </w:r>
    </w:p>
    <w:p>
      <w:pPr>
        <w:spacing w:before="74"/>
        <w:ind w:left="720" w:right="0" w:firstLine="2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 w:hAnsi="Arial" w:cs="Arial" w:eastAsia="Arial"/>
          <w:b/>
          <w:bCs/>
          <w:color w:val="231F20"/>
          <w:sz w:val="20"/>
          <w:szCs w:val="20"/>
        </w:rPr>
        <w:t>TYPICAL SCATTERING PARAMETERS</w:t>
      </w:r>
      <w:r>
        <w:rPr>
          <w:rFonts w:ascii="Arial" w:hAnsi="Arial" w:cs="Arial" w:eastAsia="Arial"/>
          <w:b/>
          <w:bCs/>
          <w:color w:val="231F20"/>
          <w:spacing w:val="-1"/>
          <w:sz w:val="20"/>
          <w:szCs w:val="20"/>
        </w:rPr>
        <w:t> </w:t>
      </w:r>
      <w:r>
        <w:rPr>
          <w:rFonts w:ascii="Arial" w:hAnsi="Arial" w:cs="Arial" w:eastAsia="Arial"/>
          <w:color w:val="231F20"/>
          <w:sz w:val="16"/>
          <w:szCs w:val="16"/>
        </w:rPr>
        <w:t>(T</w:t>
      </w:r>
      <w:r>
        <w:rPr>
          <w:rFonts w:ascii="Arial" w:hAnsi="Arial" w:cs="Arial" w:eastAsia="Arial"/>
          <w:color w:val="231F20"/>
          <w:sz w:val="12"/>
          <w:szCs w:val="12"/>
        </w:rPr>
        <w:t>A</w:t>
      </w:r>
      <w:r>
        <w:rPr>
          <w:rFonts w:ascii="Arial" w:hAnsi="Arial" w:cs="Arial" w:eastAsia="Arial"/>
          <w:color w:val="231F20"/>
          <w:spacing w:val="11"/>
          <w:sz w:val="12"/>
          <w:szCs w:val="12"/>
        </w:rPr>
        <w:t> </w:t>
      </w:r>
      <w:r>
        <w:rPr>
          <w:rFonts w:ascii="Arial" w:hAnsi="Arial" w:cs="Arial" w:eastAsia="Arial"/>
          <w:color w:val="231F20"/>
          <w:sz w:val="16"/>
          <w:szCs w:val="16"/>
        </w:rPr>
        <w:t>= </w:t>
      </w:r>
      <w:r>
        <w:rPr>
          <w:rFonts w:ascii="Arial" w:hAnsi="Arial" w:cs="Arial" w:eastAsia="Arial"/>
          <w:color w:val="231F20"/>
          <w:spacing w:val="-1"/>
          <w:sz w:val="16"/>
          <w:szCs w:val="16"/>
        </w:rPr>
        <w:t>25</w:t>
      </w:r>
      <w:r>
        <w:rPr>
          <w:rFonts w:ascii="Symbol" w:hAnsi="Symbol" w:cs="Symbol" w:eastAsia="Symbol"/>
          <w:color w:val="231F20"/>
          <w:spacing w:val="-1"/>
          <w:sz w:val="16"/>
          <w:szCs w:val="16"/>
        </w:rPr>
        <w:t></w:t>
      </w:r>
      <w:r>
        <w:rPr>
          <w:rFonts w:ascii="Arial" w:hAnsi="Arial" w:cs="Arial" w:eastAsia="Arial"/>
          <w:color w:val="231F20"/>
          <w:spacing w:val="-1"/>
          <w:sz w:val="16"/>
          <w:szCs w:val="16"/>
        </w:rPr>
        <w:t>C)</w:t>
      </w:r>
      <w:r>
        <w:rPr>
          <w:rFonts w:ascii="Arial" w:hAnsi="Arial" w:cs="Arial" w:eastAsia="Arial"/>
          <w:sz w:val="16"/>
          <w:szCs w:val="16"/>
        </w:rPr>
      </w:r>
    </w:p>
    <w:p>
      <w:pPr>
        <w:pStyle w:val="Heading2"/>
        <w:spacing w:line="240" w:lineRule="auto" w:before="143"/>
        <w:ind w:left="720" w:right="0"/>
        <w:jc w:val="left"/>
        <w:rPr>
          <w:rFonts w:ascii="Arial" w:hAnsi="Arial" w:cs="Arial" w:eastAsia="Arial"/>
          <w:b w:val="0"/>
          <w:bCs w:val="0"/>
        </w:rPr>
      </w:pPr>
      <w:r>
        <w:rPr>
          <w:rFonts w:ascii="Arial"/>
          <w:color w:val="231F20"/>
        </w:rPr>
        <w:t>UPC2711TB</w:t>
      </w:r>
      <w:r>
        <w:rPr>
          <w:rFonts w:ascii="Arial"/>
          <w:b w:val="0"/>
        </w:rPr>
      </w:r>
    </w:p>
    <w:p>
      <w:pPr>
        <w:tabs>
          <w:tab w:pos="11060" w:val="left" w:leader="none"/>
        </w:tabs>
        <w:spacing w:before="10"/>
        <w:ind w:left="720" w:right="0" w:firstLine="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/>
          <w:b/>
          <w:color w:val="231F20"/>
          <w:spacing w:val="-1"/>
          <w:sz w:val="20"/>
        </w:rPr>
        <w:t>V</w:t>
      </w:r>
      <w:r>
        <w:rPr>
          <w:rFonts w:ascii="Arial"/>
          <w:b/>
          <w:color w:val="231F20"/>
          <w:spacing w:val="-1"/>
          <w:sz w:val="16"/>
        </w:rPr>
        <w:t>CC</w:t>
      </w:r>
      <w:r>
        <w:rPr>
          <w:rFonts w:ascii="Arial"/>
          <w:b/>
          <w:color w:val="231F20"/>
          <w:sz w:val="16"/>
        </w:rPr>
        <w:t> </w:t>
      </w:r>
      <w:r>
        <w:rPr>
          <w:rFonts w:ascii="Arial"/>
          <w:b/>
          <w:color w:val="231F20"/>
          <w:sz w:val="20"/>
        </w:rPr>
        <w:t>=</w:t>
      </w:r>
      <w:r>
        <w:rPr>
          <w:rFonts w:ascii="Arial"/>
          <w:b/>
          <w:color w:val="231F20"/>
          <w:spacing w:val="-1"/>
          <w:sz w:val="20"/>
        </w:rPr>
        <w:t> </w:t>
      </w:r>
      <w:r>
        <w:rPr>
          <w:rFonts w:ascii="Arial"/>
          <w:b/>
          <w:color w:val="231F20"/>
          <w:sz w:val="20"/>
        </w:rPr>
        <w:t>5</w:t>
      </w:r>
      <w:r>
        <w:rPr>
          <w:rFonts w:ascii="Arial"/>
          <w:b/>
          <w:color w:val="231F20"/>
          <w:spacing w:val="-1"/>
          <w:sz w:val="20"/>
        </w:rPr>
        <w:t> </w:t>
      </w:r>
      <w:r>
        <w:rPr>
          <w:rFonts w:ascii="Arial"/>
          <w:b/>
          <w:color w:val="231F20"/>
          <w:sz w:val="20"/>
        </w:rPr>
        <w:t>V,</w:t>
      </w:r>
      <w:r>
        <w:rPr>
          <w:rFonts w:ascii="Arial"/>
          <w:b/>
          <w:color w:val="231F20"/>
          <w:spacing w:val="-1"/>
          <w:sz w:val="20"/>
        </w:rPr>
        <w:t> I</w:t>
      </w:r>
      <w:r>
        <w:rPr>
          <w:rFonts w:ascii="Arial"/>
          <w:b/>
          <w:color w:val="231F20"/>
          <w:spacing w:val="-1"/>
          <w:sz w:val="16"/>
        </w:rPr>
        <w:t>CC</w:t>
      </w:r>
      <w:r>
        <w:rPr>
          <w:rFonts w:ascii="Arial"/>
          <w:b/>
          <w:color w:val="231F20"/>
          <w:spacing w:val="11"/>
          <w:sz w:val="16"/>
        </w:rPr>
        <w:t> </w:t>
      </w:r>
      <w:r>
        <w:rPr>
          <w:rFonts w:ascii="Arial"/>
          <w:b/>
          <w:color w:val="231F20"/>
          <w:sz w:val="20"/>
        </w:rPr>
        <w:t>=</w:t>
      </w:r>
      <w:r>
        <w:rPr>
          <w:rFonts w:ascii="Arial"/>
          <w:b/>
          <w:color w:val="231F20"/>
          <w:spacing w:val="-1"/>
          <w:sz w:val="20"/>
        </w:rPr>
        <w:t> </w:t>
      </w:r>
      <w:r>
        <w:rPr>
          <w:rFonts w:ascii="Arial"/>
          <w:b/>
          <w:color w:val="231F20"/>
          <w:sz w:val="20"/>
        </w:rPr>
        <w:t>13.8</w:t>
      </w:r>
      <w:r>
        <w:rPr>
          <w:rFonts w:ascii="Arial"/>
          <w:b/>
          <w:color w:val="231F20"/>
          <w:spacing w:val="-1"/>
          <w:sz w:val="20"/>
        </w:rPr>
        <w:t> </w:t>
      </w:r>
      <w:r>
        <w:rPr>
          <w:rFonts w:ascii="Arial"/>
          <w:b/>
          <w:color w:val="231F20"/>
          <w:sz w:val="20"/>
        </w:rPr>
        <w:t>mA</w:t>
      </w:r>
      <w:r>
        <w:rPr>
          <w:rFonts w:ascii="Arial"/>
          <w:b/>
          <w:color w:val="231F20"/>
          <w:spacing w:val="-11"/>
          <w:sz w:val="20"/>
        </w:rPr>
        <w:t> </w:t>
      </w:r>
      <w:r>
        <w:rPr>
          <w:rFonts w:ascii="Arial"/>
          <w:b/>
          <w:color w:val="231F20"/>
          <w:sz w:val="20"/>
          <w:u w:val="single" w:color="231F20"/>
        </w:rPr>
        <w:t> </w:t>
        <w:tab/>
      </w:r>
      <w:r>
        <w:rPr>
          <w:rFonts w:ascii="Arial"/>
          <w:b/>
          <w:color w:val="231F20"/>
          <w:sz w:val="20"/>
        </w:rPr>
      </w:r>
      <w:r>
        <w:rPr>
          <w:rFonts w:ascii="Arial"/>
          <w:sz w:val="20"/>
        </w:rPr>
      </w:r>
    </w:p>
    <w:p>
      <w:pPr>
        <w:tabs>
          <w:tab w:pos="3189" w:val="left" w:leader="none"/>
          <w:tab w:pos="4910" w:val="left" w:leader="none"/>
          <w:tab w:pos="6539" w:val="left" w:leader="none"/>
          <w:tab w:pos="8379" w:val="left" w:leader="none"/>
          <w:tab w:pos="9951" w:val="left" w:leader="none"/>
        </w:tabs>
        <w:spacing w:before="122"/>
        <w:ind w:left="1311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FREQUENCY</w:t>
        <w:tab/>
      </w:r>
      <w:r>
        <w:rPr>
          <w:rFonts w:ascii="Arial"/>
          <w:b/>
          <w:color w:val="231F20"/>
          <w:w w:val="95"/>
          <w:sz w:val="16"/>
        </w:rPr>
        <w:t>S</w:t>
      </w:r>
      <w:r>
        <w:rPr>
          <w:rFonts w:ascii="Arial"/>
          <w:b/>
          <w:color w:val="231F20"/>
          <w:w w:val="95"/>
          <w:sz w:val="12"/>
        </w:rPr>
        <w:t>11</w:t>
        <w:tab/>
      </w:r>
      <w:r>
        <w:rPr>
          <w:rFonts w:ascii="Arial"/>
          <w:b/>
          <w:color w:val="231F20"/>
          <w:spacing w:val="-1"/>
          <w:sz w:val="16"/>
        </w:rPr>
        <w:t>S</w:t>
      </w:r>
      <w:r>
        <w:rPr>
          <w:rFonts w:ascii="Arial"/>
          <w:b/>
          <w:color w:val="231F20"/>
          <w:spacing w:val="-1"/>
          <w:sz w:val="12"/>
        </w:rPr>
        <w:t>21</w:t>
        <w:tab/>
      </w:r>
      <w:r>
        <w:rPr>
          <w:rFonts w:ascii="Arial"/>
          <w:b/>
          <w:color w:val="231F20"/>
          <w:spacing w:val="-1"/>
          <w:sz w:val="16"/>
        </w:rPr>
        <w:t>S</w:t>
      </w:r>
      <w:r>
        <w:rPr>
          <w:rFonts w:ascii="Arial"/>
          <w:b/>
          <w:color w:val="231F20"/>
          <w:spacing w:val="-1"/>
          <w:sz w:val="12"/>
        </w:rPr>
        <w:t>12</w:t>
        <w:tab/>
      </w:r>
      <w:r>
        <w:rPr>
          <w:rFonts w:ascii="Arial"/>
          <w:b/>
          <w:color w:val="231F20"/>
          <w:w w:val="95"/>
          <w:sz w:val="16"/>
        </w:rPr>
        <w:t>S</w:t>
      </w:r>
      <w:r>
        <w:rPr>
          <w:rFonts w:ascii="Arial"/>
          <w:b/>
          <w:color w:val="231F20"/>
          <w:w w:val="95"/>
          <w:sz w:val="12"/>
        </w:rPr>
        <w:t>22</w:t>
        <w:tab/>
      </w:r>
      <w:r>
        <w:rPr>
          <w:rFonts w:ascii="Arial"/>
          <w:b/>
          <w:color w:val="231F20"/>
          <w:sz w:val="16"/>
        </w:rPr>
        <w:t>K</w:t>
      </w:r>
      <w:r>
        <w:rPr>
          <w:rFonts w:ascii="Arial"/>
          <w:sz w:val="16"/>
        </w:rPr>
      </w:r>
    </w:p>
    <w:p>
      <w:pPr>
        <w:spacing w:line="240" w:lineRule="auto" w:before="3"/>
        <w:rPr>
          <w:rFonts w:ascii="Arial" w:hAnsi="Arial" w:cs="Arial" w:eastAsia="Arial"/>
          <w:b/>
          <w:bCs/>
          <w:sz w:val="2"/>
          <w:szCs w:val="2"/>
        </w:rPr>
      </w:pPr>
    </w:p>
    <w:tbl>
      <w:tblPr>
        <w:tblW w:w="0" w:type="auto"/>
        <w:jc w:val="left"/>
        <w:tblInd w:w="72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4"/>
        <w:gridCol w:w="642"/>
        <w:gridCol w:w="1088"/>
        <w:gridCol w:w="672"/>
        <w:gridCol w:w="958"/>
        <w:gridCol w:w="638"/>
        <w:gridCol w:w="1179"/>
        <w:gridCol w:w="630"/>
        <w:gridCol w:w="1022"/>
        <w:gridCol w:w="1518"/>
      </w:tblGrid>
      <w:tr>
        <w:trPr>
          <w:trHeight w:val="514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54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(MHz)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single" w:sz="4" w:space="0" w:color="231F2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54"/>
              <w:ind w:left="78" w:right="0" w:hanging="39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MAG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0.085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58"/>
              <w:ind w:left="18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ANG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25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-22.40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single" w:sz="4" w:space="0" w:color="231F2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63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MAG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13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4.447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68"/>
              <w:ind w:left="16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ANG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-14.90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single" w:sz="4" w:space="0" w:color="231F2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63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MAG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0.035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68"/>
              <w:ind w:left="25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ANG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24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-12.70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single" w:sz="4" w:space="0" w:color="231F2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63"/>
              <w:ind w:left="8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MAG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0.113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68"/>
              <w:ind w:left="17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ANG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3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6"/>
                <w:szCs w:val="16"/>
              </w:rPr>
            </w:pPr>
          </w:p>
          <w:p>
            <w:pPr>
              <w:pStyle w:val="TableParagraph"/>
              <w:spacing w:line="240" w:lineRule="auto" w:before="134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3.18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0.086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5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-25.00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4.468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-30.10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0.035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-23.00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0.119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9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3.21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0.098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5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-29.20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4.491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-44.90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0.034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-32.10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0.136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9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3.23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0.081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5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-29.40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4.510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-60.30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-42.50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0.142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9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6.50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3.34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0.066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5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-33.90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4.540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-74.90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-50.10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0.156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10.10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3.32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600.00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0.041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5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-54.50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4.572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-90.20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-59.60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0.161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12.70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3.34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700.00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0.053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6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-104.30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4.624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-105.30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-69.30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0.161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9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8.80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3.33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800.00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6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-119.70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4.664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-120.70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-78.40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0.176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9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6.20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3.36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0.098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6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-121.90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4.729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-136.10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-86.60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0.192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9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3.27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1000.00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0.101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6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-112.50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4.781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-152.00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-94.90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0.228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9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3.29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1100.00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6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-108.50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4.843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-167.90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5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-103.90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0.256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-0.60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3.15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1200.00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5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-95.60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4.945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8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175.80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5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-111.00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3.24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1300.00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0.019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5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-79.20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4.999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8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159.50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5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-120.20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0.308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-0.30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3.16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1400.00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54.80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5.062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8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143.00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6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-128.90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0.322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3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3.18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1500.00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0.062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80.70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5.114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8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126.40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6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-133.10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0.327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3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3.08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1600.00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0.087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80.40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5.142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8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109.50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6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-140.90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0.333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3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-4.80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3.07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1700.00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0.113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78.70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5.160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92.70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6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-146.20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0.344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3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-7.00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3.02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1800.00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0.126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72.00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5.146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75.40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6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-151.40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0.356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3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-9.70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2.88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1900.00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0.154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63.50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5.123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58.00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6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-159.70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0.371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-11.10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2.70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2000.00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0.178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59.00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5.113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41.30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0.035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6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-168.30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0.378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-12.00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2.51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2100.00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0.212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54.20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5.063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24.00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6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-175.70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0.383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-12.80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2.39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2200.00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0.232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55.20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5.006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6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6.90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1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175.20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0.378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-13.60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2.27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2300.00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0.246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53.80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4.954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-10.40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0.041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1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165.20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0.367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-16.10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2.13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2400.00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0.248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53.60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4.865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-27.70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0.045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1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155.30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0.359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-18.00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1.99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2500.00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49.20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4.783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-45.00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0.048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1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143.60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0.356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-21.10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1.88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2600.00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0.238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43.70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4.664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-62.30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0.049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1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131.20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0.359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-23.60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1.85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2700.00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36.20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4.529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-79.60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0.052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1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119.80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0.366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-26.20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1.76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2800.00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0.262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31.70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4.384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-96.60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0.054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1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108.70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0.374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-28.60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1.72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2900.00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0.285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28.80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4.255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-113.10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0.056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95.50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0.372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-31.10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1.68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70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3000.00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42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0.316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88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29.70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2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4.117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-129.60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8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0.057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83.60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0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0.361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-35.00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1.69</w:t>
            </w:r>
            <w:r>
              <w:rPr>
                <w:rFonts w:ascii="Arial"/>
                <w:sz w:val="16"/>
              </w:rPr>
            </w:r>
          </w:p>
        </w:tc>
      </w:tr>
    </w:tbl>
    <w:p>
      <w:pPr>
        <w:spacing w:after="0" w:line="180" w:lineRule="exact"/>
        <w:jc w:val="left"/>
        <w:rPr>
          <w:rFonts w:ascii="Arial" w:hAnsi="Arial" w:cs="Arial" w:eastAsia="Arial"/>
          <w:sz w:val="16"/>
          <w:szCs w:val="16"/>
        </w:rPr>
        <w:sectPr>
          <w:headerReference w:type="default" r:id="rId11"/>
          <w:headerReference w:type="even" r:id="rId12"/>
          <w:footerReference w:type="default" r:id="rId13"/>
          <w:pgSz w:w="12240" w:h="15840"/>
          <w:pgMar w:header="413" w:footer="0" w:top="780" w:bottom="280" w:left="240" w:right="0"/>
        </w:sectPr>
      </w:pPr>
    </w:p>
    <w:p>
      <w:pPr>
        <w:spacing w:line="240" w:lineRule="auto" w:before="2"/>
        <w:rPr>
          <w:rFonts w:ascii="Arial" w:hAnsi="Arial" w:cs="Arial" w:eastAsia="Arial"/>
          <w:b/>
          <w:bCs/>
          <w:sz w:val="24"/>
          <w:szCs w:val="24"/>
        </w:rPr>
      </w:pPr>
      <w:r>
        <w:rPr/>
        <w:pict>
          <v:shape style="position:absolute;margin-left:-57.163788pt;margin-top:349.873558pt;width:730.55pt;height:96.05pt;mso-position-horizontal-relative:page;mso-position-vertical-relative:page;z-index:-142792;rotation:310" type="#_x0000_t136" fillcolor="#000000" stroked="f">
            <o:extrusion v:ext="view" autorotationcenter="t"/>
            <v:textpath style="font-family:&amp;quot;Arial&amp;quot;;font-size:96pt;v-text-kern:t;mso-text-shadow:auto;font-weight:bold" string="DISCONTINUED"/>
            <w10:wrap type="none"/>
          </v:shape>
        </w:pict>
      </w:r>
    </w:p>
    <w:p>
      <w:pPr>
        <w:spacing w:before="74"/>
        <w:ind w:left="680" w:right="0" w:firstLine="2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 w:hAnsi="Arial" w:cs="Arial" w:eastAsia="Arial"/>
          <w:b/>
          <w:bCs/>
          <w:color w:val="231F20"/>
          <w:sz w:val="20"/>
          <w:szCs w:val="20"/>
        </w:rPr>
        <w:t>TYPICAL SCATTERING PARAMETERS</w:t>
      </w:r>
      <w:r>
        <w:rPr>
          <w:rFonts w:ascii="Arial" w:hAnsi="Arial" w:cs="Arial" w:eastAsia="Arial"/>
          <w:b/>
          <w:bCs/>
          <w:color w:val="231F20"/>
          <w:spacing w:val="-1"/>
          <w:sz w:val="20"/>
          <w:szCs w:val="20"/>
        </w:rPr>
        <w:t> </w:t>
      </w:r>
      <w:r>
        <w:rPr>
          <w:rFonts w:ascii="Arial" w:hAnsi="Arial" w:cs="Arial" w:eastAsia="Arial"/>
          <w:color w:val="231F20"/>
          <w:sz w:val="16"/>
          <w:szCs w:val="16"/>
        </w:rPr>
        <w:t>(T</w:t>
      </w:r>
      <w:r>
        <w:rPr>
          <w:rFonts w:ascii="Arial" w:hAnsi="Arial" w:cs="Arial" w:eastAsia="Arial"/>
          <w:color w:val="231F20"/>
          <w:sz w:val="12"/>
          <w:szCs w:val="12"/>
        </w:rPr>
        <w:t>A</w:t>
      </w:r>
      <w:r>
        <w:rPr>
          <w:rFonts w:ascii="Arial" w:hAnsi="Arial" w:cs="Arial" w:eastAsia="Arial"/>
          <w:color w:val="231F20"/>
          <w:spacing w:val="11"/>
          <w:sz w:val="12"/>
          <w:szCs w:val="12"/>
        </w:rPr>
        <w:t> </w:t>
      </w:r>
      <w:r>
        <w:rPr>
          <w:rFonts w:ascii="Arial" w:hAnsi="Arial" w:cs="Arial" w:eastAsia="Arial"/>
          <w:color w:val="231F20"/>
          <w:sz w:val="16"/>
          <w:szCs w:val="16"/>
        </w:rPr>
        <w:t>= </w:t>
      </w:r>
      <w:r>
        <w:rPr>
          <w:rFonts w:ascii="Arial" w:hAnsi="Arial" w:cs="Arial" w:eastAsia="Arial"/>
          <w:color w:val="231F20"/>
          <w:spacing w:val="-1"/>
          <w:sz w:val="16"/>
          <w:szCs w:val="16"/>
        </w:rPr>
        <w:t>25</w:t>
      </w:r>
      <w:r>
        <w:rPr>
          <w:rFonts w:ascii="Symbol" w:hAnsi="Symbol" w:cs="Symbol" w:eastAsia="Symbol"/>
          <w:color w:val="231F20"/>
          <w:spacing w:val="-1"/>
          <w:sz w:val="16"/>
          <w:szCs w:val="16"/>
        </w:rPr>
        <w:t></w:t>
      </w:r>
      <w:r>
        <w:rPr>
          <w:rFonts w:ascii="Arial" w:hAnsi="Arial" w:cs="Arial" w:eastAsia="Arial"/>
          <w:color w:val="231F20"/>
          <w:spacing w:val="-1"/>
          <w:sz w:val="16"/>
          <w:szCs w:val="16"/>
        </w:rPr>
        <w:t>C)</w:t>
      </w:r>
      <w:r>
        <w:rPr>
          <w:rFonts w:ascii="Arial" w:hAnsi="Arial" w:cs="Arial" w:eastAsia="Arial"/>
          <w:sz w:val="16"/>
          <w:szCs w:val="16"/>
        </w:rPr>
      </w:r>
    </w:p>
    <w:p>
      <w:pPr>
        <w:pStyle w:val="Heading2"/>
        <w:spacing w:line="240" w:lineRule="auto" w:before="103"/>
        <w:ind w:left="680" w:right="0"/>
        <w:jc w:val="left"/>
        <w:rPr>
          <w:rFonts w:ascii="Arial" w:hAnsi="Arial" w:cs="Arial" w:eastAsia="Arial"/>
          <w:b w:val="0"/>
          <w:bCs w:val="0"/>
        </w:rPr>
      </w:pPr>
      <w:r>
        <w:rPr>
          <w:rFonts w:ascii="Arial"/>
          <w:color w:val="231F20"/>
        </w:rPr>
        <w:t>UPC2712TB</w:t>
      </w:r>
      <w:r>
        <w:rPr>
          <w:rFonts w:ascii="Arial"/>
          <w:b w:val="0"/>
        </w:rPr>
      </w:r>
    </w:p>
    <w:p>
      <w:pPr>
        <w:tabs>
          <w:tab w:pos="11020" w:val="left" w:leader="none"/>
        </w:tabs>
        <w:spacing w:before="10"/>
        <w:ind w:left="680" w:right="0" w:firstLine="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/>
          <w:b/>
          <w:color w:val="231F20"/>
          <w:spacing w:val="-1"/>
          <w:sz w:val="20"/>
        </w:rPr>
        <w:t>V</w:t>
      </w:r>
      <w:r>
        <w:rPr>
          <w:rFonts w:ascii="Arial"/>
          <w:b/>
          <w:color w:val="231F20"/>
          <w:spacing w:val="-1"/>
          <w:sz w:val="16"/>
        </w:rPr>
        <w:t>CC</w:t>
      </w:r>
      <w:r>
        <w:rPr>
          <w:rFonts w:ascii="Arial"/>
          <w:b/>
          <w:color w:val="231F20"/>
          <w:sz w:val="16"/>
        </w:rPr>
        <w:t> </w:t>
      </w:r>
      <w:r>
        <w:rPr>
          <w:rFonts w:ascii="Arial"/>
          <w:b/>
          <w:color w:val="231F20"/>
          <w:sz w:val="20"/>
        </w:rPr>
        <w:t>=</w:t>
      </w:r>
      <w:r>
        <w:rPr>
          <w:rFonts w:ascii="Arial"/>
          <w:b/>
          <w:color w:val="231F20"/>
          <w:spacing w:val="-1"/>
          <w:sz w:val="20"/>
        </w:rPr>
        <w:t> </w:t>
      </w:r>
      <w:r>
        <w:rPr>
          <w:rFonts w:ascii="Arial"/>
          <w:b/>
          <w:color w:val="231F20"/>
          <w:sz w:val="20"/>
        </w:rPr>
        <w:t>5</w:t>
      </w:r>
      <w:r>
        <w:rPr>
          <w:rFonts w:ascii="Arial"/>
          <w:b/>
          <w:color w:val="231F20"/>
          <w:spacing w:val="-1"/>
          <w:sz w:val="20"/>
        </w:rPr>
        <w:t> </w:t>
      </w:r>
      <w:r>
        <w:rPr>
          <w:rFonts w:ascii="Arial"/>
          <w:b/>
          <w:color w:val="231F20"/>
          <w:sz w:val="20"/>
        </w:rPr>
        <w:t>V,</w:t>
      </w:r>
      <w:r>
        <w:rPr>
          <w:rFonts w:ascii="Arial"/>
          <w:b/>
          <w:color w:val="231F20"/>
          <w:spacing w:val="-1"/>
          <w:sz w:val="20"/>
        </w:rPr>
        <w:t> I</w:t>
      </w:r>
      <w:r>
        <w:rPr>
          <w:rFonts w:ascii="Arial"/>
          <w:b/>
          <w:color w:val="231F20"/>
          <w:spacing w:val="-1"/>
          <w:sz w:val="16"/>
        </w:rPr>
        <w:t>CC</w:t>
      </w:r>
      <w:r>
        <w:rPr>
          <w:rFonts w:ascii="Arial"/>
          <w:b/>
          <w:color w:val="231F20"/>
          <w:spacing w:val="11"/>
          <w:sz w:val="16"/>
        </w:rPr>
        <w:t> </w:t>
      </w:r>
      <w:r>
        <w:rPr>
          <w:rFonts w:ascii="Arial"/>
          <w:b/>
          <w:color w:val="231F20"/>
          <w:sz w:val="20"/>
        </w:rPr>
        <w:t>=</w:t>
      </w:r>
      <w:r>
        <w:rPr>
          <w:rFonts w:ascii="Arial"/>
          <w:b/>
          <w:color w:val="231F20"/>
          <w:spacing w:val="-1"/>
          <w:sz w:val="20"/>
        </w:rPr>
        <w:t> </w:t>
      </w:r>
      <w:r>
        <w:rPr>
          <w:rFonts w:ascii="Arial"/>
          <w:b/>
          <w:color w:val="231F20"/>
          <w:sz w:val="20"/>
        </w:rPr>
        <w:t>13.9</w:t>
      </w:r>
      <w:r>
        <w:rPr>
          <w:rFonts w:ascii="Arial"/>
          <w:b/>
          <w:color w:val="231F20"/>
          <w:spacing w:val="-1"/>
          <w:sz w:val="20"/>
        </w:rPr>
        <w:t> </w:t>
      </w:r>
      <w:r>
        <w:rPr>
          <w:rFonts w:ascii="Arial"/>
          <w:b/>
          <w:color w:val="231F20"/>
          <w:sz w:val="20"/>
        </w:rPr>
        <w:t>mA</w:t>
      </w:r>
      <w:r>
        <w:rPr>
          <w:rFonts w:ascii="Arial"/>
          <w:b/>
          <w:color w:val="231F20"/>
          <w:spacing w:val="-11"/>
          <w:sz w:val="20"/>
        </w:rPr>
        <w:t> </w:t>
      </w:r>
      <w:r>
        <w:rPr>
          <w:rFonts w:ascii="Arial"/>
          <w:b/>
          <w:color w:val="231F20"/>
          <w:sz w:val="20"/>
          <w:u w:val="single" w:color="231F20"/>
        </w:rPr>
        <w:t> </w:t>
        <w:tab/>
      </w:r>
      <w:r>
        <w:rPr>
          <w:rFonts w:ascii="Arial"/>
          <w:b/>
          <w:color w:val="231F20"/>
          <w:sz w:val="20"/>
        </w:rPr>
      </w:r>
      <w:r>
        <w:rPr>
          <w:rFonts w:ascii="Arial"/>
          <w:sz w:val="20"/>
        </w:rPr>
      </w:r>
    </w:p>
    <w:p>
      <w:pPr>
        <w:tabs>
          <w:tab w:pos="3149" w:val="left" w:leader="none"/>
          <w:tab w:pos="4870" w:val="left" w:leader="none"/>
          <w:tab w:pos="6499" w:val="left" w:leader="none"/>
          <w:tab w:pos="8339" w:val="left" w:leader="none"/>
          <w:tab w:pos="9911" w:val="left" w:leader="none"/>
        </w:tabs>
        <w:spacing w:before="122"/>
        <w:ind w:left="1270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31F20"/>
          <w:sz w:val="16"/>
        </w:rPr>
        <w:t>FREQUENCY</w:t>
        <w:tab/>
      </w:r>
      <w:r>
        <w:rPr>
          <w:rFonts w:ascii="Arial"/>
          <w:b/>
          <w:color w:val="231F20"/>
          <w:spacing w:val="-1"/>
          <w:sz w:val="16"/>
        </w:rPr>
        <w:t>S</w:t>
      </w:r>
      <w:r>
        <w:rPr>
          <w:rFonts w:ascii="Arial"/>
          <w:b/>
          <w:color w:val="231F20"/>
          <w:spacing w:val="-1"/>
          <w:sz w:val="12"/>
        </w:rPr>
        <w:t>11</w:t>
        <w:tab/>
      </w:r>
      <w:r>
        <w:rPr>
          <w:rFonts w:ascii="Arial"/>
          <w:b/>
          <w:color w:val="231F20"/>
          <w:spacing w:val="-1"/>
          <w:sz w:val="16"/>
        </w:rPr>
        <w:t>S</w:t>
      </w:r>
      <w:r>
        <w:rPr>
          <w:rFonts w:ascii="Arial"/>
          <w:b/>
          <w:color w:val="231F20"/>
          <w:spacing w:val="-1"/>
          <w:sz w:val="12"/>
        </w:rPr>
        <w:t>21</w:t>
        <w:tab/>
      </w:r>
      <w:r>
        <w:rPr>
          <w:rFonts w:ascii="Arial"/>
          <w:b/>
          <w:color w:val="231F20"/>
          <w:spacing w:val="-1"/>
          <w:sz w:val="16"/>
        </w:rPr>
        <w:t>S</w:t>
      </w:r>
      <w:r>
        <w:rPr>
          <w:rFonts w:ascii="Arial"/>
          <w:b/>
          <w:color w:val="231F20"/>
          <w:spacing w:val="-1"/>
          <w:sz w:val="12"/>
        </w:rPr>
        <w:t>12</w:t>
        <w:tab/>
      </w:r>
      <w:r>
        <w:rPr>
          <w:rFonts w:ascii="Arial"/>
          <w:b/>
          <w:color w:val="231F20"/>
          <w:spacing w:val="-1"/>
          <w:sz w:val="16"/>
        </w:rPr>
        <w:t>S</w:t>
      </w:r>
      <w:r>
        <w:rPr>
          <w:rFonts w:ascii="Arial"/>
          <w:b/>
          <w:color w:val="231F20"/>
          <w:spacing w:val="-1"/>
          <w:sz w:val="12"/>
        </w:rPr>
        <w:t>22</w:t>
        <w:tab/>
      </w:r>
      <w:r>
        <w:rPr>
          <w:rFonts w:ascii="Arial"/>
          <w:b/>
          <w:color w:val="231F20"/>
          <w:sz w:val="16"/>
        </w:rPr>
        <w:t>K</w:t>
      </w:r>
      <w:r>
        <w:rPr>
          <w:rFonts w:ascii="Arial"/>
          <w:sz w:val="16"/>
        </w:rPr>
      </w:r>
    </w:p>
    <w:p>
      <w:pPr>
        <w:spacing w:line="240" w:lineRule="auto" w:before="4"/>
        <w:rPr>
          <w:rFonts w:ascii="Arial" w:hAnsi="Arial" w:cs="Arial" w:eastAsia="Arial"/>
          <w:b/>
          <w:bCs/>
          <w:sz w:val="2"/>
          <w:szCs w:val="2"/>
        </w:rPr>
      </w:pPr>
    </w:p>
    <w:tbl>
      <w:tblPr>
        <w:tblW w:w="0" w:type="auto"/>
        <w:jc w:val="left"/>
        <w:tblInd w:w="689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74"/>
        <w:gridCol w:w="653"/>
        <w:gridCol w:w="1076"/>
        <w:gridCol w:w="673"/>
        <w:gridCol w:w="958"/>
        <w:gridCol w:w="637"/>
        <w:gridCol w:w="1179"/>
        <w:gridCol w:w="629"/>
        <w:gridCol w:w="1022"/>
        <w:gridCol w:w="1518"/>
      </w:tblGrid>
      <w:tr>
        <w:trPr>
          <w:trHeight w:val="513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52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(MHz)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single" w:sz="4" w:space="0" w:color="231F2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52"/>
              <w:ind w:left="76" w:right="0" w:hanging="37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MAG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0.303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57"/>
              <w:ind w:left="17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ANG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33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-8.10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single" w:sz="4" w:space="0" w:color="231F2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63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MAG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8.864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68"/>
              <w:ind w:left="16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ANG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-16.70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single" w:sz="4" w:space="0" w:color="231F2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63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MAG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68"/>
              <w:ind w:left="25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ANG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24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-11.40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single" w:sz="4" w:space="0" w:color="231F2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63"/>
              <w:ind w:left="8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MAG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0.043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 w:before="68"/>
              <w:ind w:left="17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31F20"/>
                <w:sz w:val="16"/>
              </w:rPr>
              <w:t>ANG</w:t>
            </w:r>
            <w:r>
              <w:rPr>
                <w:rFonts w:ascii="Arial"/>
                <w:sz w:val="16"/>
              </w:rPr>
            </w:r>
          </w:p>
          <w:p>
            <w:pPr>
              <w:pStyle w:val="TableParagraph"/>
              <w:spacing w:line="240" w:lineRule="auto" w:before="80"/>
              <w:ind w:left="39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240" w:lineRule="auto"/>
              <w:ind w:right="0"/>
              <w:jc w:val="left"/>
              <w:rPr>
                <w:rFonts w:ascii="Arial" w:hAnsi="Arial" w:cs="Arial" w:eastAsia="Arial"/>
                <w:b/>
                <w:bCs/>
                <w:sz w:val="16"/>
                <w:szCs w:val="16"/>
              </w:rPr>
            </w:pPr>
          </w:p>
          <w:p>
            <w:pPr>
              <w:pStyle w:val="TableParagraph"/>
              <w:spacing w:line="240" w:lineRule="auto" w:before="132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2.32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0.291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-10.10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8.827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-33.50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-19.20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0.055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11.50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2.35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0.295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-11.80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8.936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-49.50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-25.50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0.078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9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8.50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2.38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400.00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0.276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-11.30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9.044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-67.60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-34.60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0.095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13.40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2.33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0.265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-11.00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9.051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-82.20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-42.80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0.112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13.60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2.37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600.00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0.243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-12.30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9.096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-98.80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-50.00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11.10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2.35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700.00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0.222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-20.30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9.089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-115.20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-59.80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8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2.37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800.00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0.219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-25.40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9.080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-131.50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-66.20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0.136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-6.00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2.38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82" w:right="0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-33.90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9.096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-147.60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-73.00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0.155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-14.40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2.39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1000.00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0.267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-35.50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9.044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-164.20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0.024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-82.90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0.189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-17.50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2.26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1100.00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-35.50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9.197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8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179.50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0.024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-89.50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0.212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-19.90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2.12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1200.00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0.316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-33.20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9.421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8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162.40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0.024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-98.40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-21.40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2.02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1300.00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0.317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-30.60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9.524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8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144.90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0.024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6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-107.00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0.245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-23.20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1.94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1400.00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0.314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-29.40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9.512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8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126.60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6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-115.70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0.248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-27.10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1.82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1500.00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0.296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-28.10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9.574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8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109.10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6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-122.30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0.236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-31.80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1.78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1600.00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-29.40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9.598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91.10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0.027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5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-133.20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0.231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-38.00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1.74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1700.00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0.278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-31.10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9.480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72.90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5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-139.40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0.221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-43.80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1.72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1800.00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0.282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-34.90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9.372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54.30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5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-148.10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0.215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-49.80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1.69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1900.00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0.284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-35.50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9.193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35.60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5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-157.60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0.199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-53.00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1.70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2000.00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-36.60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9.198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18.40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5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-167.40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-55.30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1.69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2100.00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0.273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-36.00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9.011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65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5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-175.10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0.134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-56.20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1.68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2200.00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0.244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-38.20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8.784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-17.90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1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176.50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-55.20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1.74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2300.00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0.222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-40.00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8.717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-35.10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0.034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1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164.80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-53.70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8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1.74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2400.00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0.189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-45.70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8.388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-52.90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1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154.80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0.025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9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1.75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2500.00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0.177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-52.90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8.217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-70.10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0.037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1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143.50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33.40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1.74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2600.00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0.164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-57.40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7.890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23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-87.40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0.039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1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133.30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0.071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39.30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1.72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2700.00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0.158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-59.60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7.597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-104.60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0.041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1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123.80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0.099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34.30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1.70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2800.00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0.143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-53.90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7.313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-121.40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0.041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1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114.00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0.131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26.00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1.72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19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2900.00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0.128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-44.30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7.078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-138.40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0.043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1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101.40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0.149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22.80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1.70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72" w:hRule="exact"/>
        </w:trPr>
        <w:tc>
          <w:tcPr>
            <w:tcW w:w="1974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right="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3000.00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53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0.111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76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242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-22.20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73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6.086</w:t>
            </w:r>
            <w:r>
              <w:rPr>
                <w:rFonts w:ascii="Arial"/>
                <w:sz w:val="16"/>
              </w:rPr>
            </w:r>
          </w:p>
        </w:tc>
        <w:tc>
          <w:tcPr>
            <w:tcW w:w="958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134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-154.90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37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7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0.046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79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90.20</w:t>
            </w:r>
            <w:r>
              <w:rPr>
                <w:rFonts w:ascii="Arial"/>
                <w:sz w:val="16"/>
              </w:rPr>
            </w:r>
          </w:p>
        </w:tc>
        <w:tc>
          <w:tcPr>
            <w:tcW w:w="629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4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0.157</w:t>
            </w:r>
            <w:r>
              <w:rPr>
                <w:rFonts w:ascii="Arial"/>
                <w:sz w:val="16"/>
              </w:rPr>
            </w:r>
          </w:p>
        </w:tc>
        <w:tc>
          <w:tcPr>
            <w:tcW w:w="1022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01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19.40</w:t>
            </w:r>
            <w:r>
              <w:rPr>
                <w:rFonts w:ascii="Arial"/>
                <w:sz w:val="16"/>
              </w:rPr>
            </w:r>
          </w:p>
        </w:tc>
        <w:tc>
          <w:tcPr>
            <w:tcW w:w="1518" w:type="dxa"/>
            <w:tcBorders>
              <w:top w:val="nil" w:sz="6" w:space="0" w:color="auto"/>
              <w:left w:val="nil" w:sz="6" w:space="0" w:color="auto"/>
              <w:bottom w:val="single" w:sz="4" w:space="0" w:color="231F20"/>
              <w:right w:val="nil" w:sz="6" w:space="0" w:color="auto"/>
            </w:tcBorders>
          </w:tcPr>
          <w:p>
            <w:pPr>
              <w:pStyle w:val="TableParagraph"/>
              <w:spacing w:line="180" w:lineRule="exact"/>
              <w:ind w:left="31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31F20"/>
                <w:spacing w:val="-1"/>
                <w:sz w:val="16"/>
              </w:rPr>
              <w:t>1.70</w:t>
            </w:r>
            <w:r>
              <w:rPr>
                <w:rFonts w:ascii="Arial"/>
                <w:sz w:val="16"/>
              </w:rPr>
            </w:r>
          </w:p>
        </w:tc>
      </w:tr>
    </w:tbl>
    <w:p>
      <w:pPr>
        <w:spacing w:after="0" w:line="180" w:lineRule="exact"/>
        <w:jc w:val="left"/>
        <w:rPr>
          <w:rFonts w:ascii="Arial" w:hAnsi="Arial" w:cs="Arial" w:eastAsia="Arial"/>
          <w:sz w:val="16"/>
          <w:szCs w:val="16"/>
        </w:rPr>
        <w:sectPr>
          <w:headerReference w:type="even" r:id="rId14"/>
          <w:footerReference w:type="even" r:id="rId15"/>
          <w:pgSz w:w="12240" w:h="15840"/>
          <w:pgMar w:header="470" w:footer="0" w:top="680" w:bottom="280" w:left="280" w:right="0"/>
        </w:sectPr>
      </w:pPr>
    </w:p>
    <w:p>
      <w:pPr>
        <w:pStyle w:val="Heading1"/>
        <w:tabs>
          <w:tab w:pos="8175" w:val="left" w:leader="none"/>
          <w:tab w:pos="11628" w:val="left" w:leader="none"/>
        </w:tabs>
        <w:spacing w:line="240" w:lineRule="auto" w:before="66"/>
        <w:ind w:left="109" w:right="0"/>
        <w:jc w:val="left"/>
        <w:rPr>
          <w:rFonts w:ascii="Arial" w:hAnsi="Arial" w:cs="Arial" w:eastAsia="Arial"/>
          <w:b w:val="0"/>
          <w:bCs w:val="0"/>
        </w:rPr>
      </w:pPr>
      <w:r>
        <w:rPr/>
        <w:pict>
          <v:group style="position:absolute;margin-left:71.905899pt;margin-top:4.060781pt;width:171.6pt;height:12.55pt;mso-position-horizontal-relative:page;mso-position-vertical-relative:paragraph;z-index:-142456" coordorigin="1438,81" coordsize="3432,251">
            <v:group style="position:absolute;left:1438;top:81;width:441;height:251" coordorigin="1438,81" coordsize="441,251">
              <v:shape style="position:absolute;left:1438;top:81;width:441;height:251" coordorigin="1438,81" coordsize="441,251" path="m1438,81l1438,331,1879,331,1868,315,1859,298,1851,279,1846,260,1842,239,1840,218,1841,195,1853,132,1879,83,1438,81xe" filled="true" fillcolor="#000000" stroked="false">
                <v:path arrowok="t"/>
                <v:fill type="solid"/>
              </v:shape>
            </v:group>
            <v:group style="position:absolute;left:1474;top:126;width:104;height:168" coordorigin="1474,126" coordsize="104,168">
              <v:shape style="position:absolute;left:1474;top:126;width:104;height:168" coordorigin="1474,126" coordsize="104,168" path="m1527,126l1477,188,1474,218,1479,242,1488,262,1501,279,1519,290,1540,294,1557,294,1571,288,1572,286,1540,286,1531,285,1520,276,1511,259,1504,234,1502,200,1505,170,1512,148,1523,136,1538,132,1571,132,1568,130,1553,126,1527,126xe" filled="true" fillcolor="#ffffff" stroked="false">
                <v:path arrowok="t"/>
                <v:fill type="solid"/>
              </v:shape>
              <v:shape style="position:absolute;left:1474;top:126;width:104;height:168" coordorigin="1474,126" coordsize="104,168" path="m1578,236l1571,236,1570,237,1559,281,1549,286,1572,286,1574,285,1577,282,1578,279,1578,237,1578,236xe" filled="true" fillcolor="#ffffff" stroked="false">
                <v:path arrowok="t"/>
                <v:fill type="solid"/>
              </v:shape>
              <v:shape style="position:absolute;left:1474;top:126;width:104;height:168" coordorigin="1474,126" coordsize="104,168" path="m1571,132l1547,132,1553,135,1565,170,1567,173,1574,173,1574,171,1574,135,1574,134,1571,132xe" filled="true" fillcolor="#ffffff" stroked="false">
                <v:path arrowok="t"/>
                <v:fill type="solid"/>
              </v:shape>
            </v:group>
            <v:group style="position:absolute;left:1474;top:126;width:104;height:168" coordorigin="1474,126" coordsize="104,168">
              <v:shape style="position:absolute;left:1474;top:126;width:104;height:168" coordorigin="1474,126" coordsize="104,168" path="m1540,286l1549,286,1559,281,1564,260,1570,237,1571,236,1573,236,1578,236,1578,237,1578,265,1578,278,1577,282,1574,285,1571,288,1557,294,1540,294,1488,262,1474,218,1477,188,1484,164,1495,146,1510,133,1527,126,1553,126,1568,130,1574,134,1574,135,1574,152,1574,171,1574,173,1570,173,1567,173,1565,170,1560,156,1553,135,1547,132,1538,132,1523,136,1512,148,1505,170,1502,200,1504,234,1511,259,1520,276,1531,285,1540,286xe" filled="false" stroked="true" strokeweight=".05pt" strokecolor="#ffffff">
                <v:path arrowok="t"/>
              </v:shape>
            </v:group>
            <v:group style="position:absolute;left:1593;top:128;width:106;height:163" coordorigin="1593,128" coordsize="106,163">
              <v:shape style="position:absolute;left:1593;top:128;width:106;height:163" coordorigin="1593,128" coordsize="106,163" path="m1695,134l1596,134,1601,135,1609,136,1611,138,1611,279,1608,282,1597,283,1593,284,1593,285,1593,290,1593,291,1609,290,1626,290,1698,290,1698,283,1639,283,1636,278,1636,206,1637,206,1679,206,1679,199,1636,199,1636,198,1636,136,1637,135,1695,135,1695,134xe" filled="true" fillcolor="#ffffff" stroked="false">
                <v:path arrowok="t"/>
                <v:fill type="solid"/>
              </v:shape>
              <v:shape style="position:absolute;left:1593;top:128;width:106;height:163" coordorigin="1593,128" coordsize="106,163" path="m1698,290l1656,290,1692,291,1697,291,1698,290xe" filled="true" fillcolor="#ffffff" stroked="false">
                <v:path arrowok="t"/>
                <v:fill type="solid"/>
              </v:shape>
              <v:shape style="position:absolute;left:1593;top:128;width:106;height:163" coordorigin="1593,128" coordsize="106,163" path="m1698,244l1693,244,1693,245,1688,259,1676,278,1656,283,1698,283,1698,244,1698,244xe" filled="true" fillcolor="#ffffff" stroked="false">
                <v:path arrowok="t"/>
                <v:fill type="solid"/>
              </v:shape>
              <v:shape style="position:absolute;left:1593;top:128;width:106;height:163" coordorigin="1593,128" coordsize="106,163" path="m1679,206l1665,206,1666,207,1670,218,1673,227,1673,233,1679,233,1680,230,1680,220,1679,214,1679,206xe" filled="true" fillcolor="#ffffff" stroked="false">
                <v:path arrowok="t"/>
                <v:fill type="solid"/>
              </v:shape>
              <v:shape style="position:absolute;left:1593;top:128;width:106;height:163" coordorigin="1593,128" coordsize="106,163" path="m1679,177l1674,177,1674,180,1665,198,1664,199,1679,199,1679,196,1680,187,1680,178,1679,177xe" filled="true" fillcolor="#ffffff" stroked="false">
                <v:path arrowok="t"/>
                <v:fill type="solid"/>
              </v:shape>
              <v:shape style="position:absolute;left:1593;top:128;width:106;height:163" coordorigin="1593,128" coordsize="106,163" path="m1695,135l1669,135,1676,140,1689,169,1688,170,1694,170,1695,169,1695,135xe" filled="true" fillcolor="#ffffff" stroked="false">
                <v:path arrowok="t"/>
                <v:fill type="solid"/>
              </v:shape>
              <v:shape style="position:absolute;left:1593;top:128;width:106;height:163" coordorigin="1593,128" coordsize="106,163" path="m1601,128l1596,128,1594,128,1594,135,1596,134,1695,134,1695,129,1640,129,1610,128,1601,128xe" filled="true" fillcolor="#ffffff" stroked="false">
                <v:path arrowok="t"/>
                <v:fill type="solid"/>
              </v:shape>
              <v:shape style="position:absolute;left:1593;top:128;width:106;height:163" coordorigin="1593,128" coordsize="106,163" path="m1693,128l1684,128,1668,128,1640,129,1695,129,1693,128xe" filled="true" fillcolor="#ffffff" stroked="false">
                <v:path arrowok="t"/>
                <v:fill type="solid"/>
              </v:shape>
            </v:group>
            <v:group style="position:absolute;left:1593;top:128;width:106;height:163" coordorigin="1593,128" coordsize="106,163">
              <v:shape style="position:absolute;left:1593;top:128;width:106;height:163" coordorigin="1593,128" coordsize="106,163" path="m1611,145l1611,138,1609,136,1601,135,1596,134,1594,135,1594,131,1594,128,1596,128,1601,128,1610,128,1640,129,1668,128,1684,128,1693,128,1695,129,1695,133,1695,165,1695,169,1694,170,1692,170,1688,170,1689,169,1683,156,1676,140,1669,135,1649,135,1637,135,1636,136,1636,142,1636,194,1636,198,1636,199,1643,199,1664,199,1665,198,1670,189,1674,180,1674,177,1677,177,1679,177,1680,178,1680,182,1680,187,1679,196,1679,204,1679,214,1680,220,1680,225,1680,230,1679,233,1676,233,1673,233,1673,227,1670,218,1666,207,1665,206,1647,206,1637,206,1636,206,1636,210,1636,260,1636,278,1639,283,1656,283,1676,278,1688,259,1693,245,1693,244,1696,244,1698,244,1698,244,1698,250,1698,286,1698,290,1697,291,1692,291,1679,290,1656,290,1626,290,1609,290,1593,291,1593,289,1593,287,1593,285,1593,284,1597,283,1608,282,1611,279,1611,272,1611,145xe" filled="false" stroked="true" strokeweight=".05pt" strokecolor="#ffffff">
                <v:path arrowok="t"/>
              </v:shape>
            </v:group>
            <v:group style="position:absolute;left:1715;top:128;width:94;height:163" coordorigin="1715,128" coordsize="94,163">
              <v:shape style="position:absolute;left:1715;top:128;width:94;height:163" coordorigin="1715,128" coordsize="94,163" path="m1726,128l1718,128,1716,129,1716,134,1718,135,1725,135,1730,135,1732,138,1732,281,1729,282,1719,283,1716,284,1715,285,1715,290,1716,291,1724,290,1740,290,1809,290,1809,289,1809,284,1763,284,1757,278,1757,138,1760,136,1769,135,1776,135,1778,134,1778,129,1731,129,1726,128xe" filled="true" fillcolor="#ffffff" stroked="false">
                <v:path arrowok="t"/>
                <v:fill type="solid"/>
              </v:shape>
              <v:shape style="position:absolute;left:1715;top:128;width:94;height:163" coordorigin="1715,128" coordsize="94,163" path="m1809,290l1770,290,1804,291,1808,291,1809,290xe" filled="true" fillcolor="#ffffff" stroked="false">
                <v:path arrowok="t"/>
                <v:fill type="solid"/>
              </v:shape>
              <v:shape style="position:absolute;left:1715;top:128;width:94;height:163" coordorigin="1715,128" coordsize="94,163" path="m1808,245l1803,245,1804,248,1791,277,1782,283,1763,284,1809,284,1809,246,1808,245xe" filled="true" fillcolor="#ffffff" stroked="false">
                <v:path arrowok="t"/>
                <v:fill type="solid"/>
              </v:shape>
              <v:shape style="position:absolute;left:1715;top:128;width:94;height:163" coordorigin="1715,128" coordsize="94,163" path="m1776,128l1769,128,1764,129,1778,129,1778,129,1776,128xe" filled="true" fillcolor="#ffffff" stroked="false">
                <v:path arrowok="t"/>
                <v:fill type="solid"/>
              </v:shape>
            </v:group>
            <v:group style="position:absolute;left:1715;top:128;width:94;height:163" coordorigin="1715,128" coordsize="94,163">
              <v:shape style="position:absolute;left:1715;top:128;width:94;height:163" coordorigin="1715,128" coordsize="94,163" path="m1757,269l1757,278,1763,284,1772,283,1782,283,1791,277,1797,264,1804,248,1803,245,1806,245,1808,245,1809,246,1809,252,1809,284,1809,289,1808,291,1804,291,1792,290,1770,290,1740,290,1724,290,1716,291,1715,290,1715,287,1715,285,1716,284,1719,283,1729,282,1732,281,1732,270,1732,144,1732,139,1730,135,1725,135,1718,135,1716,134,1716,131,1716,129,1718,128,1721,128,1726,128,1731,129,1746,129,1764,129,1769,128,1773,128,1776,128,1778,129,1778,131,1778,134,1776,135,1769,135,1760,136,1757,138,1757,145,1757,269xe" filled="false" stroked="true" strokeweight=".05pt" strokecolor="#ffffff">
                <v:path arrowok="t"/>
              </v:shape>
              <v:shape style="position:absolute;left:1902;top:95;width:2968;height:206" type="#_x0000_t75" stroked="false">
                <v:imagedata r:id="rId18" o:title=""/>
              </v:shape>
            </v:group>
            <w10:wrap type="none"/>
          </v:group>
        </w:pict>
      </w:r>
      <w:r>
        <w:rPr>
          <w:rFonts w:ascii="Arial"/>
          <w:color w:val="221F1F"/>
          <w:w w:val="99"/>
        </w:rPr>
      </w:r>
      <w:r>
        <w:rPr>
          <w:rFonts w:ascii="Arial"/>
          <w:color w:val="221F1F"/>
          <w:w w:val="99"/>
          <w:u w:val="single" w:color="010202"/>
        </w:rPr>
        <w:t> </w:t>
      </w:r>
      <w:r>
        <w:rPr>
          <w:rFonts w:ascii="Arial"/>
          <w:color w:val="221F1F"/>
          <w:u w:val="single" w:color="010202"/>
        </w:rPr>
        <w:tab/>
      </w:r>
      <w:r>
        <w:rPr>
          <w:rFonts w:ascii="Arial"/>
          <w:color w:val="221F1F"/>
          <w:spacing w:val="-1"/>
          <w:u w:val="single" w:color="010202"/>
        </w:rPr>
        <w:t>UPC2711TB, UPC2712TB</w:t>
      </w:r>
      <w:r>
        <w:rPr>
          <w:rFonts w:ascii="Arial"/>
          <w:color w:val="221F1F"/>
          <w:w w:val="99"/>
          <w:u w:val="single" w:color="010202"/>
        </w:rPr>
        <w:t> </w:t>
      </w:r>
      <w:r>
        <w:rPr>
          <w:rFonts w:ascii="Arial"/>
          <w:color w:val="221F1F"/>
          <w:u w:val="single" w:color="010202"/>
        </w:rPr>
        <w:tab/>
      </w:r>
      <w:r>
        <w:rPr>
          <w:rFonts w:ascii="Arial"/>
          <w:color w:val="221F1F"/>
        </w:rPr>
      </w:r>
      <w:r>
        <w:rPr>
          <w:rFonts w:ascii="Arial"/>
          <w:b w:val="0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9"/>
          <w:szCs w:val="9"/>
        </w:rPr>
      </w:pPr>
    </w:p>
    <w:p>
      <w:pPr>
        <w:spacing w:after="0" w:line="240" w:lineRule="auto"/>
        <w:rPr>
          <w:rFonts w:ascii="Arial" w:hAnsi="Arial" w:cs="Arial" w:eastAsia="Arial"/>
          <w:sz w:val="9"/>
          <w:szCs w:val="9"/>
        </w:rPr>
        <w:sectPr>
          <w:headerReference w:type="default" r:id="rId16"/>
          <w:footerReference w:type="default" r:id="rId17"/>
          <w:pgSz w:w="12240" w:h="15840"/>
          <w:pgMar w:header="0" w:footer="0" w:top="420" w:bottom="280" w:left="260" w:right="0"/>
        </w:sectPr>
      </w:pPr>
    </w:p>
    <w:p>
      <w:pPr>
        <w:spacing w:before="84"/>
        <w:ind w:left="721" w:right="0" w:firstLine="0"/>
        <w:jc w:val="left"/>
        <w:rPr>
          <w:rFonts w:ascii="Arial" w:hAnsi="Arial" w:cs="Arial" w:eastAsia="Arial"/>
          <w:sz w:val="16"/>
          <w:szCs w:val="16"/>
        </w:rPr>
      </w:pPr>
      <w:r>
        <w:rPr>
          <w:rFonts w:ascii="Arial"/>
          <w:b/>
          <w:color w:val="221F1F"/>
          <w:sz w:val="20"/>
        </w:rPr>
        <w:t>OUTLINE</w:t>
      </w:r>
      <w:r>
        <w:rPr>
          <w:rFonts w:ascii="Arial"/>
          <w:b/>
          <w:color w:val="221F1F"/>
          <w:spacing w:val="-7"/>
          <w:sz w:val="20"/>
        </w:rPr>
        <w:t> </w:t>
      </w:r>
      <w:r>
        <w:rPr>
          <w:rFonts w:ascii="Arial"/>
          <w:b/>
          <w:color w:val="221F1F"/>
          <w:spacing w:val="-1"/>
          <w:sz w:val="20"/>
        </w:rPr>
        <w:t>DIMENSIONS</w:t>
      </w:r>
      <w:r>
        <w:rPr>
          <w:rFonts w:ascii="Arial"/>
          <w:b/>
          <w:color w:val="221F1F"/>
          <w:spacing w:val="-6"/>
          <w:sz w:val="20"/>
        </w:rPr>
        <w:t> </w:t>
      </w:r>
      <w:r>
        <w:rPr>
          <w:rFonts w:ascii="Arial"/>
          <w:color w:val="221F1F"/>
          <w:sz w:val="16"/>
        </w:rPr>
        <w:t>(Units</w:t>
      </w:r>
      <w:r>
        <w:rPr>
          <w:rFonts w:ascii="Arial"/>
          <w:color w:val="221F1F"/>
          <w:spacing w:val="-6"/>
          <w:sz w:val="16"/>
        </w:rPr>
        <w:t> </w:t>
      </w:r>
      <w:r>
        <w:rPr>
          <w:rFonts w:ascii="Arial"/>
          <w:color w:val="221F1F"/>
          <w:spacing w:val="-1"/>
          <w:sz w:val="16"/>
        </w:rPr>
        <w:t>in</w:t>
      </w:r>
      <w:r>
        <w:rPr>
          <w:rFonts w:ascii="Arial"/>
          <w:color w:val="221F1F"/>
          <w:spacing w:val="-5"/>
          <w:sz w:val="16"/>
        </w:rPr>
        <w:t> </w:t>
      </w:r>
      <w:r>
        <w:rPr>
          <w:rFonts w:ascii="Arial"/>
          <w:color w:val="221F1F"/>
          <w:sz w:val="16"/>
        </w:rPr>
        <w:t>mm)</w:t>
      </w:r>
      <w:r>
        <w:rPr>
          <w:rFonts w:ascii="Arial"/>
          <w:sz w:val="16"/>
        </w:rPr>
      </w:r>
    </w:p>
    <w:p>
      <w:pPr>
        <w:spacing w:line="240" w:lineRule="auto" w:before="6"/>
        <w:rPr>
          <w:rFonts w:ascii="Arial" w:hAnsi="Arial" w:cs="Arial" w:eastAsia="Arial"/>
          <w:sz w:val="25"/>
          <w:szCs w:val="25"/>
        </w:rPr>
      </w:pPr>
    </w:p>
    <w:p>
      <w:pPr>
        <w:pStyle w:val="Heading4"/>
        <w:spacing w:line="240" w:lineRule="auto"/>
        <w:ind w:left="2162" w:right="0"/>
        <w:jc w:val="left"/>
        <w:rPr>
          <w:rFonts w:ascii="Arial" w:hAnsi="Arial" w:cs="Arial" w:eastAsia="Arial"/>
          <w:b w:val="0"/>
          <w:bCs w:val="0"/>
        </w:rPr>
      </w:pPr>
      <w:r>
        <w:rPr>
          <w:rFonts w:ascii="Arial"/>
          <w:color w:val="221F1F"/>
        </w:rPr>
        <w:t>PACKAGE</w:t>
      </w:r>
      <w:r>
        <w:rPr>
          <w:rFonts w:ascii="Arial"/>
          <w:color w:val="221F1F"/>
          <w:spacing w:val="-5"/>
        </w:rPr>
        <w:t> </w:t>
      </w:r>
      <w:r>
        <w:rPr>
          <w:rFonts w:ascii="Arial"/>
          <w:color w:val="221F1F"/>
        </w:rPr>
        <w:t>OUTLINE</w:t>
      </w:r>
      <w:r>
        <w:rPr>
          <w:rFonts w:ascii="Arial"/>
          <w:color w:val="221F1F"/>
          <w:spacing w:val="-5"/>
        </w:rPr>
        <w:t> </w:t>
      </w:r>
      <w:r>
        <w:rPr>
          <w:rFonts w:ascii="Arial"/>
          <w:color w:val="221F1F"/>
        </w:rPr>
        <w:t>S06</w:t>
      </w:r>
      <w:r>
        <w:rPr>
          <w:rFonts w:ascii="Arial"/>
          <w:b w:val="0"/>
        </w:rPr>
      </w:r>
    </w:p>
    <w:p>
      <w:pPr>
        <w:spacing w:before="66"/>
        <w:ind w:left="721" w:right="0" w:firstLine="0"/>
        <w:jc w:val="left"/>
        <w:rPr>
          <w:rFonts w:ascii="Arial" w:hAnsi="Arial" w:cs="Arial" w:eastAsia="Arial"/>
          <w:sz w:val="20"/>
          <w:szCs w:val="20"/>
        </w:rPr>
      </w:pPr>
      <w:r>
        <w:rPr/>
        <w:br w:type="column"/>
      </w:r>
      <w:r>
        <w:rPr>
          <w:rFonts w:ascii="Arial"/>
          <w:b/>
          <w:color w:val="221F1F"/>
          <w:sz w:val="20"/>
        </w:rPr>
        <w:t>PIN</w:t>
      </w:r>
      <w:r>
        <w:rPr>
          <w:rFonts w:ascii="Arial"/>
          <w:b/>
          <w:color w:val="221F1F"/>
          <w:spacing w:val="-4"/>
          <w:sz w:val="20"/>
        </w:rPr>
        <w:t> </w:t>
      </w:r>
      <w:r>
        <w:rPr>
          <w:rFonts w:ascii="Arial"/>
          <w:b/>
          <w:color w:val="221F1F"/>
          <w:spacing w:val="-1"/>
          <w:sz w:val="20"/>
        </w:rPr>
        <w:t>CONNECTIONS</w:t>
      </w:r>
      <w:r>
        <w:rPr>
          <w:rFonts w:ascii="Arial"/>
          <w:sz w:val="20"/>
        </w:rPr>
      </w:r>
    </w:p>
    <w:p>
      <w:pPr>
        <w:spacing w:line="240" w:lineRule="auto" w:before="2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tabs>
          <w:tab w:pos="3830" w:val="left" w:leader="none"/>
        </w:tabs>
        <w:spacing w:before="0"/>
        <w:ind w:left="1907" w:right="0" w:firstLine="0"/>
        <w:jc w:val="left"/>
        <w:rPr>
          <w:rFonts w:ascii="Arial" w:hAnsi="Arial" w:cs="Arial" w:eastAsia="Arial"/>
          <w:sz w:val="19"/>
          <w:szCs w:val="19"/>
        </w:rPr>
      </w:pPr>
      <w:r>
        <w:rPr>
          <w:rFonts w:ascii="Arial"/>
          <w:sz w:val="19"/>
        </w:rPr>
        <w:t>(Top</w:t>
      </w:r>
      <w:r>
        <w:rPr>
          <w:rFonts w:ascii="Arial"/>
          <w:spacing w:val="-10"/>
          <w:sz w:val="19"/>
        </w:rPr>
        <w:t> </w:t>
      </w:r>
      <w:r>
        <w:rPr>
          <w:rFonts w:ascii="Arial"/>
          <w:sz w:val="19"/>
        </w:rPr>
        <w:t>View)</w:t>
        <w:tab/>
      </w:r>
      <w:r>
        <w:rPr>
          <w:rFonts w:ascii="Arial"/>
          <w:position w:val="1"/>
          <w:sz w:val="19"/>
        </w:rPr>
        <w:t>(Bottom</w:t>
      </w:r>
      <w:r>
        <w:rPr>
          <w:rFonts w:ascii="Arial"/>
          <w:spacing w:val="-13"/>
          <w:position w:val="1"/>
          <w:sz w:val="19"/>
        </w:rPr>
        <w:t> </w:t>
      </w:r>
      <w:r>
        <w:rPr>
          <w:rFonts w:ascii="Arial"/>
          <w:position w:val="1"/>
          <w:sz w:val="19"/>
        </w:rPr>
        <w:t>View)</w:t>
      </w:r>
      <w:r>
        <w:rPr>
          <w:rFonts w:ascii="Arial"/>
          <w:sz w:val="19"/>
        </w:rPr>
      </w:r>
    </w:p>
    <w:p>
      <w:pPr>
        <w:spacing w:after="0"/>
        <w:jc w:val="left"/>
        <w:rPr>
          <w:rFonts w:ascii="Arial" w:hAnsi="Arial" w:cs="Arial" w:eastAsia="Arial"/>
          <w:sz w:val="19"/>
          <w:szCs w:val="19"/>
        </w:rPr>
        <w:sectPr>
          <w:type w:val="continuous"/>
          <w:pgSz w:w="12240" w:h="15840"/>
          <w:pgMar w:top="660" w:bottom="280" w:left="260" w:right="0"/>
          <w:cols w:num="2" w:equalWidth="0">
            <w:col w:w="4039" w:space="1459"/>
            <w:col w:w="6482"/>
          </w:cols>
        </w:sectPr>
      </w:pPr>
    </w:p>
    <w:p>
      <w:pPr>
        <w:spacing w:line="240" w:lineRule="auto" w:before="10"/>
        <w:rPr>
          <w:rFonts w:ascii="Arial" w:hAnsi="Arial" w:cs="Arial" w:eastAsia="Arial"/>
          <w:sz w:val="12"/>
          <w:szCs w:val="12"/>
        </w:rPr>
      </w:pPr>
    </w:p>
    <w:p>
      <w:pPr>
        <w:spacing w:before="0"/>
        <w:ind w:left="2926" w:right="0" w:firstLine="0"/>
        <w:jc w:val="left"/>
        <w:rPr>
          <w:rFonts w:ascii="Arial" w:hAnsi="Arial" w:cs="Arial" w:eastAsia="Arial"/>
          <w:sz w:val="11"/>
          <w:szCs w:val="11"/>
        </w:rPr>
      </w:pPr>
      <w:r>
        <w:rPr/>
        <w:pict>
          <v:group style="position:absolute;margin-left:91.221703pt;margin-top:-5.296962pt;width:131.15pt;height:164.45pt;mso-position-horizontal-relative:page;mso-position-vertical-relative:paragraph;z-index:-142720" coordorigin="1824,-106" coordsize="2623,3289">
            <v:group style="position:absolute;left:2928;top:467;width:918;height:1463" coordorigin="2928,467" coordsize="918,1463">
              <v:shape style="position:absolute;left:2928;top:467;width:918;height:1463" coordorigin="2928,467" coordsize="918,1463" path="m2928,1929l3846,1929,3846,467,2928,467,2928,1929xe" filled="false" stroked="true" strokeweight=".488pt" strokecolor="#000000">
                <v:path arrowok="t"/>
              </v:shape>
            </v:group>
            <v:group style="position:absolute;left:3846;top:632;width:391;height:224" coordorigin="3846,632" coordsize="391,224">
              <v:shape style="position:absolute;left:3846;top:632;width:391;height:224" coordorigin="3846,632" coordsize="391,224" path="m3846,856l4236,856,4236,632,3846,632,3846,856xe" filled="false" stroked="true" strokeweight=".488pt" strokecolor="#000000">
                <v:path arrowok="t"/>
              </v:shape>
            </v:group>
            <v:group style="position:absolute;left:4063;top:632;width:2;height:217" coordorigin="4063,632" coordsize="2,217">
              <v:shape style="position:absolute;left:4063;top:632;width:2;height:217" coordorigin="4063,632" coordsize="0,217" path="m4063,632l4063,849e" filled="false" stroked="true" strokeweight=".488pt" strokecolor="#000000">
                <v:path arrowok="t"/>
              </v:shape>
            </v:group>
            <v:group style="position:absolute;left:3846;top:1093;width:391;height:224" coordorigin="3846,1093" coordsize="391,224">
              <v:shape style="position:absolute;left:3846;top:1093;width:391;height:224" coordorigin="3846,1093" coordsize="391,224" path="m3846,1317l4236,1317,4236,1093,3846,1093,3846,1317xe" filled="false" stroked="true" strokeweight=".488pt" strokecolor="#000000">
                <v:path arrowok="t"/>
              </v:shape>
            </v:group>
            <v:group style="position:absolute;left:4063;top:1093;width:2;height:217" coordorigin="4063,1093" coordsize="2,217">
              <v:shape style="position:absolute;left:4063;top:1093;width:2;height:217" coordorigin="4063,1093" coordsize="0,217" path="m4063,1093l4063,1310e" filled="false" stroked="true" strokeweight=".488pt" strokecolor="#000000">
                <v:path arrowok="t"/>
              </v:shape>
            </v:group>
            <v:group style="position:absolute;left:3846;top:1562;width:391;height:224" coordorigin="3846,1562" coordsize="391,224">
              <v:shape style="position:absolute;left:3846;top:1562;width:391;height:224" coordorigin="3846,1562" coordsize="391,224" path="m3846,1785l4236,1785,4236,1562,3846,1562,3846,1785xe" filled="false" stroked="true" strokeweight=".488pt" strokecolor="#000000">
                <v:path arrowok="t"/>
              </v:shape>
            </v:group>
            <v:group style="position:absolute;left:4063;top:1562;width:2;height:217" coordorigin="4063,1562" coordsize="2,217">
              <v:shape style="position:absolute;left:4063;top:1562;width:2;height:217" coordorigin="4063,1562" coordsize="0,217" path="m4063,1562l4063,1778e" filled="false" stroked="true" strokeweight=".488pt" strokecolor="#000000">
                <v:path arrowok="t"/>
              </v:shape>
            </v:group>
            <v:group style="position:absolute;left:2538;top:635;width:391;height:224" coordorigin="2538,635" coordsize="391,224">
              <v:shape style="position:absolute;left:2538;top:635;width:391;height:224" coordorigin="2538,635" coordsize="391,224" path="m2538,858l2928,858,2928,635,2538,635,2538,858xe" filled="false" stroked="true" strokeweight=".488pt" strokecolor="#000000">
                <v:path arrowok="t"/>
              </v:shape>
            </v:group>
            <v:group style="position:absolute;left:2711;top:635;width:2;height:217" coordorigin="2711,635" coordsize="2,217">
              <v:shape style="position:absolute;left:2711;top:635;width:2;height:217" coordorigin="2711,635" coordsize="0,217" path="m2711,635l2711,851e" filled="false" stroked="true" strokeweight=".488pt" strokecolor="#000000">
                <v:path arrowok="t"/>
              </v:shape>
            </v:group>
            <v:group style="position:absolute;left:2538;top:1090;width:391;height:224" coordorigin="2538,1090" coordsize="391,224">
              <v:shape style="position:absolute;left:2538;top:1090;width:391;height:224" coordorigin="2538,1090" coordsize="391,224" path="m2538,1314l2928,1314,2928,1090,2538,1090,2538,1314xe" filled="false" stroked="true" strokeweight=".488pt" strokecolor="#000000">
                <v:path arrowok="t"/>
              </v:shape>
            </v:group>
            <v:group style="position:absolute;left:2711;top:1090;width:2;height:217" coordorigin="2711,1090" coordsize="2,217">
              <v:shape style="position:absolute;left:2711;top:1090;width:2;height:217" coordorigin="2711,1090" coordsize="0,217" path="m2711,1090l2711,1306e" filled="false" stroked="true" strokeweight=".488pt" strokecolor="#000000">
                <v:path arrowok="t"/>
              </v:shape>
            </v:group>
            <v:group style="position:absolute;left:2538;top:1562;width:391;height:224" coordorigin="2538,1562" coordsize="391,224">
              <v:shape style="position:absolute;left:2538;top:1562;width:391;height:224" coordorigin="2538,1562" coordsize="391,224" path="m2538,1786l2928,1786,2928,1562,2538,1562,2538,1786xe" filled="false" stroked="true" strokeweight=".488pt" strokecolor="#000000">
                <v:path arrowok="t"/>
              </v:shape>
            </v:group>
            <v:group style="position:absolute;left:2711;top:1562;width:2;height:217" coordorigin="2711,1562" coordsize="2,217">
              <v:shape style="position:absolute;left:2711;top:1562;width:2;height:217" coordorigin="2711,1562" coordsize="0,217" path="m2711,1562l2711,1778e" filled="false" stroked="true" strokeweight=".488pt" strokecolor="#000000">
                <v:path arrowok="t"/>
              </v:shape>
            </v:group>
            <v:group style="position:absolute;left:2540;top:-105;width:2;height:687" coordorigin="2540,-105" coordsize="2,687">
              <v:shape style="position:absolute;left:2540;top:-105;width:2;height:687" coordorigin="2540,-105" coordsize="0,687" path="m2540,582l2540,-105e" filled="false" stroked="true" strokeweight=".122pt" strokecolor="#000000">
                <v:path arrowok="t"/>
              </v:shape>
            </v:group>
            <v:group style="position:absolute;left:3616;top:71;width:619;height:2" coordorigin="3616,71" coordsize="619,2">
              <v:shape style="position:absolute;left:3616;top:71;width:619;height:2" coordorigin="3616,71" coordsize="619,0" path="m3616,71l4234,71e" filled="false" stroked="true" strokeweight=".122pt" strokecolor="#000000">
                <v:path arrowok="t"/>
              </v:shape>
            </v:group>
            <v:group style="position:absolute;left:2536;top:71;width:588;height:2" coordorigin="2536,71" coordsize="588,2">
              <v:shape style="position:absolute;left:2536;top:71;width:588;height:2" coordorigin="2536,71" coordsize="588,0" path="m2536,71l3123,71e" filled="false" stroked="true" strokeweight=".122pt" strokecolor="#000000">
                <v:path arrowok="t"/>
              </v:shape>
            </v:group>
            <v:group style="position:absolute;left:1826;top:477;width:1068;height:2" coordorigin="1826,477" coordsize="1068,2">
              <v:shape style="position:absolute;left:1826;top:477;width:1068;height:2" coordorigin="1826,477" coordsize="1068,0" path="m2893,477l1826,477e" filled="false" stroked="true" strokeweight=".122pt" strokecolor="#000000">
                <v:path arrowok="t"/>
              </v:shape>
            </v:group>
            <v:group style="position:absolute;left:1983;top:743;width:945;height:2" coordorigin="1983,743" coordsize="945,2">
              <v:shape style="position:absolute;left:1983;top:743;width:945;height:2" coordorigin="1983,743" coordsize="945,0" path="m2928,743l1983,743e" filled="false" stroked="true" strokeweight=".122pt" strokecolor="#000000">
                <v:path arrowok="t"/>
              </v:shape>
            </v:group>
            <v:group style="position:absolute;left:1973;top:1675;width:964;height:2" coordorigin="1973,1675" coordsize="964,2">
              <v:shape style="position:absolute;left:1973;top:1675;width:964;height:2" coordorigin="1973,1675" coordsize="964,0" path="m2937,1675l1973,1675e" filled="false" stroked="true" strokeweight=".122pt" strokecolor="#000000">
                <v:path arrowok="t"/>
              </v:shape>
            </v:group>
            <v:group style="position:absolute;left:1826;top:1920;width:1068;height:2" coordorigin="1826,1920" coordsize="1068,2">
              <v:shape style="position:absolute;left:1826;top:1920;width:1068;height:2" coordorigin="1826,1920" coordsize="1068,0" path="m2893,1920l1826,1920e" filled="false" stroked="true" strokeweight=".122pt" strokecolor="#000000">
                <v:path arrowok="t"/>
              </v:shape>
            </v:group>
            <v:group style="position:absolute;left:2258;top:1215;width:663;height:2" coordorigin="2258,1215" coordsize="663,2">
              <v:shape style="position:absolute;left:2258;top:1215;width:663;height:2" coordorigin="2258,1215" coordsize="663,0" path="m2921,1215l2258,1215e" filled="false" stroked="true" strokeweight=".122pt" strokecolor="#000000">
                <v:path arrowok="t"/>
              </v:shape>
            </v:group>
            <v:group style="position:absolute;left:3844;top:232;width:2;height:197" coordorigin="3844,232" coordsize="2,197">
              <v:shape style="position:absolute;left:3844;top:232;width:2;height:197" coordorigin="3844,232" coordsize="0,197" path="m3844,428l3844,232e" filled="false" stroked="true" strokeweight=".122pt" strokecolor="#000000">
                <v:path arrowok="t"/>
              </v:shape>
            </v:group>
            <v:group style="position:absolute;left:2929;top:232;width:2;height:197" coordorigin="2929,232" coordsize="2,197">
              <v:shape style="position:absolute;left:2929;top:232;width:2;height:197" coordorigin="2929,232" coordsize="0,197" path="m2929,428l2929,232e" filled="false" stroked="true" strokeweight=".122pt" strokecolor="#000000">
                <v:path arrowok="t"/>
              </v:shape>
            </v:group>
            <v:group style="position:absolute;left:2338;top:743;width:2;height:165" coordorigin="2338,743" coordsize="2,165">
              <v:shape style="position:absolute;left:2338;top:743;width:2;height:165" coordorigin="2338,743" coordsize="0,165" path="m2338,743l2338,907e" filled="false" stroked="true" strokeweight=".122pt" strokecolor="#000000">
                <v:path arrowok="t"/>
              </v:shape>
            </v:group>
            <v:group style="position:absolute;left:2338;top:1025;width:2;height:340" coordorigin="2338,1025" coordsize="2,340">
              <v:shape style="position:absolute;left:2338;top:1025;width:2;height:340" coordorigin="2338,1025" coordsize="0,340" path="m2338,1025l2338,1364e" filled="false" stroked="true" strokeweight=".122pt" strokecolor="#000000">
                <v:path arrowok="t"/>
              </v:shape>
            </v:group>
            <v:group style="position:absolute;left:2338;top:1481;width:2;height:187" coordorigin="2338,1481" coordsize="2,187">
              <v:shape style="position:absolute;left:2338;top:1481;width:2;height:187" coordorigin="2338,1481" coordsize="0,187" path="m2338,1481l2338,1668e" filled="false" stroked="true" strokeweight=".122pt" strokecolor="#000000">
                <v:path arrowok="t"/>
              </v:shape>
            </v:group>
            <v:group style="position:absolute;left:2093;top:743;width:2;height:399" coordorigin="2093,743" coordsize="2,399">
              <v:shape style="position:absolute;left:2093;top:743;width:2;height:399" coordorigin="2093,743" coordsize="0,399" path="m2093,743l2093,1142e" filled="false" stroked="true" strokeweight=".122pt" strokecolor="#000000">
                <v:path arrowok="t"/>
              </v:shape>
            </v:group>
            <v:group style="position:absolute;left:2093;top:1288;width:2;height:388" coordorigin="2093,1288" coordsize="2,388">
              <v:shape style="position:absolute;left:2093;top:1288;width:2;height:388" coordorigin="2093,1288" coordsize="0,388" path="m2093,1288l2093,1675e" filled="false" stroked="true" strokeweight=".122pt" strokecolor="#000000">
                <v:path arrowok="t"/>
              </v:shape>
            </v:group>
            <v:group style="position:absolute;left:1889;top:477;width:2;height:203" coordorigin="1889,477" coordsize="2,203">
              <v:shape style="position:absolute;left:1889;top:477;width:2;height:203" coordorigin="1889,477" coordsize="0,203" path="m1889,477l1889,679e" filled="false" stroked="true" strokeweight=".122pt" strokecolor="#000000">
                <v:path arrowok="t"/>
              </v:shape>
            </v:group>
            <v:group style="position:absolute;left:1889;top:831;width:2;height:1089" coordorigin="1889,831" coordsize="2,1089">
              <v:shape style="position:absolute;left:1889;top:831;width:2;height:1089" coordorigin="1889,831" coordsize="0,1089" path="m1889,831l1889,1920e" filled="false" stroked="true" strokeweight=".122pt" strokecolor="#000000">
                <v:path arrowok="t"/>
              </v:shape>
            </v:group>
            <v:group style="position:absolute;left:4284;top:624;width:162;height:2" coordorigin="4284,624" coordsize="162,2">
              <v:shape style="position:absolute;left:4284;top:624;width:162;height:2" coordorigin="4284,624" coordsize="162,0" path="m4284,624l4446,624e" filled="false" stroked="true" strokeweight=".122pt" strokecolor="#000000">
                <v:path arrowok="t"/>
              </v:shape>
            </v:group>
            <v:group style="position:absolute;left:4277;top:855;width:162;height:2" coordorigin="4277,855" coordsize="162,2">
              <v:shape style="position:absolute;left:4277;top:855;width:162;height:2" coordorigin="4277,855" coordsize="162,0" path="m4277,855l4439,855e" filled="false" stroked="true" strokeweight=".122pt" strokecolor="#000000">
                <v:path arrowok="t"/>
              </v:shape>
            </v:group>
            <v:group style="position:absolute;left:4348;top:484;width:2;height:596" coordorigin="4348,484" coordsize="2,596">
              <v:shape style="position:absolute;left:4348;top:484;width:2;height:596" coordorigin="4348,484" coordsize="0,596" path="m4348,484l4348,1080e" filled="false" stroked="true" strokeweight=".122pt" strokecolor="#000000">
                <v:path arrowok="t"/>
              </v:shape>
            </v:group>
            <v:group style="position:absolute;left:2931;top:356;width:233;height:2" coordorigin="2931,356" coordsize="233,2">
              <v:shape style="position:absolute;left:2931;top:356;width:233;height:2" coordorigin="2931,356" coordsize="233,0" path="m2931,356l3164,356e" filled="false" stroked="true" strokeweight=".122pt" strokecolor="#000000">
                <v:path arrowok="t"/>
              </v:shape>
            </v:group>
            <v:group style="position:absolute;left:2892;top:2153;width:904;height:786" coordorigin="2892,2153" coordsize="904,786">
              <v:shape style="position:absolute;left:2892;top:2153;width:904;height:786" coordorigin="2892,2153" coordsize="904,786" path="m3716,2938l2972,2938,2892,2419,2972,2153,3730,2167,3795,2434,3716,2938xe" filled="false" stroked="true" strokeweight=".488pt" strokecolor="#000000">
                <v:path arrowok="t"/>
              </v:shape>
            </v:group>
            <v:group style="position:absolute;left:3981;top:2807;width:61;height:73" coordorigin="3981,2807" coordsize="61,73">
              <v:shape style="position:absolute;left:3981;top:2807;width:61;height:73" coordorigin="3981,2807" coordsize="61,73" path="m3982,2807l3981,2811,3981,2815,3981,2819,4013,2874,4038,2880,4039,2880,4041,2880e" filled="false" stroked="true" strokeweight=".488pt" strokecolor="#000000">
                <v:path arrowok="t"/>
              </v:shape>
            </v:group>
            <v:group style="position:absolute;left:2892;top:2434;width:1090;height:389" coordorigin="2892,2434" coordsize="1090,389">
              <v:shape style="position:absolute;left:2892;top:2434;width:1090;height:389" coordorigin="2892,2434" coordsize="1090,389" path="m2892,2434l3795,2434,3855,2455,3874,2461,3926,2493,3965,2545,3981,2611,3981,2622,3981,2625,3981,2628,3981,2822e" filled="false" stroked="true" strokeweight=".488pt" strokecolor="#000000">
                <v:path arrowok="t"/>
              </v:shape>
            </v:group>
            <v:group style="position:absolute;left:3776;top:2557;width:111;height:432" coordorigin="3776,2557" coordsize="111,432">
              <v:shape style="position:absolute;left:3776;top:2557;width:111;height:432" coordorigin="3776,2557" coordsize="111,432" path="m3887,2988l3885,2988,3884,2989,3883,2989,3832,2954,3827,2923,3827,2920,3828,2916,3828,2619,3828,2617,3828,2614,3828,2611,3824,2588,3812,2571,3776,2557e" filled="false" stroked="true" strokeweight=".488pt" strokecolor="#000000">
                <v:path arrowok="t"/>
              </v:shape>
            </v:group>
            <v:group style="position:absolute;left:3883;top:2880;width:346;height:109" coordorigin="3883,2880" coordsize="346,109">
              <v:shape style="position:absolute;left:3883;top:2880;width:346;height:109" coordorigin="3883,2880" coordsize="346,109" path="m3883,2989l4228,2989,4227,2880,4037,2880e" filled="false" stroked="true" strokeweight=".488pt" strokecolor="#000000">
                <v:path arrowok="t"/>
              </v:shape>
            </v:group>
            <v:group style="position:absolute;left:2638;top:2808;width:61;height:73" coordorigin="2638,2808" coordsize="61,73">
              <v:shape style="position:absolute;left:2638;top:2808;width:61;height:73" coordorigin="2638,2808" coordsize="61,73" path="m2697,2808l2698,2812,2698,2816,2698,2820,2666,2875,2641,2881,2640,2881,2638,2881e" filled="false" stroked="true" strokeweight=".488pt" strokecolor="#000000">
                <v:path arrowok="t"/>
              </v:shape>
            </v:group>
            <v:group style="position:absolute;left:2697;top:2435;width:1090;height:389" coordorigin="2697,2435" coordsize="1090,389">
              <v:shape style="position:absolute;left:2697;top:2435;width:1090;height:389" coordorigin="2697,2435" coordsize="1090,389" path="m3787,2435l2884,2435,2824,2456,2805,2462,2753,2494,2714,2546,2698,2612,2697,2623,2698,2626,2698,2629,2698,2823e" filled="false" stroked="true" strokeweight=".488pt" strokecolor="#000000">
                <v:path arrowok="t"/>
              </v:shape>
            </v:group>
            <v:group style="position:absolute;left:2792;top:2558;width:111;height:432" coordorigin="2792,2558" coordsize="111,432">
              <v:shape style="position:absolute;left:2792;top:2558;width:111;height:432" coordorigin="2792,2558" coordsize="111,432" path="m2792,2989l2794,2990,2795,2990,2796,2990,2847,2955,2852,2925,2852,2921,2851,2917,2851,2620,2851,2618,2851,2615,2851,2612,2855,2589,2867,2572,2903,2558e" filled="false" stroked="true" strokeweight=".488pt" strokecolor="#000000">
                <v:path arrowok="t"/>
              </v:shape>
            </v:group>
            <v:group style="position:absolute;left:2451;top:2881;width:346;height:109" coordorigin="2451,2881" coordsize="346,109">
              <v:shape style="position:absolute;left:2451;top:2881;width:346;height:109" coordorigin="2451,2881" coordsize="346,109" path="m2796,2990l2451,2990,2452,2881,2642,2881e" filled="false" stroked="true" strokeweight=".488pt" strokecolor="#000000">
                <v:path arrowok="t"/>
              </v:shape>
            </v:group>
            <v:group style="position:absolute;left:2022;top:2151;width:886;height:2" coordorigin="2022,2151" coordsize="886,2">
              <v:shape style="position:absolute;left:2022;top:2151;width:886;height:2" coordorigin="2022,2151" coordsize="886,0" path="m2907,2151l2022,2151e" filled="false" stroked="true" strokeweight=".122pt" strokecolor="#000000">
                <v:path arrowok="t"/>
              </v:shape>
            </v:group>
            <v:group style="position:absolute;left:2247;top:2434;width:555;height:2" coordorigin="2247,2434" coordsize="555,2">
              <v:shape style="position:absolute;left:2247;top:2434;width:555;height:2" coordorigin="2247,2434" coordsize="555,0" path="m2802,2434l2247,2434e" filled="false" stroked="true" strokeweight=".122pt" strokecolor="#000000">
                <v:path arrowok="t"/>
              </v:shape>
            </v:group>
            <v:group style="position:absolute;left:2093;top:2151;width:2;height:132" coordorigin="2093,2151" coordsize="2,132">
              <v:shape style="position:absolute;left:2093;top:2151;width:2;height:132" coordorigin="2093,2151" coordsize="0,132" path="m2093,2151l2093,2283e" filled="false" stroked="true" strokeweight=".122pt" strokecolor="#000000">
                <v:path arrowok="t"/>
              </v:shape>
            </v:group>
            <v:group style="position:absolute;left:2093;top:2400;width:2;height:535" coordorigin="2093,2400" coordsize="2,535">
              <v:shape style="position:absolute;left:2093;top:2400;width:2;height:535" coordorigin="2093,2400" coordsize="0,535" path="m2093,2400l2093,2934e" filled="false" stroked="true" strokeweight=".122pt" strokecolor="#000000">
                <v:path arrowok="t"/>
              </v:shape>
            </v:group>
            <v:group style="position:absolute;left:4270;top:2880;width:176;height:2" coordorigin="4270,2880" coordsize="176,2">
              <v:shape style="position:absolute;left:4270;top:2880;width:176;height:2" coordorigin="4270,2880" coordsize="176,0" path="m4270,2880l4446,2880e" filled="false" stroked="true" strokeweight=".122pt" strokecolor="#000000">
                <v:path arrowok="t"/>
              </v:shape>
            </v:group>
            <v:group style="position:absolute;left:4263;top:2999;width:176;height:2" coordorigin="4263,2999" coordsize="176,2">
              <v:shape style="position:absolute;left:4263;top:2999;width:176;height:2" coordorigin="4263,2999" coordsize="176,0" path="m4263,2999l4439,2999e" filled="false" stroked="true" strokeweight=".122pt" strokecolor="#000000">
                <v:path arrowok="t"/>
              </v:shape>
            </v:group>
            <v:group style="position:absolute;left:4341;top:2614;width:2;height:568" coordorigin="4341,2614" coordsize="2,568">
              <v:shape style="position:absolute;left:4341;top:2614;width:2;height:568" coordorigin="4341,2614" coordsize="0,568" path="m4341,2614l4341,3181e" filled="false" stroked="true" strokeweight=".122pt" strokecolor="#000000">
                <v:path arrowok="t"/>
              </v:shape>
            </v:group>
            <v:group style="position:absolute;left:2851;top:2992;width:612;height:2" coordorigin="2851,2992" coordsize="612,2">
              <v:shape style="position:absolute;left:2851;top:2992;width:612;height:2" coordorigin="2851,2992" coordsize="612,0" path="m3462,2992l2851,2992e" filled="false" stroked="true" strokeweight=".122pt" strokecolor="#000000">
                <v:path arrowok="t"/>
              </v:shape>
            </v:group>
            <v:group style="position:absolute;left:3350;top:2794;width:2;height:379" coordorigin="3350,2794" coordsize="2,379">
              <v:shape style="position:absolute;left:3350;top:2794;width:2;height:379" coordorigin="3350,2794" coordsize="0,379" path="m3350,2794l3350,3172e" filled="false" stroked="true" strokeweight=".122pt" strokecolor="#000000">
                <v:path arrowok="t"/>
              </v:shape>
            </v:group>
            <v:group style="position:absolute;left:3154;top:1732;width:893;height:442" coordorigin="3154,1732" coordsize="893,442">
              <v:shape style="position:absolute;left:3154;top:1732;width:893;height:442" coordorigin="3154,1732" coordsize="893,442" path="m3154,1732l4046,2173e" filled="false" stroked="true" strokeweight=".122pt" strokecolor="#000000">
                <v:path arrowok="t"/>
              </v:shape>
            </v:group>
            <v:group style="position:absolute;left:2536;top:46;width:95;height:51" coordorigin="2536,46" coordsize="95,51">
              <v:shape style="position:absolute;left:2536;top:46;width:95;height:51" coordorigin="2536,46" coordsize="95,51" path="m2630,46l2536,71,2630,96,2630,46xe" filled="true" fillcolor="#000000" stroked="false">
                <v:path arrowok="t"/>
                <v:fill type="solid"/>
              </v:shape>
            </v:group>
            <v:group style="position:absolute;left:2536;top:46;width:95;height:51" coordorigin="2536,46" coordsize="95,51">
              <v:shape style="position:absolute;left:2536;top:46;width:95;height:51" coordorigin="2536,46" coordsize="95,51" path="m2630,46l2536,71,2630,96,2630,46xe" filled="false" stroked="true" strokeweight=".147pt" strokecolor="#000000">
                <v:path arrowok="t"/>
              </v:shape>
            </v:group>
            <v:group style="position:absolute;left:2930;top:326;width:95;height:51" coordorigin="2930,326" coordsize="95,51">
              <v:shape style="position:absolute;left:2930;top:326;width:95;height:51" coordorigin="2930,326" coordsize="95,51" path="m3024,326l2930,351,3024,376,3024,326xe" filled="true" fillcolor="#000000" stroked="false">
                <v:path arrowok="t"/>
                <v:fill type="solid"/>
              </v:shape>
            </v:group>
            <v:group style="position:absolute;left:2930;top:326;width:95;height:51" coordorigin="2930,326" coordsize="95,51">
              <v:shape style="position:absolute;left:2930;top:326;width:95;height:51" coordorigin="2930,326" coordsize="95,51" path="m3024,326l2930,351,3024,376,3024,326xe" filled="false" stroked="true" strokeweight=".147pt" strokecolor="#000000">
                <v:path arrowok="t"/>
              </v:shape>
            </v:group>
            <v:group style="position:absolute;left:4149;top:48;width:95;height:51" coordorigin="4149,48" coordsize="95,51">
              <v:shape style="position:absolute;left:4149;top:48;width:95;height:51" coordorigin="4149,48" coordsize="95,51" path="m4149,48l4150,98,4244,70,4149,48xe" filled="true" fillcolor="#000000" stroked="false">
                <v:path arrowok="t"/>
                <v:fill type="solid"/>
              </v:shape>
            </v:group>
            <v:group style="position:absolute;left:4149;top:48;width:95;height:51" coordorigin="4149,48" coordsize="95,51">
              <v:shape style="position:absolute;left:4149;top:48;width:95;height:51" coordorigin="4149,48" coordsize="95,51" path="m4150,98l4244,70,4149,48,4150,98xe" filled="false" stroked="true" strokeweight=".147pt" strokecolor="#000000">
                <v:path arrowok="t"/>
              </v:shape>
            </v:group>
            <v:group style="position:absolute;left:3751;top:331;width:95;height:51" coordorigin="3751,331" coordsize="95,51">
              <v:shape style="position:absolute;left:3751;top:331;width:95;height:51" coordorigin="3751,331" coordsize="95,51" path="m3751,331l3751,381,3845,356,3751,331xe" filled="true" fillcolor="#000000" stroked="false">
                <v:path arrowok="t"/>
                <v:fill type="solid"/>
              </v:shape>
            </v:group>
            <v:group style="position:absolute;left:3751;top:331;width:95;height:51" coordorigin="3751,331" coordsize="95,51">
              <v:shape style="position:absolute;left:3751;top:331;width:95;height:51" coordorigin="3751,331" coordsize="95,51" path="m3751,381l3845,356,3751,331,3751,381xe" filled="false" stroked="true" strokeweight=".147pt" strokecolor="#000000">
                <v:path arrowok="t"/>
              </v:shape>
            </v:group>
            <v:group style="position:absolute;left:4324;top:532;width:51;height:94" coordorigin="4324,532" coordsize="51,94">
              <v:shape style="position:absolute;left:4324;top:532;width:51;height:94" coordorigin="4324,532" coordsize="51,94" path="m4324,532l4349,626,4375,532,4324,532xe" filled="true" fillcolor="#000000" stroked="false">
                <v:path arrowok="t"/>
                <v:fill type="solid"/>
              </v:shape>
            </v:group>
            <v:group style="position:absolute;left:4324;top:532;width:51;height:94" coordorigin="4324,532" coordsize="51,94">
              <v:shape style="position:absolute;left:4324;top:532;width:51;height:94" coordorigin="4324,532" coordsize="51,94" path="m4324,532l4349,626,4375,532,4324,532xe" filled="false" stroked="true" strokeweight=".147pt" strokecolor="#000000">
                <v:path arrowok="t"/>
              </v:shape>
            </v:group>
            <v:group style="position:absolute;left:4321;top:853;width:51;height:95" coordorigin="4321,853" coordsize="51,95">
              <v:shape style="position:absolute;left:4321;top:853;width:51;height:95" coordorigin="4321,853" coordsize="51,95" path="m4349,853l4321,946,4372,947,4349,853xe" filled="true" fillcolor="#000000" stroked="false">
                <v:path arrowok="t"/>
                <v:fill type="solid"/>
              </v:shape>
            </v:group>
            <v:group style="position:absolute;left:4321;top:853;width:51;height:95" coordorigin="4321,853" coordsize="51,95">
              <v:shape style="position:absolute;left:4321;top:853;width:51;height:95" coordorigin="4321,853" coordsize="51,95" path="m4372,947l4349,853,4321,946,4372,947xe" filled="false" stroked="true" strokeweight=".147pt" strokecolor="#000000">
                <v:path arrowok="t"/>
              </v:shape>
            </v:group>
            <v:group style="position:absolute;left:2064;top:745;width:51;height:95" coordorigin="2064,745" coordsize="51,95">
              <v:shape style="position:absolute;left:2064;top:745;width:51;height:95" coordorigin="2064,745" coordsize="51,95" path="m2093,745l2064,838,2114,840,2093,745xe" filled="true" fillcolor="#000000" stroked="false">
                <v:path arrowok="t"/>
                <v:fill type="solid"/>
              </v:shape>
            </v:group>
            <v:group style="position:absolute;left:2064;top:745;width:51;height:95" coordorigin="2064,745" coordsize="51,95">
              <v:shape style="position:absolute;left:2064;top:745;width:51;height:95" coordorigin="2064,745" coordsize="51,95" path="m2114,840l2093,745,2064,838,2114,840xe" filled="false" stroked="true" strokeweight=".147pt" strokecolor="#000000">
                <v:path arrowok="t"/>
              </v:shape>
            </v:group>
            <v:group style="position:absolute;left:2315;top:1203;width:51;height:95" coordorigin="2315,1203" coordsize="51,95">
              <v:shape style="position:absolute;left:2315;top:1203;width:51;height:95" coordorigin="2315,1203" coordsize="51,95" path="m2343,1203l2315,1296,2365,1298,2343,1203xe" filled="true" fillcolor="#000000" stroked="false">
                <v:path arrowok="t"/>
                <v:fill type="solid"/>
              </v:shape>
            </v:group>
            <v:group style="position:absolute;left:2315;top:1203;width:51;height:95" coordorigin="2315,1203" coordsize="51,95">
              <v:shape style="position:absolute;left:2315;top:1203;width:51;height:95" coordorigin="2315,1203" coordsize="51,95" path="m2365,1298l2343,1203,2315,1296,2365,1298xe" filled="false" stroked="true" strokeweight=".147pt" strokecolor="#000000">
                <v:path arrowok="t"/>
              </v:shape>
            </v:group>
            <v:group style="position:absolute;left:2315;top:1112;width:51;height:94" coordorigin="2315,1112" coordsize="51,94">
              <v:shape style="position:absolute;left:2315;top:1112;width:51;height:94" coordorigin="2315,1112" coordsize="51,94" path="m2315,1112l2340,1206,2366,1112,2315,1112xe" filled="true" fillcolor="#000000" stroked="false">
                <v:path arrowok="t"/>
                <v:fill type="solid"/>
              </v:shape>
            </v:group>
            <v:group style="position:absolute;left:2315;top:1112;width:51;height:94" coordorigin="2315,1112" coordsize="51,94">
              <v:shape style="position:absolute;left:2315;top:1112;width:51;height:94" coordorigin="2315,1112" coordsize="51,94" path="m2315,1112l2340,1206,2366,1112,2315,1112xe" filled="false" stroked="true" strokeweight=".147pt" strokecolor="#000000">
                <v:path arrowok="t"/>
              </v:shape>
            </v:group>
            <v:group style="position:absolute;left:2315;top:742;width:51;height:94" coordorigin="2315,742" coordsize="51,94">
              <v:shape style="position:absolute;left:2315;top:742;width:51;height:94" coordorigin="2315,742" coordsize="51,94" path="m2340,742l2315,836,2365,836,2340,742xe" filled="true" fillcolor="#000000" stroked="false">
                <v:path arrowok="t"/>
                <v:fill type="solid"/>
              </v:shape>
            </v:group>
            <v:group style="position:absolute;left:2315;top:742;width:51;height:94" coordorigin="2315,742" coordsize="51,94">
              <v:shape style="position:absolute;left:2315;top:742;width:51;height:94" coordorigin="2315,742" coordsize="51,94" path="m2365,836l2340,742,2315,836,2365,836xe" filled="false" stroked="true" strokeweight=".147pt" strokecolor="#000000">
                <v:path arrowok="t"/>
              </v:shape>
            </v:group>
            <v:group style="position:absolute;left:2067;top:2146;width:51;height:95" coordorigin="2067,2146" coordsize="51,95">
              <v:shape style="position:absolute;left:2067;top:2146;width:51;height:95" coordorigin="2067,2146" coordsize="51,95" path="m2094,2146l2067,2239,2118,2240,2094,2146xe" filled="true" fillcolor="#000000" stroked="false">
                <v:path arrowok="t"/>
                <v:fill type="solid"/>
              </v:shape>
            </v:group>
            <v:group style="position:absolute;left:2067;top:2146;width:51;height:95" coordorigin="2067,2146" coordsize="51,95">
              <v:shape style="position:absolute;left:2067;top:2146;width:51;height:95" coordorigin="2067,2146" coordsize="51,95" path="m2118,2240l2094,2146,2067,2239,2118,2240xe" filled="false" stroked="true" strokeweight=".147pt" strokecolor="#000000">
                <v:path arrowok="t"/>
              </v:shape>
            </v:group>
            <v:group style="position:absolute;left:4237;top:4;width:2;height:603" coordorigin="4237,4" coordsize="2,603">
              <v:shape style="position:absolute;left:4237;top:4;width:2;height:603" coordorigin="4237,4" coordsize="0,603" path="m4237,607l4237,4e" filled="false" stroked="true" strokeweight=".122pt" strokecolor="#000000">
                <v:path arrowok="t"/>
              </v:shape>
            </v:group>
            <v:group style="position:absolute;left:4317;top:2786;width:51;height:94" coordorigin="4317,2786" coordsize="51,94">
              <v:shape style="position:absolute;left:4317;top:2786;width:51;height:94" coordorigin="4317,2786" coordsize="51,94" path="m4317,2786l4341,2880,4367,2787,4317,2786xe" filled="true" fillcolor="#000000" stroked="false">
                <v:path arrowok="t"/>
                <v:fill type="solid"/>
              </v:shape>
            </v:group>
            <v:group style="position:absolute;left:4317;top:2786;width:51;height:94" coordorigin="4317,2786" coordsize="51,94">
              <v:shape style="position:absolute;left:4317;top:2786;width:51;height:94" coordorigin="4317,2786" coordsize="51,94" path="m4317,2786l4341,2880,4367,2787,4317,2786xe" filled="false" stroked="true" strokeweight=".147pt" strokecolor="#000000">
                <v:path arrowok="t"/>
              </v:shape>
            </v:group>
            <v:group style="position:absolute;left:4315;top:2993;width:51;height:95" coordorigin="4315,2993" coordsize="51,95">
              <v:shape style="position:absolute;left:4315;top:2993;width:51;height:95" coordorigin="4315,2993" coordsize="51,95" path="m4343,2993l4315,3087,4366,3088,4343,2993xe" filled="true" fillcolor="#000000" stroked="false">
                <v:path arrowok="t"/>
                <v:fill type="solid"/>
              </v:shape>
            </v:group>
            <v:group style="position:absolute;left:4315;top:2993;width:51;height:95" coordorigin="4315,2993" coordsize="51,95">
              <v:shape style="position:absolute;left:4315;top:2993;width:51;height:95" coordorigin="4315,2993" coordsize="51,95" path="m4366,3088l4343,2993,4315,3087,4366,3088xe" filled="false" stroked="true" strokeweight=".147pt" strokecolor="#000000">
                <v:path arrowok="t"/>
              </v:shape>
            </v:group>
            <v:group style="position:absolute;left:3326;top:2986;width:51;height:95" coordorigin="3326,2986" coordsize="51,95">
              <v:shape style="position:absolute;left:3326;top:2986;width:51;height:95" coordorigin="3326,2986" coordsize="51,95" path="m3353,2986l3326,3079,3376,3081,3353,2986xe" filled="true" fillcolor="#000000" stroked="false">
                <v:path arrowok="t"/>
                <v:fill type="solid"/>
              </v:shape>
            </v:group>
            <v:group style="position:absolute;left:3326;top:2986;width:51;height:95" coordorigin="3326,2986" coordsize="51,95">
              <v:shape style="position:absolute;left:3326;top:2986;width:51;height:95" coordorigin="3326,2986" coordsize="51,95" path="m3376,3081l3353,2986,3326,3079,3376,3081xe" filled="false" stroked="true" strokeweight=".147pt" strokecolor="#000000">
                <v:path arrowok="t"/>
              </v:shape>
            </v:group>
            <v:group style="position:absolute;left:2265;top:2844;width:51;height:94" coordorigin="2265,2844" coordsize="51,94">
              <v:shape style="position:absolute;left:2265;top:2844;width:51;height:94" coordorigin="2265,2844" coordsize="51,94" path="m2265,2844l2290,2938,2316,2845,2265,2844xe" filled="true" fillcolor="#000000" stroked="false">
                <v:path arrowok="t"/>
                <v:fill type="solid"/>
              </v:shape>
            </v:group>
            <v:group style="position:absolute;left:2265;top:2844;width:51;height:94" coordorigin="2265,2844" coordsize="51,94">
              <v:shape style="position:absolute;left:2265;top:2844;width:51;height:94" coordorigin="2265,2844" coordsize="51,94" path="m2265,2844l2290,2938,2316,2845,2265,2844xe" filled="false" stroked="true" strokeweight=".147pt" strokecolor="#000000">
                <v:path arrowok="t"/>
              </v:shape>
            </v:group>
            <v:group style="position:absolute;left:2266;top:2426;width:51;height:95" coordorigin="2266,2426" coordsize="51,95">
              <v:shape style="position:absolute;left:2266;top:2426;width:51;height:95" coordorigin="2266,2426" coordsize="51,95" path="m2293,2426l2266,2519,2316,2520,2293,2426xe" filled="true" fillcolor="#000000" stroked="false">
                <v:path arrowok="t"/>
                <v:fill type="solid"/>
              </v:shape>
            </v:group>
            <v:group style="position:absolute;left:2266;top:2426;width:51;height:95" coordorigin="2266,2426" coordsize="51,95">
              <v:shape style="position:absolute;left:2266;top:2426;width:51;height:95" coordorigin="2266,2426" coordsize="51,95" path="m2316,2520l2293,2426,2266,2519,2316,2520xe" filled="false" stroked="true" strokeweight=".147pt" strokecolor="#000000">
                <v:path arrowok="t"/>
              </v:shape>
            </v:group>
            <v:group style="position:absolute;left:2067;top:2844;width:51;height:94" coordorigin="2067,2844" coordsize="51,94">
              <v:shape style="position:absolute;left:2067;top:2844;width:51;height:94" coordorigin="2067,2844" coordsize="51,94" path="m2067,2844l2091,2938,2117,2844,2067,2844xe" filled="true" fillcolor="#000000" stroked="false">
                <v:path arrowok="t"/>
                <v:fill type="solid"/>
              </v:shape>
            </v:group>
            <v:group style="position:absolute;left:2067;top:2844;width:51;height:94" coordorigin="2067,2844" coordsize="51,94">
              <v:shape style="position:absolute;left:2067;top:2844;width:51;height:94" coordorigin="2067,2844" coordsize="51,94" path="m2067,2844l2091,2938,2117,2844,2067,2844xe" filled="false" stroked="true" strokeweight=".147pt" strokecolor="#000000">
                <v:path arrowok="t"/>
              </v:shape>
            </v:group>
            <v:group style="position:absolute;left:2069;top:1583;width:51;height:94" coordorigin="2069,1583" coordsize="51,94">
              <v:shape style="position:absolute;left:2069;top:1583;width:51;height:94" coordorigin="2069,1583" coordsize="51,94" path="m2069,1583l2093,1677,2119,1584,2069,1583xe" filled="true" fillcolor="#000000" stroked="false">
                <v:path arrowok="t"/>
                <v:fill type="solid"/>
              </v:shape>
            </v:group>
            <v:group style="position:absolute;left:2069;top:1583;width:51;height:94" coordorigin="2069,1583" coordsize="51,94">
              <v:shape style="position:absolute;left:2069;top:1583;width:51;height:94" coordorigin="2069,1583" coordsize="51,94" path="m2069,1583l2093,1677,2119,1584,2069,1583xe" filled="false" stroked="true" strokeweight=".147pt" strokecolor="#000000">
                <v:path arrowok="t"/>
              </v:shape>
            </v:group>
            <v:group style="position:absolute;left:2314;top:1580;width:51;height:94" coordorigin="2314,1580" coordsize="51,94">
              <v:shape style="position:absolute;left:2314;top:1580;width:51;height:94" coordorigin="2314,1580" coordsize="51,94" path="m2314,1580l2339,1674,2365,1580,2314,1580xe" filled="true" fillcolor="#000000" stroked="false">
                <v:path arrowok="t"/>
                <v:fill type="solid"/>
              </v:shape>
            </v:group>
            <v:group style="position:absolute;left:2314;top:1580;width:51;height:94" coordorigin="2314,1580" coordsize="51,94">
              <v:shape style="position:absolute;left:2314;top:1580;width:51;height:94" coordorigin="2314,1580" coordsize="51,94" path="m2314,1580l2339,1674,2365,1580,2314,1580xe" filled="false" stroked="true" strokeweight=".147pt" strokecolor="#000000">
                <v:path arrowok="t"/>
              </v:shape>
            </v:group>
            <v:group style="position:absolute;left:3330;top:2847;width:51;height:94" coordorigin="3330,2847" coordsize="51,94">
              <v:shape style="position:absolute;left:3330;top:2847;width:51;height:94" coordorigin="3330,2847" coordsize="51,94" path="m3330,2847l3355,2941,3381,2847,3330,2847xe" filled="true" fillcolor="#000000" stroked="false">
                <v:path arrowok="t"/>
                <v:fill type="solid"/>
              </v:shape>
            </v:group>
            <v:group style="position:absolute;left:3330;top:2847;width:51;height:94" coordorigin="3330,2847" coordsize="51,94">
              <v:shape style="position:absolute;left:3330;top:2847;width:51;height:94" coordorigin="3330,2847" coordsize="51,94" path="m3330,2847l3355,2941,3381,2847,3330,2847xe" filled="false" stroked="true" strokeweight=".147pt" strokecolor="#000000">
                <v:path arrowok="t"/>
              </v:shape>
            </v:group>
            <v:group style="position:absolute;left:2020;top:2937;width:886;height:2" coordorigin="2020,2937" coordsize="886,2">
              <v:shape style="position:absolute;left:2020;top:2937;width:886;height:2" coordorigin="2020,2937" coordsize="886,0" path="m2905,2937l2020,2937e" filled="false" stroked="true" strokeweight=".122pt" strokecolor="#000000">
                <v:path arrowok="t"/>
              </v:shape>
            </v:group>
            <v:group style="position:absolute;left:2291;top:2439;width:2;height:166" coordorigin="2291,2439" coordsize="2,166">
              <v:shape style="position:absolute;left:2291;top:2439;width:2;height:166" coordorigin="2291,2439" coordsize="0,166" path="m2291,2439l2291,2605e" filled="false" stroked="true" strokeweight=".122pt" strokecolor="#000000">
                <v:path arrowok="t"/>
              </v:shape>
            </v:group>
            <v:group style="position:absolute;left:2291;top:2733;width:2;height:202" coordorigin="2291,2733" coordsize="2,202">
              <v:shape style="position:absolute;left:2291;top:2733;width:2;height:202" coordorigin="2291,2733" coordsize="0,202" path="m2291,2733l2291,2935e" filled="false" stroked="true" strokeweight=".122pt" strokecolor="#000000">
                <v:path arrowok="t"/>
              </v:shape>
            </v:group>
            <v:group style="position:absolute;left:1866;top:470;width:51;height:94" coordorigin="1866,470" coordsize="51,94">
              <v:shape style="position:absolute;left:1866;top:470;width:51;height:94" coordorigin="1866,470" coordsize="51,94" path="m1891,470l1866,564,1916,564,1891,470xe" filled="true" fillcolor="#000000" stroked="false">
                <v:path arrowok="t"/>
                <v:fill type="solid"/>
              </v:shape>
            </v:group>
            <v:group style="position:absolute;left:1866;top:470;width:51;height:94" coordorigin="1866,470" coordsize="51,94">
              <v:shape style="position:absolute;left:1866;top:470;width:51;height:94" coordorigin="1866,470" coordsize="51,94" path="m1916,564l1891,470,1866,564,1916,564xe" filled="false" stroked="true" strokeweight=".147pt" strokecolor="#000000">
                <v:path arrowok="t"/>
              </v:shape>
            </v:group>
            <v:group style="position:absolute;left:1866;top:1825;width:51;height:94" coordorigin="1866,1825" coordsize="51,94">
              <v:shape style="position:absolute;left:1866;top:1825;width:51;height:94" coordorigin="1866,1825" coordsize="51,94" path="m1866,1825l1891,1919,1917,1825,1866,1825xe" filled="true" fillcolor="#000000" stroked="false">
                <v:path arrowok="t"/>
                <v:fill type="solid"/>
              </v:shape>
            </v:group>
            <v:group style="position:absolute;left:1866;top:1825;width:51;height:94" coordorigin="1866,1825" coordsize="51,94">
              <v:shape style="position:absolute;left:1866;top:1825;width:51;height:94" coordorigin="1866,1825" coordsize="51,94" path="m1866,1825l1891,1919,1917,1825,1866,1825xe" filled="false" stroked="true" strokeweight=".147pt" strokecolor="#000000">
                <v:path arrowok="t"/>
              </v:shape>
            </v:group>
            <v:group style="position:absolute;left:3150;top:1726;width:95;height:66" coordorigin="3150,1726" coordsize="95,66">
              <v:shape style="position:absolute;left:3150;top:1726;width:95;height:66" coordorigin="3150,1726" coordsize="95,66" path="m3150,1726l3222,1791,3245,1747,3150,1726xe" filled="true" fillcolor="#000000" stroked="false">
                <v:path arrowok="t"/>
                <v:fill type="solid"/>
              </v:shape>
            </v:group>
            <v:group style="position:absolute;left:3150;top:1726;width:95;height:66" coordorigin="3150,1726" coordsize="95,66">
              <v:shape style="position:absolute;left:3150;top:1726;width:95;height:66" coordorigin="3150,1726" coordsize="95,66" path="m3245,1747l3150,1726,3222,1791,3245,1747xe" filled="false" stroked="true" strokeweight=".147pt" strokecolor="#000000">
                <v:path arrowok="t"/>
              </v:shape>
            </v:group>
            <v:group style="position:absolute;left:2965;top:662;width:100;height:170" coordorigin="2965,662" coordsize="100,170">
              <v:shape style="position:absolute;left:2965;top:662;width:100;height:170" coordorigin="2965,662" coordsize="100,170" path="m2965,662l3064,662,3064,831,2965,831,2965,662xe" filled="true" fillcolor="#ffffff" stroked="false">
                <v:path arrowok="t"/>
                <v:fill type="solid"/>
              </v:shape>
            </v:group>
            <v:group style="position:absolute;left:2953;top:1115;width:100;height:170" coordorigin="2953,1115" coordsize="100,170">
              <v:shape style="position:absolute;left:2953;top:1115;width:100;height:170" coordorigin="2953,1115" coordsize="100,170" path="m2953,1115l3053,1115,3053,1285,2953,1285,2953,1115xe" filled="true" fillcolor="#ffffff" stroked="false">
                <v:path arrowok="t"/>
                <v:fill type="solid"/>
              </v:shape>
            </v:group>
            <v:group style="position:absolute;left:2994;top:1610;width:94;height:112" coordorigin="2994,1610" coordsize="94,112">
              <v:shape style="position:absolute;left:2994;top:1610;width:94;height:112" coordorigin="2994,1610" coordsize="94,112" path="m2994,1610l3088,1610,3088,1721,2994,1721,2994,1610xe" filled="true" fillcolor="#ffffff" stroked="false">
                <v:path arrowok="t"/>
                <v:fill type="solid"/>
              </v:shape>
            </v:group>
            <v:group style="position:absolute;left:2958;top:1579;width:177;height:178" coordorigin="2958,1579" coordsize="177,178">
              <v:shape style="position:absolute;left:2958;top:1579;width:177;height:178" coordorigin="2958,1579" coordsize="177,178" path="m3045,1756l3106,1732,3134,1674,3132,1649,3097,1595,3058,1579,3032,1581,2975,1613,2958,1650,2960,1677,2990,1735,3045,1756xe" filled="false" stroked="true" strokeweight=".488pt" strokecolor="#000000">
                <v:path arrowok="t"/>
                <v:stroke dashstyle="dash"/>
              </v:shape>
            </v:group>
            <v:group style="position:absolute;left:3710;top:647;width:100;height:170" coordorigin="3710,647" coordsize="100,170">
              <v:shape style="position:absolute;left:3710;top:647;width:100;height:170" coordorigin="3710,647" coordsize="100,170" path="m3710,647l3810,647,3810,817,3710,817,3710,647xe" filled="true" fillcolor="#ffffff" stroked="false">
                <v:path arrowok="t"/>
                <v:fill type="solid"/>
              </v:shape>
            </v:group>
            <v:group style="position:absolute;left:3722;top:1127;width:100;height:170" coordorigin="3722,1127" coordsize="100,170">
              <v:shape style="position:absolute;left:3722;top:1127;width:100;height:170" coordorigin="3722,1127" coordsize="100,170" path="m3722,1127l3821,1127,3821,1297,3722,1297,3722,1127xe" filled="true" fillcolor="#ffffff" stroked="false">
                <v:path arrowok="t"/>
                <v:fill type="solid"/>
              </v:shape>
            </v:group>
            <v:group style="position:absolute;left:3722;top:1589;width:100;height:170" coordorigin="3722,1589" coordsize="100,170">
              <v:shape style="position:absolute;left:3722;top:1589;width:100;height:170" coordorigin="3722,1589" coordsize="100,170" path="m3722,1589l3821,1589,3821,1759,3722,1759,3722,1589xe" filled="true" fillcolor="#ffffff" stroked="false">
                <v:path arrowok="t"/>
                <v:fill type="solid"/>
              </v:shape>
            </v:group>
            <w10:wrap type="none"/>
          </v:group>
        </w:pict>
      </w:r>
      <w:r>
        <w:rPr/>
        <w:pict>
          <v:shape style="position:absolute;margin-left:368.803497pt;margin-top:-3.172162pt;width:77.45pt;height:88.05pt;mso-position-horizontal-relative:page;mso-position-vertical-relative:paragraph;z-index:48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8"/>
                    <w:gridCol w:w="1083"/>
                    <w:gridCol w:w="219"/>
                  </w:tblGrid>
                  <w:tr>
                    <w:trPr>
                      <w:trHeight w:val="182" w:hRule="exact"/>
                    </w:trPr>
                    <w:tc>
                      <w:tcPr>
                        <w:tcW w:w="218" w:type="dxa"/>
                        <w:tcBorders>
                          <w:top w:val="nil" w:sz="6" w:space="0" w:color="auto"/>
                          <w:left w:val="nil" w:sz="6" w:space="0" w:color="auto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83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  <w:textDirection w:val="btLr"/>
                      </w:tcPr>
                      <w:p>
                        <w:pPr>
                          <w:pStyle w:val="TableParagraph"/>
                          <w:spacing w:line="240" w:lineRule="auto" w:before="149"/>
                          <w:ind w:left="181" w:right="0"/>
                          <w:jc w:val="left"/>
                          <w:rPr>
                            <w:rFonts w:ascii="Arial" w:hAnsi="Arial" w:cs="Arial" w:eastAsia="Arial"/>
                            <w:sz w:val="68"/>
                            <w:szCs w:val="68"/>
                          </w:rPr>
                        </w:pPr>
                        <w:r>
                          <w:rPr>
                            <w:rFonts w:ascii="Arial"/>
                            <w:spacing w:val="-1"/>
                            <w:sz w:val="68"/>
                          </w:rPr>
                          <w:t>C1G</w:t>
                        </w:r>
                        <w:r>
                          <w:rPr>
                            <w:rFonts w:ascii="Arial"/>
                            <w:sz w:val="68"/>
                          </w:rPr>
                        </w:r>
                      </w:p>
                    </w:tc>
                    <w:tc>
                      <w:tcPr>
                        <w:tcW w:w="219" w:type="dxa"/>
                        <w:tcBorders>
                          <w:top w:val="nil" w:sz="6" w:space="0" w:color="auto"/>
                          <w:left w:val="single" w:sz="8" w:space="0" w:color="000000"/>
                          <w:bottom w:val="single" w:sz="8" w:space="0" w:color="000000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11"/>
                          <w:ind w:left="55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3</w:t>
                        </w:r>
                      </w:p>
                    </w:tc>
                    <w:tc>
                      <w:tcPr>
                        <w:tcW w:w="1083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textDirection w:val="btLr"/>
                      </w:tcPr>
                      <w:p>
                        <w:pPr/>
                      </w:p>
                    </w:tc>
                    <w:tc>
                      <w:tcPr>
                        <w:tcW w:w="2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11"/>
                          <w:ind w:left="47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4</w:t>
                        </w:r>
                      </w:p>
                    </w:tc>
                  </w:tr>
                  <w:tr>
                    <w:trPr>
                      <w:trHeight w:val="256" w:hRule="exact"/>
                    </w:trPr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nil" w:sz="6" w:space="0" w:color="auto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83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textDirection w:val="btLr"/>
                      </w:tcPr>
                      <w:p>
                        <w:pPr/>
                      </w:p>
                    </w:tc>
                    <w:tc>
                      <w:tcPr>
                        <w:tcW w:w="2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20"/>
                          <w:ind w:left="55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2</w:t>
                        </w:r>
                      </w:p>
                    </w:tc>
                    <w:tc>
                      <w:tcPr>
                        <w:tcW w:w="1083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textDirection w:val="btLr"/>
                      </w:tcPr>
                      <w:p>
                        <w:pPr/>
                      </w:p>
                    </w:tc>
                    <w:tc>
                      <w:tcPr>
                        <w:tcW w:w="2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19"/>
                          <w:ind w:left="49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5</w:t>
                        </w:r>
                      </w:p>
                    </w:tc>
                  </w:tr>
                  <w:tr>
                    <w:trPr>
                      <w:trHeight w:val="256" w:hRule="exact"/>
                    </w:trPr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nil" w:sz="6" w:space="0" w:color="auto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83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textDirection w:val="btLr"/>
                      </w:tcPr>
                      <w:p>
                        <w:pPr/>
                      </w:p>
                    </w:tc>
                    <w:tc>
                      <w:tcPr>
                        <w:tcW w:w="2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22"/>
                          <w:ind w:left="49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1</w:t>
                        </w:r>
                      </w:p>
                    </w:tc>
                    <w:tc>
                      <w:tcPr>
                        <w:tcW w:w="1083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  <w:textDirection w:val="btLr"/>
                      </w:tcPr>
                      <w:p>
                        <w:pPr/>
                      </w:p>
                    </w:tc>
                    <w:tc>
                      <w:tcPr>
                        <w:tcW w:w="219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22"/>
                          <w:ind w:left="47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6</w:t>
                        </w:r>
                      </w:p>
                    </w:tc>
                  </w:tr>
                  <w:tr>
                    <w:trPr>
                      <w:trHeight w:val="182" w:hRule="exact"/>
                    </w:trPr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nil" w:sz="6" w:space="0" w:color="auto"/>
                          <w:bottom w:val="nil" w:sz="6" w:space="0" w:color="auto"/>
                          <w:right w:val="single" w:sz="8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83" w:type="dxa"/>
                        <w:vMerge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extDirection w:val="btLr"/>
                      </w:tcPr>
                      <w:p>
                        <w:pPr/>
                      </w:p>
                    </w:tc>
                    <w:tc>
                      <w:tcPr>
                        <w:tcW w:w="219" w:type="dxa"/>
                        <w:tcBorders>
                          <w:top w:val="single" w:sz="8" w:space="0" w:color="000000"/>
                          <w:left w:val="single" w:sz="8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/>
        <w:pict>
          <v:shape style="position:absolute;margin-left:471.849487pt;margin-top:-3.172162pt;width:77.45pt;height:88.05pt;mso-position-horizontal-relative:page;mso-position-vertical-relative:paragraph;z-index:49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218"/>
                    <w:gridCol w:w="1083"/>
                    <w:gridCol w:w="218"/>
                  </w:tblGrid>
                  <w:tr>
                    <w:trPr>
                      <w:trHeight w:val="182" w:hRule="exact"/>
                    </w:trPr>
                    <w:tc>
                      <w:tcPr>
                        <w:tcW w:w="218" w:type="dxa"/>
                        <w:tcBorders>
                          <w:top w:val="nil" w:sz="6" w:space="0" w:color="auto"/>
                          <w:left w:val="nil" w:sz="6" w:space="0" w:color="auto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83" w:type="dxa"/>
                        <w:vMerge w:val="restart"/>
                        <w:tcBorders>
                          <w:top w:val="single" w:sz="8" w:space="0" w:color="000000"/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18" w:type="dxa"/>
                        <w:tcBorders>
                          <w:top w:val="nil" w:sz="6" w:space="0" w:color="auto"/>
                          <w:left w:val="single" w:sz="8" w:space="0" w:color="000000"/>
                          <w:bottom w:val="single" w:sz="8" w:space="0" w:color="000000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24"/>
                          <w:ind w:left="54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4</w:t>
                        </w:r>
                      </w:p>
                    </w:tc>
                    <w:tc>
                      <w:tcPr>
                        <w:tcW w:w="1083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24"/>
                          <w:ind w:left="48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3</w:t>
                        </w:r>
                      </w:p>
                    </w:tc>
                  </w:tr>
                  <w:tr>
                    <w:trPr>
                      <w:trHeight w:val="256" w:hRule="exact"/>
                    </w:trPr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nil" w:sz="6" w:space="0" w:color="auto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83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32"/>
                          <w:ind w:left="57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5</w:t>
                        </w:r>
                      </w:p>
                    </w:tc>
                    <w:tc>
                      <w:tcPr>
                        <w:tcW w:w="1083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32"/>
                          <w:ind w:left="48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2</w:t>
                        </w:r>
                      </w:p>
                    </w:tc>
                  </w:tr>
                  <w:tr>
                    <w:trPr>
                      <w:trHeight w:val="256" w:hRule="exact"/>
                    </w:trPr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nil" w:sz="6" w:space="0" w:color="auto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83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  <w:tr>
                    <w:trPr>
                      <w:trHeight w:val="288" w:hRule="exact"/>
                    </w:trPr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34"/>
                          <w:ind w:left="54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6</w:t>
                        </w:r>
                      </w:p>
                    </w:tc>
                    <w:tc>
                      <w:tcPr>
                        <w:tcW w:w="1083" w:type="dxa"/>
                        <w:vMerge/>
                        <w:tcBorders>
                          <w:left w:val="single" w:sz="8" w:space="0" w:color="000000"/>
                          <w:right w:val="single" w:sz="8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>
                          <w:pStyle w:val="TableParagraph"/>
                          <w:spacing w:line="240" w:lineRule="auto" w:before="34"/>
                          <w:ind w:left="42" w:right="0"/>
                          <w:jc w:val="left"/>
                          <w:rPr>
                            <w:rFonts w:ascii="Arial" w:hAnsi="Arial" w:cs="Arial" w:eastAsia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/>
                            <w:sz w:val="19"/>
                          </w:rPr>
                          <w:t>1</w:t>
                        </w:r>
                      </w:p>
                    </w:tc>
                  </w:tr>
                  <w:tr>
                    <w:trPr>
                      <w:trHeight w:val="182" w:hRule="exact"/>
                    </w:trPr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nil" w:sz="6" w:space="0" w:color="auto"/>
                          <w:bottom w:val="nil" w:sz="6" w:space="0" w:color="auto"/>
                          <w:right w:val="single" w:sz="8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1083" w:type="dxa"/>
                        <w:vMerge/>
                        <w:tcBorders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>
                        <w:pPr/>
                      </w:p>
                    </w:tc>
                    <w:tc>
                      <w:tcPr>
                        <w:tcW w:w="218" w:type="dxa"/>
                        <w:tcBorders>
                          <w:top w:val="single" w:sz="8" w:space="0" w:color="000000"/>
                          <w:left w:val="single" w:sz="8" w:space="0" w:color="000000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/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Arial" w:hAnsi="Arial" w:cs="Arial" w:eastAsia="Arial"/>
          <w:w w:val="105"/>
          <w:sz w:val="11"/>
          <w:szCs w:val="11"/>
        </w:rPr>
        <w:t>2.1</w:t>
      </w:r>
      <w:r>
        <w:rPr>
          <w:rFonts w:ascii="Symbol" w:hAnsi="Symbol" w:cs="Symbol" w:eastAsia="Symbol"/>
          <w:w w:val="105"/>
          <w:sz w:val="11"/>
          <w:szCs w:val="11"/>
        </w:rPr>
        <w:t></w:t>
      </w:r>
      <w:r>
        <w:rPr>
          <w:rFonts w:ascii="Arial" w:hAnsi="Arial" w:cs="Arial" w:eastAsia="Arial"/>
          <w:w w:val="105"/>
          <w:sz w:val="11"/>
          <w:szCs w:val="11"/>
        </w:rPr>
        <w:t>0.1</w:t>
      </w:r>
      <w:r>
        <w:rPr>
          <w:rFonts w:ascii="Arial" w:hAnsi="Arial" w:cs="Arial" w:eastAsia="Arial"/>
          <w:sz w:val="11"/>
          <w:szCs w:val="11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tabs>
          <w:tab w:pos="3577" w:val="left" w:leader="none"/>
        </w:tabs>
        <w:spacing w:before="0"/>
        <w:ind w:left="2928" w:right="0" w:firstLine="0"/>
        <w:jc w:val="left"/>
        <w:rPr>
          <w:rFonts w:ascii="Arial" w:hAnsi="Arial" w:cs="Arial" w:eastAsia="Arial"/>
          <w:sz w:val="11"/>
          <w:szCs w:val="11"/>
        </w:rPr>
      </w:pPr>
      <w:r>
        <w:rPr>
          <w:rFonts w:ascii="Arial" w:hAnsi="Arial" w:cs="Arial" w:eastAsia="Arial"/>
          <w:w w:val="105"/>
          <w:sz w:val="11"/>
          <w:szCs w:val="11"/>
        </w:rPr>
        <w:t>1.25</w:t>
      </w:r>
      <w:r>
        <w:rPr>
          <w:rFonts w:ascii="Symbol" w:hAnsi="Symbol" w:cs="Symbol" w:eastAsia="Symbol"/>
          <w:w w:val="105"/>
          <w:sz w:val="11"/>
          <w:szCs w:val="11"/>
        </w:rPr>
        <w:t></w:t>
      </w:r>
      <w:r>
        <w:rPr>
          <w:rFonts w:ascii="Arial" w:hAnsi="Arial" w:cs="Arial" w:eastAsia="Arial"/>
          <w:w w:val="105"/>
          <w:sz w:val="11"/>
          <w:szCs w:val="11"/>
        </w:rPr>
        <w:t>0.1</w:t>
      </w:r>
      <w:r>
        <w:rPr>
          <w:rFonts w:ascii="Arial" w:hAnsi="Arial" w:cs="Arial" w:eastAsia="Arial"/>
          <w:spacing w:val="-12"/>
          <w:sz w:val="11"/>
          <w:szCs w:val="11"/>
        </w:rPr>
        <w:t> </w:t>
      </w:r>
      <w:r>
        <w:rPr>
          <w:rFonts w:ascii="Arial" w:hAnsi="Arial" w:cs="Arial" w:eastAsia="Arial"/>
          <w:spacing w:val="-12"/>
          <w:w w:val="106"/>
          <w:sz w:val="11"/>
          <w:szCs w:val="11"/>
        </w:rPr>
      </w:r>
      <w:r>
        <w:rPr>
          <w:rFonts w:ascii="Arial" w:hAnsi="Arial" w:cs="Arial" w:eastAsia="Arial"/>
          <w:w w:val="106"/>
          <w:sz w:val="11"/>
          <w:szCs w:val="11"/>
          <w:u w:val="single" w:color="000000"/>
        </w:rPr>
        <w:t> </w:t>
      </w:r>
      <w:r>
        <w:rPr>
          <w:rFonts w:ascii="Arial" w:hAnsi="Arial" w:cs="Arial" w:eastAsia="Arial"/>
          <w:sz w:val="11"/>
          <w:szCs w:val="11"/>
          <w:u w:val="single" w:color="000000"/>
        </w:rPr>
        <w:tab/>
      </w:r>
      <w:r>
        <w:rPr>
          <w:rFonts w:ascii="Arial" w:hAnsi="Arial" w:cs="Arial" w:eastAsia="Arial"/>
          <w:sz w:val="11"/>
          <w:szCs w:val="11"/>
        </w:rPr>
      </w:r>
    </w:p>
    <w:p>
      <w:pPr>
        <w:spacing w:line="240" w:lineRule="auto" w:before="3"/>
        <w:rPr>
          <w:rFonts w:ascii="Arial" w:hAnsi="Arial" w:cs="Arial" w:eastAsia="Arial"/>
          <w:sz w:val="11"/>
          <w:szCs w:val="11"/>
        </w:rPr>
      </w:pPr>
    </w:p>
    <w:p>
      <w:pPr>
        <w:spacing w:after="0" w:line="240" w:lineRule="auto"/>
        <w:rPr>
          <w:rFonts w:ascii="Arial" w:hAnsi="Arial" w:cs="Arial" w:eastAsia="Arial"/>
          <w:sz w:val="11"/>
          <w:szCs w:val="11"/>
        </w:rPr>
        <w:sectPr>
          <w:type w:val="continuous"/>
          <w:pgSz w:w="12240" w:h="15840"/>
          <w:pgMar w:top="660" w:bottom="280" w:left="260" w:right="0"/>
        </w:sectPr>
      </w:pPr>
    </w:p>
    <w:p>
      <w:pPr>
        <w:spacing w:line="240" w:lineRule="auto" w:before="2"/>
        <w:rPr>
          <w:rFonts w:ascii="Arial" w:hAnsi="Arial" w:cs="Arial" w:eastAsia="Arial"/>
          <w:sz w:val="12"/>
          <w:szCs w:val="12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1"/>
          <w:szCs w:val="11"/>
        </w:rPr>
      </w:pPr>
      <w:r>
        <w:rPr>
          <w:rFonts w:ascii="Arial" w:hAnsi="Arial" w:cs="Arial" w:eastAsia="Arial"/>
          <w:w w:val="105"/>
          <w:sz w:val="11"/>
          <w:szCs w:val="11"/>
        </w:rPr>
        <w:t>2.0</w:t>
      </w:r>
      <w:r>
        <w:rPr>
          <w:rFonts w:ascii="Symbol" w:hAnsi="Symbol" w:cs="Symbol" w:eastAsia="Symbol"/>
          <w:w w:val="105"/>
          <w:sz w:val="11"/>
          <w:szCs w:val="11"/>
        </w:rPr>
        <w:t></w:t>
      </w:r>
      <w:r>
        <w:rPr>
          <w:rFonts w:ascii="Arial" w:hAnsi="Arial" w:cs="Arial" w:eastAsia="Arial"/>
          <w:w w:val="105"/>
          <w:sz w:val="11"/>
          <w:szCs w:val="11"/>
        </w:rPr>
        <w:t>0.2</w:t>
      </w:r>
      <w:r>
        <w:rPr>
          <w:rFonts w:ascii="Arial" w:hAnsi="Arial" w:cs="Arial" w:eastAsia="Arial"/>
          <w:sz w:val="11"/>
          <w:szCs w:val="11"/>
        </w:rPr>
      </w:r>
    </w:p>
    <w:p>
      <w:pPr>
        <w:spacing w:line="240" w:lineRule="auto" w:before="0"/>
        <w:rPr>
          <w:rFonts w:ascii="Arial" w:hAnsi="Arial" w:cs="Arial" w:eastAsia="Arial"/>
          <w:sz w:val="16"/>
          <w:szCs w:val="16"/>
        </w:rPr>
      </w:pPr>
      <w:r>
        <w:rPr/>
        <w:br w:type="column"/>
      </w:r>
      <w:r>
        <w:rPr>
          <w:rFonts w:ascii="Arial"/>
          <w:sz w:val="16"/>
        </w:rPr>
      </w:r>
    </w:p>
    <w:p>
      <w:pPr>
        <w:spacing w:before="128"/>
        <w:ind w:left="241" w:right="0" w:firstLine="0"/>
        <w:jc w:val="left"/>
        <w:rPr>
          <w:rFonts w:ascii="Arial" w:hAnsi="Arial" w:cs="Arial" w:eastAsia="Arial"/>
          <w:sz w:val="11"/>
          <w:szCs w:val="11"/>
        </w:rPr>
      </w:pPr>
      <w:r>
        <w:rPr>
          <w:rFonts w:ascii="Arial"/>
          <w:w w:val="105"/>
          <w:sz w:val="11"/>
        </w:rPr>
        <w:t>0.65  </w:t>
      </w:r>
      <w:r>
        <w:rPr>
          <w:rFonts w:ascii="Arial"/>
          <w:w w:val="105"/>
          <w:position w:val="5"/>
          <w:sz w:val="11"/>
        </w:rPr>
        <w:t>3</w:t>
      </w:r>
      <w:r>
        <w:rPr>
          <w:rFonts w:ascii="Arial"/>
          <w:sz w:val="11"/>
        </w:rPr>
      </w:r>
    </w:p>
    <w:p>
      <w:pPr>
        <w:spacing w:line="159" w:lineRule="exact" w:before="87"/>
        <w:ind w:left="1539" w:right="7422" w:firstLine="0"/>
        <w:jc w:val="center"/>
        <w:rPr>
          <w:rFonts w:ascii="Arial" w:hAnsi="Arial" w:cs="Arial" w:eastAsia="Arial"/>
          <w:sz w:val="11"/>
          <w:szCs w:val="11"/>
        </w:rPr>
      </w:pPr>
      <w:r>
        <w:rPr>
          <w:w w:val="105"/>
        </w:rPr>
        <w:br w:type="column"/>
      </w:r>
      <w:r>
        <w:rPr>
          <w:rFonts w:ascii="Arial"/>
          <w:w w:val="105"/>
          <w:position w:val="-4"/>
          <w:sz w:val="11"/>
        </w:rPr>
        <w:t>0.2</w:t>
      </w:r>
      <w:r>
        <w:rPr>
          <w:rFonts w:ascii="Arial"/>
          <w:spacing w:val="-12"/>
          <w:w w:val="105"/>
          <w:position w:val="-4"/>
          <w:sz w:val="11"/>
        </w:rPr>
        <w:t> </w:t>
      </w:r>
      <w:r>
        <w:rPr>
          <w:rFonts w:ascii="Arial"/>
          <w:w w:val="105"/>
          <w:sz w:val="11"/>
        </w:rPr>
        <w:t>+0.1</w:t>
      </w:r>
      <w:r>
        <w:rPr>
          <w:rFonts w:ascii="Arial"/>
          <w:sz w:val="11"/>
        </w:rPr>
      </w:r>
    </w:p>
    <w:p>
      <w:pPr>
        <w:spacing w:line="97" w:lineRule="exact" w:before="0"/>
        <w:ind w:left="1539" w:right="7304" w:firstLine="0"/>
        <w:jc w:val="center"/>
        <w:rPr>
          <w:rFonts w:ascii="Arial" w:hAnsi="Arial" w:cs="Arial" w:eastAsia="Arial"/>
          <w:sz w:val="11"/>
          <w:szCs w:val="11"/>
        </w:rPr>
      </w:pPr>
      <w:r>
        <w:rPr/>
        <w:pict>
          <v:shape style="position:absolute;margin-left:161.855179pt;margin-top:-1.51752pt;width:19.650pt;height:38.1pt;mso-position-horizontal-relative:page;mso-position-vertical-relative:paragraph;z-index:-142432" type="#_x0000_t202" filled="false" stroked="false">
            <v:textbox inset="0,0,0,0" style="layout-flow:vertical;mso-layout-flow-alt:bottom-to-top">
              <w:txbxContent>
                <w:p>
                  <w:pPr>
                    <w:spacing w:line="365" w:lineRule="exact" w:before="0"/>
                    <w:ind w:left="20" w:right="0" w:firstLine="0"/>
                    <w:jc w:val="left"/>
                    <w:rPr>
                      <w:rFonts w:ascii="Arial" w:hAnsi="Arial" w:cs="Arial" w:eastAsia="Arial"/>
                      <w:sz w:val="35"/>
                      <w:szCs w:val="35"/>
                    </w:rPr>
                  </w:pPr>
                  <w:r>
                    <w:rPr>
                      <w:rFonts w:ascii="Arial"/>
                      <w:color w:val="221F1F"/>
                      <w:spacing w:val="-1"/>
                      <w:sz w:val="35"/>
                    </w:rPr>
                    <w:t>C1G</w:t>
                  </w:r>
                  <w:r>
                    <w:rPr>
                      <w:rFonts w:ascii="Arial"/>
                      <w:sz w:val="35"/>
                    </w:rPr>
                  </w:r>
                </w:p>
              </w:txbxContent>
            </v:textbox>
            <w10:wrap type="none"/>
          </v:shape>
        </w:pict>
      </w:r>
      <w:r>
        <w:rPr>
          <w:rFonts w:ascii="Arial"/>
          <w:w w:val="105"/>
          <w:sz w:val="11"/>
        </w:rPr>
        <w:t>-0</w:t>
      </w:r>
      <w:r>
        <w:rPr>
          <w:rFonts w:ascii="Arial"/>
          <w:sz w:val="11"/>
        </w:rPr>
      </w:r>
    </w:p>
    <w:p>
      <w:pPr>
        <w:spacing w:line="114" w:lineRule="exact" w:before="0"/>
        <w:ind w:left="1291" w:right="0" w:firstLine="0"/>
        <w:jc w:val="left"/>
        <w:rPr>
          <w:rFonts w:ascii="Arial" w:hAnsi="Arial" w:cs="Arial" w:eastAsia="Arial"/>
          <w:sz w:val="11"/>
          <w:szCs w:val="11"/>
        </w:rPr>
      </w:pPr>
      <w:r>
        <w:rPr>
          <w:rFonts w:ascii="Arial"/>
          <w:w w:val="105"/>
          <w:sz w:val="11"/>
        </w:rPr>
        <w:t>4</w:t>
      </w:r>
      <w:r>
        <w:rPr>
          <w:rFonts w:ascii="Arial"/>
          <w:sz w:val="11"/>
        </w:rPr>
      </w:r>
    </w:p>
    <w:p>
      <w:pPr>
        <w:spacing w:after="0" w:line="114" w:lineRule="exact"/>
        <w:jc w:val="left"/>
        <w:rPr>
          <w:rFonts w:ascii="Arial" w:hAnsi="Arial" w:cs="Arial" w:eastAsia="Arial"/>
          <w:sz w:val="11"/>
          <w:szCs w:val="11"/>
        </w:rPr>
        <w:sectPr>
          <w:type w:val="continuous"/>
          <w:pgSz w:w="12240" w:h="15840"/>
          <w:pgMar w:top="660" w:bottom="280" w:left="260" w:right="0"/>
          <w:cols w:num="3" w:equalWidth="0">
            <w:col w:w="1683" w:space="40"/>
            <w:col w:w="598" w:space="246"/>
            <w:col w:w="9413"/>
          </w:cols>
        </w:sectPr>
      </w:pPr>
    </w:p>
    <w:p>
      <w:pPr>
        <w:spacing w:line="240" w:lineRule="auto" w:before="9"/>
        <w:rPr>
          <w:rFonts w:ascii="Arial" w:hAnsi="Arial" w:cs="Arial" w:eastAsia="Arial"/>
          <w:sz w:val="10"/>
          <w:szCs w:val="10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1"/>
          <w:szCs w:val="11"/>
        </w:rPr>
      </w:pPr>
      <w:r>
        <w:rPr>
          <w:rFonts w:ascii="Arial"/>
          <w:w w:val="105"/>
          <w:sz w:val="11"/>
        </w:rPr>
        <w:t>1.3</w:t>
      </w:r>
      <w:r>
        <w:rPr>
          <w:rFonts w:ascii="Arial"/>
          <w:sz w:val="11"/>
        </w:rPr>
      </w:r>
    </w:p>
    <w:p>
      <w:pPr>
        <w:spacing w:line="240" w:lineRule="auto" w:before="0"/>
        <w:rPr>
          <w:rFonts w:ascii="Arial" w:hAnsi="Arial" w:cs="Arial" w:eastAsia="Arial"/>
          <w:sz w:val="14"/>
          <w:szCs w:val="14"/>
        </w:rPr>
      </w:pPr>
      <w:r>
        <w:rPr/>
        <w:br w:type="column"/>
      </w:r>
      <w:r>
        <w:rPr>
          <w:rFonts w:ascii="Arial"/>
          <w:sz w:val="14"/>
        </w:rPr>
      </w:r>
    </w:p>
    <w:p>
      <w:pPr>
        <w:spacing w:line="240" w:lineRule="auto" w:before="6"/>
        <w:rPr>
          <w:rFonts w:ascii="Arial" w:hAnsi="Arial" w:cs="Arial" w:eastAsia="Arial"/>
          <w:sz w:val="12"/>
          <w:szCs w:val="12"/>
        </w:rPr>
      </w:pPr>
    </w:p>
    <w:p>
      <w:pPr>
        <w:tabs>
          <w:tab w:pos="1929" w:val="left" w:leader="none"/>
        </w:tabs>
        <w:spacing w:before="0"/>
        <w:ind w:left="16" w:right="0" w:firstLine="0"/>
        <w:jc w:val="left"/>
        <w:rPr>
          <w:rFonts w:ascii="Arial" w:hAnsi="Arial" w:cs="Arial" w:eastAsia="Arial"/>
          <w:sz w:val="11"/>
          <w:szCs w:val="11"/>
        </w:rPr>
      </w:pPr>
      <w:r>
        <w:rPr/>
        <w:pict>
          <v:group style="position:absolute;margin-left:522.003357pt;margin-top:-2.984307pt;width:9.65pt;height:9.75pt;mso-position-horizontal-relative:page;mso-position-vertical-relative:paragraph;z-index:-142696" coordorigin="10440,-60" coordsize="193,195">
            <v:shape style="position:absolute;left:10440;top:-60;width:193;height:195" coordorigin="10440,-60" coordsize="193,195" path="m10537,135l10599,113,10633,58,10631,30,10604,-32,10553,-60,10526,-58,10466,-29,10440,26,10442,51,10473,110,10530,134,10537,135xe" filled="false" stroked="true" strokeweight=".943pt" strokecolor="#000000">
              <v:path arrowok="t"/>
            </v:shape>
            <w10:wrap type="none"/>
          </v:group>
        </w:pict>
      </w:r>
      <w:r>
        <w:rPr>
          <w:rFonts w:ascii="Arial"/>
          <w:w w:val="105"/>
          <w:sz w:val="11"/>
        </w:rPr>
        <w:t>0.65 </w:t>
      </w:r>
      <w:r>
        <w:rPr>
          <w:rFonts w:ascii="Arial"/>
          <w:spacing w:val="21"/>
          <w:w w:val="105"/>
          <w:sz w:val="11"/>
        </w:rPr>
        <w:t> </w:t>
      </w:r>
      <w:r>
        <w:rPr>
          <w:rFonts w:ascii="Arial"/>
          <w:w w:val="105"/>
          <w:position w:val="3"/>
          <w:sz w:val="11"/>
        </w:rPr>
        <w:t>2</w:t>
        <w:tab/>
        <w:t>5</w:t>
      </w:r>
      <w:r>
        <w:rPr>
          <w:rFonts w:ascii="Arial"/>
          <w:sz w:val="11"/>
        </w:rPr>
      </w:r>
    </w:p>
    <w:p>
      <w:pPr>
        <w:spacing w:after="0"/>
        <w:jc w:val="left"/>
        <w:rPr>
          <w:rFonts w:ascii="Arial" w:hAnsi="Arial" w:cs="Arial" w:eastAsia="Arial"/>
          <w:sz w:val="11"/>
          <w:szCs w:val="11"/>
        </w:rPr>
        <w:sectPr>
          <w:type w:val="continuous"/>
          <w:pgSz w:w="12240" w:h="15840"/>
          <w:pgMar w:top="660" w:bottom="280" w:left="260" w:right="0"/>
          <w:cols w:num="2" w:equalWidth="0">
            <w:col w:w="1909" w:space="40"/>
            <w:col w:w="10031"/>
          </w:cols>
        </w:sectPr>
      </w:pPr>
    </w:p>
    <w:p>
      <w:pPr>
        <w:spacing w:line="240" w:lineRule="auto" w:before="4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tabs>
          <w:tab w:pos="3899" w:val="left" w:leader="none"/>
          <w:tab w:pos="6237" w:val="left" w:leader="none"/>
        </w:tabs>
        <w:spacing w:line="240" w:lineRule="auto" w:before="83"/>
        <w:ind w:left="2276" w:right="0"/>
        <w:jc w:val="left"/>
        <w:rPr>
          <w:rFonts w:ascii="Arial" w:hAnsi="Arial" w:cs="Arial" w:eastAsia="Arial"/>
        </w:rPr>
      </w:pPr>
      <w:r>
        <w:rPr>
          <w:rFonts w:ascii="Arial"/>
          <w:position w:val="9"/>
          <w:sz w:val="11"/>
        </w:rPr>
        <w:t>1</w:t>
        <w:tab/>
      </w:r>
      <w:r>
        <w:rPr>
          <w:rFonts w:ascii="Arial"/>
          <w:position w:val="8"/>
          <w:sz w:val="11"/>
        </w:rPr>
        <w:t>6</w:t>
        <w:tab/>
      </w:r>
      <w:r>
        <w:rPr>
          <w:rFonts w:ascii="Arial"/>
          <w:color w:val="221F1F"/>
        </w:rPr>
        <w:t>Marking</w:t>
      </w:r>
      <w:r>
        <w:rPr>
          <w:rFonts w:ascii="Arial"/>
          <w:color w:val="221F1F"/>
          <w:spacing w:val="-2"/>
        </w:rPr>
        <w:t> </w:t>
      </w:r>
      <w:r>
        <w:rPr>
          <w:rFonts w:ascii="Arial"/>
          <w:color w:val="221F1F"/>
          <w:spacing w:val="-1"/>
        </w:rPr>
        <w:t>is</w:t>
      </w:r>
      <w:r>
        <w:rPr>
          <w:rFonts w:ascii="Arial"/>
          <w:color w:val="221F1F"/>
        </w:rPr>
        <w:t> </w:t>
      </w:r>
      <w:r>
        <w:rPr>
          <w:rFonts w:ascii="Arial"/>
          <w:color w:val="221F1F"/>
          <w:spacing w:val="-1"/>
        </w:rPr>
        <w:t>an</w:t>
      </w:r>
      <w:r>
        <w:rPr>
          <w:rFonts w:ascii="Arial"/>
          <w:color w:val="221F1F"/>
        </w:rPr>
        <w:t> </w:t>
      </w:r>
      <w:r>
        <w:rPr>
          <w:rFonts w:ascii="Arial"/>
          <w:color w:val="221F1F"/>
          <w:spacing w:val="-1"/>
        </w:rPr>
        <w:t>example of</w:t>
      </w:r>
      <w:r>
        <w:rPr>
          <w:rFonts w:ascii="Arial"/>
          <w:color w:val="221F1F"/>
        </w:rPr>
        <w:t> </w:t>
      </w:r>
      <w:r>
        <w:rPr>
          <w:rFonts w:ascii="Arial"/>
          <w:color w:val="221F1F"/>
          <w:spacing w:val="-1"/>
        </w:rPr>
        <w:t>UPC2711TB</w:t>
      </w:r>
      <w:r>
        <w:rPr>
          <w:rFonts w:ascii="Arial"/>
        </w:rPr>
      </w:r>
    </w:p>
    <w:p>
      <w:pPr>
        <w:spacing w:after="0" w:line="240" w:lineRule="auto"/>
        <w:jc w:val="left"/>
        <w:rPr>
          <w:rFonts w:ascii="Arial" w:hAnsi="Arial" w:cs="Arial" w:eastAsia="Arial"/>
        </w:rPr>
        <w:sectPr>
          <w:type w:val="continuous"/>
          <w:pgSz w:w="12240" w:h="15840"/>
          <w:pgMar w:top="660" w:bottom="280" w:left="260" w:right="0"/>
        </w:sect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11"/>
        <w:rPr>
          <w:rFonts w:ascii="Arial" w:hAnsi="Arial" w:cs="Arial" w:eastAsia="Arial"/>
          <w:sz w:val="10"/>
          <w:szCs w:val="10"/>
        </w:rPr>
      </w:pPr>
    </w:p>
    <w:p>
      <w:pPr>
        <w:spacing w:before="0"/>
        <w:ind w:left="0" w:right="12" w:firstLine="0"/>
        <w:jc w:val="right"/>
        <w:rPr>
          <w:rFonts w:ascii="Arial" w:hAnsi="Arial" w:cs="Arial" w:eastAsia="Arial"/>
          <w:sz w:val="11"/>
          <w:szCs w:val="11"/>
        </w:rPr>
      </w:pPr>
      <w:r>
        <w:rPr>
          <w:rFonts w:ascii="Arial" w:hAnsi="Arial" w:cs="Arial" w:eastAsia="Arial"/>
          <w:spacing w:val="-1"/>
          <w:w w:val="105"/>
          <w:sz w:val="11"/>
          <w:szCs w:val="11"/>
        </w:rPr>
        <w:t>0.9</w:t>
      </w:r>
      <w:r>
        <w:rPr>
          <w:rFonts w:ascii="Arial" w:hAnsi="Arial" w:cs="Arial" w:eastAsia="Arial"/>
          <w:spacing w:val="2"/>
          <w:w w:val="105"/>
          <w:sz w:val="11"/>
          <w:szCs w:val="11"/>
        </w:rPr>
        <w:t> </w:t>
      </w:r>
      <w:r>
        <w:rPr>
          <w:rFonts w:ascii="Symbol" w:hAnsi="Symbol" w:cs="Symbol" w:eastAsia="Symbol"/>
          <w:w w:val="105"/>
          <w:sz w:val="11"/>
          <w:szCs w:val="11"/>
        </w:rPr>
        <w:t></w:t>
      </w:r>
      <w:r>
        <w:rPr>
          <w:rFonts w:ascii="Symbol" w:hAnsi="Symbol" w:cs="Symbol" w:eastAsia="Symbol"/>
          <w:spacing w:val="5"/>
          <w:w w:val="105"/>
          <w:sz w:val="11"/>
          <w:szCs w:val="11"/>
        </w:rPr>
        <w:t></w:t>
      </w:r>
      <w:r>
        <w:rPr>
          <w:rFonts w:ascii="Times New Roman" w:hAnsi="Times New Roman" w:cs="Times New Roman" w:eastAsia="Times New Roman"/>
          <w:spacing w:val="5"/>
          <w:w w:val="105"/>
          <w:sz w:val="11"/>
          <w:szCs w:val="11"/>
        </w:rPr>
      </w:r>
      <w:r>
        <w:rPr>
          <w:rFonts w:ascii="Arial" w:hAnsi="Arial" w:cs="Arial" w:eastAsia="Arial"/>
          <w:w w:val="105"/>
          <w:sz w:val="11"/>
          <w:szCs w:val="11"/>
        </w:rPr>
        <w:t>0.1</w:t>
      </w:r>
      <w:r>
        <w:rPr>
          <w:rFonts w:ascii="Arial" w:hAnsi="Arial" w:cs="Arial" w:eastAsia="Arial"/>
          <w:sz w:val="11"/>
          <w:szCs w:val="11"/>
        </w:rPr>
      </w:r>
    </w:p>
    <w:p>
      <w:pPr>
        <w:spacing w:line="240" w:lineRule="auto" w:before="2"/>
        <w:rPr>
          <w:rFonts w:ascii="Arial" w:hAnsi="Arial" w:cs="Arial" w:eastAsia="Arial"/>
          <w:sz w:val="17"/>
          <w:szCs w:val="17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1"/>
          <w:szCs w:val="11"/>
        </w:rPr>
      </w:pPr>
      <w:r>
        <w:rPr>
          <w:rFonts w:ascii="Arial"/>
          <w:w w:val="105"/>
          <w:sz w:val="11"/>
        </w:rPr>
        <w:t>0.7</w:t>
      </w:r>
      <w:r>
        <w:rPr>
          <w:rFonts w:ascii="Arial"/>
          <w:sz w:val="11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  <w:r>
        <w:rPr/>
        <w:br w:type="column"/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0"/>
        <w:rPr>
          <w:rFonts w:ascii="Arial" w:hAnsi="Arial" w:cs="Arial" w:eastAsia="Arial"/>
          <w:sz w:val="12"/>
          <w:szCs w:val="12"/>
        </w:rPr>
      </w:pPr>
    </w:p>
    <w:p>
      <w:pPr>
        <w:spacing w:line="240" w:lineRule="auto" w:before="4"/>
        <w:rPr>
          <w:rFonts w:ascii="Arial" w:hAnsi="Arial" w:cs="Arial" w:eastAsia="Arial"/>
          <w:sz w:val="17"/>
          <w:szCs w:val="17"/>
        </w:rPr>
      </w:pPr>
    </w:p>
    <w:p>
      <w:pPr>
        <w:spacing w:before="0"/>
        <w:ind w:left="0" w:right="0" w:firstLine="0"/>
        <w:jc w:val="right"/>
        <w:rPr>
          <w:rFonts w:ascii="Arial" w:hAnsi="Arial" w:cs="Arial" w:eastAsia="Arial"/>
          <w:sz w:val="11"/>
          <w:szCs w:val="11"/>
        </w:rPr>
      </w:pPr>
      <w:r>
        <w:rPr>
          <w:rFonts w:ascii="Arial"/>
          <w:w w:val="105"/>
          <w:sz w:val="11"/>
        </w:rPr>
        <w:t>0</w:t>
      </w:r>
      <w:r>
        <w:rPr>
          <w:rFonts w:ascii="Arial"/>
          <w:spacing w:val="3"/>
          <w:w w:val="105"/>
          <w:sz w:val="11"/>
        </w:rPr>
        <w:t> </w:t>
      </w:r>
      <w:r>
        <w:rPr>
          <w:rFonts w:ascii="Arial"/>
          <w:w w:val="105"/>
          <w:sz w:val="11"/>
        </w:rPr>
        <w:t>~0.1</w:t>
      </w:r>
      <w:r>
        <w:rPr>
          <w:rFonts w:ascii="Arial"/>
          <w:sz w:val="11"/>
        </w:rPr>
      </w:r>
    </w:p>
    <w:p>
      <w:pPr>
        <w:spacing w:line="253" w:lineRule="auto" w:before="54"/>
        <w:ind w:left="449" w:right="132" w:firstLine="0"/>
        <w:jc w:val="left"/>
        <w:rPr>
          <w:rFonts w:ascii="Arial" w:hAnsi="Arial" w:cs="Arial" w:eastAsia="Arial"/>
          <w:sz w:val="10"/>
          <w:szCs w:val="10"/>
        </w:rPr>
      </w:pPr>
      <w:r>
        <w:rPr/>
        <w:br w:type="column"/>
      </w:r>
      <w:r>
        <w:rPr>
          <w:rFonts w:ascii="Arial"/>
          <w:spacing w:val="-1"/>
          <w:sz w:val="10"/>
        </w:rPr>
        <w:t>DOT</w:t>
      </w:r>
      <w:r>
        <w:rPr>
          <w:rFonts w:ascii="Arial"/>
          <w:spacing w:val="3"/>
          <w:sz w:val="10"/>
        </w:rPr>
        <w:t> </w:t>
      </w:r>
      <w:r>
        <w:rPr>
          <w:rFonts w:ascii="Arial"/>
          <w:sz w:val="10"/>
        </w:rPr>
        <w:t>ON</w:t>
      </w:r>
      <w:r>
        <w:rPr>
          <w:rFonts w:ascii="Arial"/>
          <w:spacing w:val="22"/>
          <w:w w:val="101"/>
          <w:sz w:val="10"/>
        </w:rPr>
        <w:t> </w:t>
      </w:r>
      <w:r>
        <w:rPr>
          <w:rFonts w:ascii="Arial"/>
          <w:sz w:val="10"/>
        </w:rPr>
        <w:t>BACK</w:t>
      </w:r>
      <w:r>
        <w:rPr>
          <w:rFonts w:ascii="Arial"/>
          <w:spacing w:val="5"/>
          <w:sz w:val="10"/>
        </w:rPr>
        <w:t> </w:t>
      </w:r>
      <w:r>
        <w:rPr>
          <w:rFonts w:ascii="Arial"/>
          <w:sz w:val="10"/>
        </w:rPr>
        <w:t>SIDE</w:t>
      </w:r>
      <w:r>
        <w:rPr>
          <w:rFonts w:ascii="Arial"/>
          <w:sz w:val="10"/>
        </w:rPr>
      </w: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240" w:lineRule="auto" w:before="0"/>
        <w:rPr>
          <w:rFonts w:ascii="Arial" w:hAnsi="Arial" w:cs="Arial" w:eastAsia="Arial"/>
          <w:sz w:val="10"/>
          <w:szCs w:val="10"/>
        </w:rPr>
      </w:pPr>
    </w:p>
    <w:p>
      <w:pPr>
        <w:spacing w:line="112" w:lineRule="exact" w:before="70"/>
        <w:ind w:left="0" w:right="1" w:firstLine="0"/>
        <w:jc w:val="right"/>
        <w:rPr>
          <w:rFonts w:ascii="Arial" w:hAnsi="Arial" w:cs="Arial" w:eastAsia="Arial"/>
          <w:sz w:val="11"/>
          <w:szCs w:val="11"/>
        </w:rPr>
      </w:pPr>
      <w:r>
        <w:rPr>
          <w:rFonts w:ascii="Arial"/>
          <w:w w:val="105"/>
          <w:sz w:val="11"/>
        </w:rPr>
        <w:t>+0.1</w:t>
      </w:r>
      <w:r>
        <w:rPr>
          <w:rFonts w:ascii="Arial"/>
          <w:sz w:val="11"/>
        </w:rPr>
      </w:r>
    </w:p>
    <w:p>
      <w:pPr>
        <w:spacing w:line="132" w:lineRule="exact" w:before="0"/>
        <w:ind w:left="0" w:right="0" w:firstLine="0"/>
        <w:jc w:val="right"/>
        <w:rPr>
          <w:rFonts w:ascii="Arial" w:hAnsi="Arial" w:cs="Arial" w:eastAsia="Arial"/>
          <w:sz w:val="11"/>
          <w:szCs w:val="11"/>
        </w:rPr>
      </w:pPr>
      <w:r>
        <w:rPr>
          <w:rFonts w:ascii="Arial"/>
          <w:w w:val="105"/>
          <w:sz w:val="11"/>
        </w:rPr>
        <w:t>0.15</w:t>
      </w:r>
      <w:r>
        <w:rPr>
          <w:rFonts w:ascii="Arial"/>
          <w:spacing w:val="17"/>
          <w:w w:val="105"/>
          <w:sz w:val="11"/>
        </w:rPr>
        <w:t> </w:t>
      </w:r>
      <w:r>
        <w:rPr>
          <w:rFonts w:ascii="Arial"/>
          <w:w w:val="105"/>
          <w:position w:val="-1"/>
          <w:sz w:val="11"/>
        </w:rPr>
        <w:t>-0.5</w:t>
      </w:r>
      <w:r>
        <w:rPr>
          <w:rFonts w:ascii="Arial"/>
          <w:sz w:val="11"/>
        </w:rPr>
      </w:r>
    </w:p>
    <w:p>
      <w:pPr>
        <w:pStyle w:val="BodyText"/>
        <w:numPr>
          <w:ilvl w:val="0"/>
          <w:numId w:val="3"/>
        </w:numPr>
        <w:tabs>
          <w:tab w:pos="1923" w:val="left" w:leader="none"/>
        </w:tabs>
        <w:spacing w:line="240" w:lineRule="auto" w:before="56" w:after="0"/>
        <w:ind w:left="1922" w:right="0" w:hanging="280"/>
        <w:jc w:val="right"/>
        <w:rPr>
          <w:rFonts w:ascii="Arial" w:hAnsi="Arial" w:cs="Arial" w:eastAsia="Arial"/>
        </w:rPr>
      </w:pPr>
      <w:r>
        <w:rPr>
          <w:rFonts w:ascii="Arial"/>
          <w:color w:val="221F1F"/>
        </w:rPr>
        <w:br w:type="column"/>
        <w:t>Input</w:t>
      </w:r>
      <w:r>
        <w:rPr>
          <w:rFonts w:ascii="Arial"/>
        </w:rPr>
      </w:r>
    </w:p>
    <w:p>
      <w:pPr>
        <w:pStyle w:val="BodyText"/>
        <w:numPr>
          <w:ilvl w:val="0"/>
          <w:numId w:val="3"/>
        </w:numPr>
        <w:tabs>
          <w:tab w:pos="1923" w:val="left" w:leader="none"/>
        </w:tabs>
        <w:spacing w:line="240" w:lineRule="auto" w:before="8" w:after="0"/>
        <w:ind w:left="1922" w:right="0" w:hanging="280"/>
        <w:jc w:val="right"/>
        <w:rPr>
          <w:rFonts w:ascii="Arial" w:hAnsi="Arial" w:cs="Arial" w:eastAsia="Arial"/>
        </w:rPr>
      </w:pPr>
      <w:r>
        <w:rPr>
          <w:rFonts w:ascii="Arial"/>
          <w:color w:val="221F1F"/>
          <w:w w:val="95"/>
        </w:rPr>
        <w:t>GND</w:t>
      </w:r>
      <w:r>
        <w:rPr>
          <w:rFonts w:ascii="Arial"/>
        </w:rPr>
      </w:r>
    </w:p>
    <w:p>
      <w:pPr>
        <w:pStyle w:val="BodyText"/>
        <w:numPr>
          <w:ilvl w:val="0"/>
          <w:numId w:val="3"/>
        </w:numPr>
        <w:tabs>
          <w:tab w:pos="1923" w:val="left" w:leader="none"/>
        </w:tabs>
        <w:spacing w:line="240" w:lineRule="auto" w:before="8" w:after="0"/>
        <w:ind w:left="1922" w:right="0" w:hanging="280"/>
        <w:jc w:val="right"/>
        <w:rPr>
          <w:rFonts w:ascii="Arial" w:hAnsi="Arial" w:cs="Arial" w:eastAsia="Arial"/>
        </w:rPr>
      </w:pPr>
      <w:r>
        <w:rPr>
          <w:rFonts w:ascii="Arial"/>
          <w:color w:val="221F1F"/>
          <w:w w:val="95"/>
        </w:rPr>
        <w:t>GND</w:t>
      </w:r>
      <w:r>
        <w:rPr>
          <w:rFonts w:ascii="Arial"/>
        </w:rPr>
      </w:r>
    </w:p>
    <w:p>
      <w:pPr>
        <w:pStyle w:val="BodyText"/>
        <w:numPr>
          <w:ilvl w:val="0"/>
          <w:numId w:val="3"/>
        </w:numPr>
        <w:tabs>
          <w:tab w:pos="436" w:val="left" w:leader="none"/>
        </w:tabs>
        <w:spacing w:line="240" w:lineRule="auto" w:before="75" w:after="0"/>
        <w:ind w:left="435" w:right="0" w:hanging="280"/>
        <w:jc w:val="left"/>
        <w:rPr>
          <w:rFonts w:ascii="Arial" w:hAnsi="Arial" w:cs="Arial" w:eastAsia="Arial"/>
        </w:rPr>
      </w:pPr>
      <w:r>
        <w:rPr>
          <w:rFonts w:ascii="Arial"/>
          <w:color w:val="221F1F"/>
        </w:rPr>
        <w:br w:type="column"/>
      </w:r>
      <w:r>
        <w:rPr>
          <w:rFonts w:ascii="Arial"/>
          <w:color w:val="221F1F"/>
          <w:spacing w:val="-1"/>
        </w:rPr>
        <w:t>Output</w:t>
      </w:r>
      <w:r>
        <w:rPr>
          <w:rFonts w:ascii="Arial"/>
        </w:rPr>
      </w:r>
    </w:p>
    <w:p>
      <w:pPr>
        <w:pStyle w:val="BodyText"/>
        <w:numPr>
          <w:ilvl w:val="0"/>
          <w:numId w:val="3"/>
        </w:numPr>
        <w:tabs>
          <w:tab w:pos="436" w:val="left" w:leader="none"/>
        </w:tabs>
        <w:spacing w:line="240" w:lineRule="auto" w:before="8" w:after="0"/>
        <w:ind w:left="435" w:right="0" w:hanging="280"/>
        <w:jc w:val="left"/>
        <w:rPr>
          <w:rFonts w:ascii="Arial" w:hAnsi="Arial" w:cs="Arial" w:eastAsia="Arial"/>
        </w:rPr>
      </w:pPr>
      <w:r>
        <w:rPr>
          <w:rFonts w:ascii="Arial"/>
          <w:color w:val="221F1F"/>
        </w:rPr>
        <w:t>GND</w:t>
      </w:r>
      <w:r>
        <w:rPr>
          <w:rFonts w:ascii="Arial"/>
        </w:rPr>
      </w:r>
    </w:p>
    <w:p>
      <w:pPr>
        <w:numPr>
          <w:ilvl w:val="0"/>
          <w:numId w:val="3"/>
        </w:numPr>
        <w:tabs>
          <w:tab w:pos="436" w:val="left" w:leader="none"/>
        </w:tabs>
        <w:spacing w:before="8"/>
        <w:ind w:left="435" w:right="0" w:hanging="280"/>
        <w:jc w:val="left"/>
        <w:rPr>
          <w:rFonts w:ascii="Arial" w:hAnsi="Arial" w:cs="Arial" w:eastAsia="Arial"/>
          <w:sz w:val="12"/>
          <w:szCs w:val="12"/>
        </w:rPr>
      </w:pPr>
      <w:r>
        <w:rPr>
          <w:rFonts w:ascii="Arial"/>
          <w:color w:val="221F1F"/>
          <w:spacing w:val="-1"/>
          <w:sz w:val="16"/>
        </w:rPr>
        <w:t>V</w:t>
      </w:r>
      <w:r>
        <w:rPr>
          <w:rFonts w:ascii="Arial"/>
          <w:color w:val="221F1F"/>
          <w:spacing w:val="-1"/>
          <w:sz w:val="12"/>
        </w:rPr>
        <w:t>CC</w:t>
      </w:r>
      <w:r>
        <w:rPr>
          <w:rFonts w:ascii="Arial"/>
          <w:sz w:val="12"/>
        </w:rPr>
      </w:r>
    </w:p>
    <w:p>
      <w:pPr>
        <w:spacing w:after="0"/>
        <w:jc w:val="left"/>
        <w:rPr>
          <w:rFonts w:ascii="Arial" w:hAnsi="Arial" w:cs="Arial" w:eastAsia="Arial"/>
          <w:sz w:val="12"/>
          <w:szCs w:val="12"/>
        </w:rPr>
        <w:sectPr>
          <w:type w:val="continuous"/>
          <w:pgSz w:w="12240" w:h="15840"/>
          <w:pgMar w:top="660" w:bottom="280" w:left="260" w:right="0"/>
          <w:cols w:num="5" w:equalWidth="0">
            <w:col w:w="2113" w:space="40"/>
            <w:col w:w="1166" w:space="40"/>
            <w:col w:w="1126" w:space="102"/>
            <w:col w:w="2279" w:space="40"/>
            <w:col w:w="5074"/>
          </w:cols>
        </w:sect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4"/>
        <w:rPr>
          <w:rFonts w:ascii="Arial" w:hAnsi="Arial" w:cs="Arial" w:eastAsia="Arial"/>
          <w:sz w:val="23"/>
          <w:szCs w:val="23"/>
        </w:rPr>
      </w:pPr>
    </w:p>
    <w:p>
      <w:pPr>
        <w:spacing w:after="0" w:line="240" w:lineRule="auto"/>
        <w:rPr>
          <w:rFonts w:ascii="Arial" w:hAnsi="Arial" w:cs="Arial" w:eastAsia="Arial"/>
          <w:sz w:val="23"/>
          <w:szCs w:val="23"/>
        </w:rPr>
        <w:sectPr>
          <w:type w:val="continuous"/>
          <w:pgSz w:w="12240" w:h="15840"/>
          <w:pgMar w:top="660" w:bottom="280" w:left="260" w:right="0"/>
        </w:sectPr>
      </w:pPr>
    </w:p>
    <w:p>
      <w:pPr>
        <w:spacing w:before="72"/>
        <w:ind w:left="702" w:right="0" w:firstLine="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/>
          <w:b/>
          <w:color w:val="221F1F"/>
          <w:sz w:val="20"/>
        </w:rPr>
        <w:t>TEST</w:t>
      </w:r>
      <w:r>
        <w:rPr>
          <w:rFonts w:ascii="Arial"/>
          <w:b/>
          <w:color w:val="221F1F"/>
          <w:spacing w:val="-7"/>
          <w:sz w:val="20"/>
        </w:rPr>
        <w:t> </w:t>
      </w:r>
      <w:r>
        <w:rPr>
          <w:rFonts w:ascii="Arial"/>
          <w:b/>
          <w:color w:val="221F1F"/>
          <w:spacing w:val="-1"/>
          <w:sz w:val="20"/>
        </w:rPr>
        <w:t>CIRCUIT</w:t>
      </w:r>
      <w:r>
        <w:rPr>
          <w:rFonts w:ascii="Arial"/>
          <w:sz w:val="20"/>
        </w:rPr>
      </w:r>
    </w:p>
    <w:p>
      <w:pPr>
        <w:spacing w:before="66"/>
        <w:ind w:left="702" w:right="0" w:firstLine="0"/>
        <w:jc w:val="left"/>
        <w:rPr>
          <w:rFonts w:ascii="Arial" w:hAnsi="Arial" w:cs="Arial" w:eastAsia="Arial"/>
          <w:sz w:val="20"/>
          <w:szCs w:val="20"/>
        </w:rPr>
      </w:pPr>
      <w:r>
        <w:rPr/>
        <w:br w:type="column"/>
      </w:r>
      <w:r>
        <w:rPr>
          <w:rFonts w:ascii="Arial"/>
          <w:b/>
          <w:color w:val="221F1F"/>
          <w:sz w:val="20"/>
        </w:rPr>
        <w:t>ORDERING</w:t>
      </w:r>
      <w:r>
        <w:rPr>
          <w:rFonts w:ascii="Arial"/>
          <w:b/>
          <w:color w:val="221F1F"/>
          <w:spacing w:val="-10"/>
          <w:sz w:val="20"/>
        </w:rPr>
        <w:t> </w:t>
      </w:r>
      <w:r>
        <w:rPr>
          <w:rFonts w:ascii="Arial"/>
          <w:b/>
          <w:color w:val="221F1F"/>
          <w:sz w:val="20"/>
        </w:rPr>
        <w:t>INFORMATION</w:t>
      </w:r>
      <w:r>
        <w:rPr>
          <w:rFonts w:ascii="Arial"/>
          <w:b/>
          <w:color w:val="221F1F"/>
          <w:spacing w:val="-10"/>
          <w:sz w:val="20"/>
        </w:rPr>
        <w:t> </w:t>
      </w:r>
      <w:r>
        <w:rPr>
          <w:rFonts w:ascii="Arial"/>
          <w:b/>
          <w:color w:val="221F1F"/>
          <w:sz w:val="20"/>
        </w:rPr>
        <w:t>(Solder</w:t>
      </w:r>
      <w:r>
        <w:rPr>
          <w:rFonts w:ascii="Arial"/>
          <w:b/>
          <w:color w:val="221F1F"/>
          <w:spacing w:val="-9"/>
          <w:sz w:val="20"/>
        </w:rPr>
        <w:t> </w:t>
      </w:r>
      <w:r>
        <w:rPr>
          <w:rFonts w:ascii="Arial"/>
          <w:b/>
          <w:color w:val="221F1F"/>
          <w:spacing w:val="-1"/>
          <w:sz w:val="20"/>
        </w:rPr>
        <w:t>Contains</w:t>
      </w:r>
      <w:r>
        <w:rPr>
          <w:rFonts w:ascii="Arial"/>
          <w:b/>
          <w:color w:val="221F1F"/>
          <w:spacing w:val="-8"/>
          <w:sz w:val="20"/>
        </w:rPr>
        <w:t> </w:t>
      </w:r>
      <w:r>
        <w:rPr>
          <w:rFonts w:ascii="Arial"/>
          <w:b/>
          <w:color w:val="221F1F"/>
          <w:sz w:val="20"/>
        </w:rPr>
        <w:t>Lead)</w:t>
      </w:r>
      <w:r>
        <w:rPr>
          <w:rFonts w:ascii="Arial"/>
          <w:sz w:val="20"/>
        </w:rPr>
      </w:r>
    </w:p>
    <w:p>
      <w:pPr>
        <w:spacing w:after="0"/>
        <w:jc w:val="left"/>
        <w:rPr>
          <w:rFonts w:ascii="Arial" w:hAnsi="Arial" w:cs="Arial" w:eastAsia="Arial"/>
          <w:sz w:val="20"/>
          <w:szCs w:val="20"/>
        </w:rPr>
        <w:sectPr>
          <w:type w:val="continuous"/>
          <w:pgSz w:w="12240" w:h="15840"/>
          <w:pgMar w:top="660" w:bottom="280" w:left="260" w:right="0"/>
          <w:cols w:num="2" w:equalWidth="0">
            <w:col w:w="2081" w:space="3417"/>
            <w:col w:w="6482"/>
          </w:cols>
        </w:sectPr>
      </w:pPr>
    </w:p>
    <w:p>
      <w:pPr>
        <w:spacing w:line="240" w:lineRule="auto" w:before="9"/>
        <w:rPr>
          <w:rFonts w:ascii="Arial" w:hAnsi="Arial" w:cs="Arial" w:eastAsia="Arial"/>
          <w:b/>
          <w:bCs/>
          <w:sz w:val="17"/>
          <w:szCs w:val="17"/>
        </w:rPr>
      </w:pPr>
    </w:p>
    <w:p>
      <w:pPr>
        <w:spacing w:before="78"/>
        <w:ind w:left="2892" w:right="0" w:firstLine="0"/>
        <w:jc w:val="left"/>
        <w:rPr>
          <w:rFonts w:ascii="Arial" w:hAnsi="Arial" w:cs="Arial" w:eastAsia="Arial"/>
          <w:sz w:val="10"/>
          <w:szCs w:val="10"/>
        </w:rPr>
      </w:pPr>
      <w:r>
        <w:rPr/>
        <w:pict>
          <v:shape style="position:absolute;margin-left:323.5pt;margin-top:-6.246295pt;width:240.65pt;height:42.5pt;mso-position-horizontal-relative:page;mso-position-vertical-relative:paragraph;z-index:49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427"/>
                    <w:gridCol w:w="1193"/>
                    <w:gridCol w:w="2178"/>
                  </w:tblGrid>
                  <w:tr>
                    <w:trPr>
                      <w:trHeight w:val="251" w:hRule="exact"/>
                    </w:trPr>
                    <w:tc>
                      <w:tcPr>
                        <w:tcW w:w="1427" w:type="dxa"/>
                        <w:tcBorders>
                          <w:top w:val="single" w:sz="4" w:space="0" w:color="221F1F"/>
                          <w:left w:val="single" w:sz="4" w:space="0" w:color="221F1F"/>
                          <w:bottom w:val="single" w:sz="4" w:space="0" w:color="221F1F"/>
                          <w:right w:val="single" w:sz="4" w:space="0" w:color="221F1F"/>
                        </w:tcBorders>
                      </w:tcPr>
                      <w:p>
                        <w:pPr>
                          <w:pStyle w:val="TableParagraph"/>
                          <w:spacing w:line="240" w:lineRule="auto" w:before="46"/>
                          <w:ind w:left="89" w:right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21F1F"/>
                            <w:sz w:val="16"/>
                          </w:rPr>
                          <w:t>PART</w:t>
                        </w:r>
                        <w:r>
                          <w:rPr>
                            <w:rFonts w:ascii="Arial"/>
                            <w:b/>
                            <w:color w:val="221F1F"/>
                            <w:spacing w:val="-1"/>
                            <w:sz w:val="16"/>
                          </w:rPr>
                          <w:t> NUMBER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1193" w:type="dxa"/>
                        <w:tcBorders>
                          <w:top w:val="single" w:sz="4" w:space="0" w:color="221F1F"/>
                          <w:left w:val="single" w:sz="4" w:space="0" w:color="221F1F"/>
                          <w:bottom w:val="single" w:sz="4" w:space="0" w:color="221F1F"/>
                          <w:right w:val="single" w:sz="4" w:space="0" w:color="221F1F"/>
                        </w:tcBorders>
                      </w:tcPr>
                      <w:p>
                        <w:pPr>
                          <w:pStyle w:val="TableParagraph"/>
                          <w:spacing w:line="240" w:lineRule="auto" w:before="46"/>
                          <w:ind w:left="190" w:right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21F1F"/>
                            <w:sz w:val="16"/>
                          </w:rPr>
                          <w:t>MARKING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2178" w:type="dxa"/>
                        <w:tcBorders>
                          <w:top w:val="single" w:sz="4" w:space="0" w:color="221F1F"/>
                          <w:left w:val="single" w:sz="4" w:space="0" w:color="221F1F"/>
                          <w:bottom w:val="single" w:sz="4" w:space="0" w:color="221F1F"/>
                          <w:right w:val="single" w:sz="4" w:space="0" w:color="221F1F"/>
                        </w:tcBorders>
                      </w:tcPr>
                      <w:p>
                        <w:pPr>
                          <w:pStyle w:val="TableParagraph"/>
                          <w:spacing w:line="240" w:lineRule="auto" w:before="46"/>
                          <w:ind w:right="245"/>
                          <w:jc w:val="center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b/>
                            <w:color w:val="221F1F"/>
                            <w:sz w:val="16"/>
                          </w:rPr>
                          <w:t>QTY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</w:tr>
                  <w:tr>
                    <w:trPr>
                      <w:trHeight w:val="289" w:hRule="exact"/>
                    </w:trPr>
                    <w:tc>
                      <w:tcPr>
                        <w:tcW w:w="1427" w:type="dxa"/>
                        <w:tcBorders>
                          <w:top w:val="single" w:sz="4" w:space="0" w:color="221F1F"/>
                          <w:left w:val="single" w:sz="4" w:space="0" w:color="221F1F"/>
                          <w:bottom w:val="single" w:sz="4" w:space="0" w:color="221F1F"/>
                          <w:right w:val="single" w:sz="4" w:space="0" w:color="221F1F"/>
                        </w:tcBorders>
                      </w:tcPr>
                      <w:p>
                        <w:pPr>
                          <w:pStyle w:val="TableParagraph"/>
                          <w:spacing w:line="240" w:lineRule="auto" w:before="60"/>
                          <w:ind w:left="106" w:right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21F1F"/>
                            <w:spacing w:val="-1"/>
                            <w:sz w:val="16"/>
                          </w:rPr>
                          <w:t>UPC2711TB-E3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1193" w:type="dxa"/>
                        <w:tcBorders>
                          <w:top w:val="single" w:sz="4" w:space="0" w:color="221F1F"/>
                          <w:left w:val="single" w:sz="4" w:space="0" w:color="221F1F"/>
                          <w:bottom w:val="single" w:sz="4" w:space="0" w:color="221F1F"/>
                          <w:right w:val="single" w:sz="4" w:space="0" w:color="221F1F"/>
                        </w:tcBorders>
                      </w:tcPr>
                      <w:p>
                        <w:pPr>
                          <w:pStyle w:val="TableParagraph"/>
                          <w:spacing w:line="240" w:lineRule="auto" w:before="60"/>
                          <w:ind w:right="35"/>
                          <w:jc w:val="center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21F1F"/>
                            <w:spacing w:val="-1"/>
                            <w:sz w:val="16"/>
                          </w:rPr>
                          <w:t>C1G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2178" w:type="dxa"/>
                        <w:tcBorders>
                          <w:top w:val="single" w:sz="4" w:space="0" w:color="221F1F"/>
                          <w:left w:val="single" w:sz="4" w:space="0" w:color="221F1F"/>
                          <w:bottom w:val="single" w:sz="4" w:space="0" w:color="221F1F"/>
                          <w:right w:val="single" w:sz="4" w:space="0" w:color="221F1F"/>
                        </w:tcBorders>
                      </w:tcPr>
                      <w:p>
                        <w:pPr>
                          <w:pStyle w:val="TableParagraph"/>
                          <w:spacing w:line="240" w:lineRule="auto" w:before="60"/>
                          <w:ind w:left="706" w:right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21F1F"/>
                            <w:spacing w:val="-1"/>
                            <w:sz w:val="16"/>
                          </w:rPr>
                          <w:t>3K/reel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</w:tr>
                  <w:tr>
                    <w:trPr>
                      <w:trHeight w:val="300" w:hRule="exact"/>
                    </w:trPr>
                    <w:tc>
                      <w:tcPr>
                        <w:tcW w:w="1427" w:type="dxa"/>
                        <w:tcBorders>
                          <w:top w:val="single" w:sz="4" w:space="0" w:color="221F1F"/>
                          <w:left w:val="single" w:sz="4" w:space="0" w:color="221F1F"/>
                          <w:bottom w:val="single" w:sz="4" w:space="0" w:color="221F1F"/>
                          <w:right w:val="single" w:sz="4" w:space="0" w:color="221F1F"/>
                        </w:tcBorders>
                      </w:tcPr>
                      <w:p>
                        <w:pPr>
                          <w:pStyle w:val="TableParagraph"/>
                          <w:spacing w:line="240" w:lineRule="auto" w:before="34"/>
                          <w:ind w:left="106" w:right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21F1F"/>
                            <w:spacing w:val="-1"/>
                            <w:sz w:val="16"/>
                          </w:rPr>
                          <w:t>UPC2712TB-E3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1193" w:type="dxa"/>
                        <w:tcBorders>
                          <w:top w:val="single" w:sz="4" w:space="0" w:color="221F1F"/>
                          <w:left w:val="single" w:sz="4" w:space="0" w:color="221F1F"/>
                          <w:bottom w:val="single" w:sz="4" w:space="0" w:color="221F1F"/>
                          <w:right w:val="single" w:sz="4" w:space="0" w:color="221F1F"/>
                        </w:tcBorders>
                      </w:tcPr>
                      <w:p>
                        <w:pPr>
                          <w:pStyle w:val="TableParagraph"/>
                          <w:spacing w:line="240" w:lineRule="auto" w:before="34"/>
                          <w:ind w:right="35"/>
                          <w:jc w:val="center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21F1F"/>
                            <w:spacing w:val="-1"/>
                            <w:sz w:val="16"/>
                          </w:rPr>
                          <w:t>C1H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  <w:tc>
                      <w:tcPr>
                        <w:tcW w:w="2178" w:type="dxa"/>
                        <w:tcBorders>
                          <w:top w:val="single" w:sz="4" w:space="0" w:color="221F1F"/>
                          <w:left w:val="single" w:sz="4" w:space="0" w:color="221F1F"/>
                          <w:bottom w:val="single" w:sz="4" w:space="0" w:color="221F1F"/>
                          <w:right w:val="single" w:sz="4" w:space="0" w:color="221F1F"/>
                        </w:tcBorders>
                      </w:tcPr>
                      <w:p>
                        <w:pPr>
                          <w:pStyle w:val="TableParagraph"/>
                          <w:spacing w:line="240" w:lineRule="auto" w:before="34"/>
                          <w:ind w:left="707" w:right="0"/>
                          <w:jc w:val="left"/>
                          <w:rPr>
                            <w:rFonts w:ascii="Arial" w:hAnsi="Arial" w:cs="Arial" w:eastAsia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/>
                            <w:color w:val="221F1F"/>
                            <w:spacing w:val="-1"/>
                            <w:sz w:val="16"/>
                          </w:rPr>
                          <w:t>3K/reel</w:t>
                        </w:r>
                        <w:r>
                          <w:rPr>
                            <w:rFonts w:ascii="Arial"/>
                            <w:sz w:val="16"/>
                          </w:rPr>
                        </w:r>
                      </w:p>
                    </w:tc>
                  </w:tr>
                </w:tbl>
                <w:p>
                  <w:pPr/>
                </w:p>
              </w:txbxContent>
            </v:textbox>
            <w10:wrap type="none"/>
          </v:shape>
        </w:pict>
      </w:r>
      <w:r>
        <w:rPr>
          <w:rFonts w:ascii="Arial"/>
          <w:sz w:val="12"/>
        </w:rPr>
        <w:t>V</w:t>
      </w:r>
      <w:r>
        <w:rPr>
          <w:rFonts w:ascii="Arial"/>
          <w:sz w:val="10"/>
        </w:rPr>
        <w:t>CC</w:t>
      </w:r>
      <w:r>
        <w:rPr>
          <w:rFonts w:ascii="Arial"/>
          <w:sz w:val="10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11"/>
        <w:rPr>
          <w:rFonts w:ascii="Arial" w:hAnsi="Arial" w:cs="Arial" w:eastAsia="Arial"/>
          <w:sz w:val="16"/>
          <w:szCs w:val="16"/>
        </w:rPr>
      </w:pPr>
    </w:p>
    <w:p>
      <w:pPr>
        <w:pStyle w:val="BodyText"/>
        <w:spacing w:line="250" w:lineRule="auto"/>
        <w:ind w:left="6679" w:right="765" w:hanging="480"/>
        <w:jc w:val="left"/>
        <w:rPr>
          <w:rFonts w:ascii="Arial" w:hAnsi="Arial" w:cs="Arial" w:eastAsia="Arial"/>
        </w:rPr>
      </w:pPr>
      <w:r>
        <w:rPr/>
        <w:pict>
          <v:group style="position:absolute;margin-left:98.880486pt;margin-top:-30.111225pt;width:128.65pt;height:129.4500pt;mso-position-horizontal-relative:page;mso-position-vertical-relative:paragraph;z-index:-142528" coordorigin="1978,-602" coordsize="2573,2589">
            <v:group style="position:absolute;left:2685;top:337;width:1101;height:1050" coordorigin="2685,337" coordsize="1101,1050">
              <v:shape style="position:absolute;left:2685;top:337;width:1101;height:1050" coordorigin="2685,337" coordsize="1101,1050" path="m2685,337l2685,1386,3786,869,2685,337xe" filled="false" stroked="true" strokeweight=".739pt" strokecolor="#000000">
                <v:path arrowok="t"/>
              </v:shape>
            </v:group>
            <v:group style="position:absolute;left:2233;top:745;width:2;height:248" coordorigin="2233,745" coordsize="2,248">
              <v:shape style="position:absolute;left:2233;top:745;width:2;height:248" coordorigin="2233,745" coordsize="0,248" path="m2233,745l2233,993e" filled="false" stroked="true" strokeweight=".739pt" strokecolor="#000000">
                <v:path arrowok="t"/>
              </v:shape>
            </v:group>
            <v:group style="position:absolute;left:2237;top:866;width:445;height:2" coordorigin="2237,866" coordsize="445,2">
              <v:shape style="position:absolute;left:2237;top:866;width:445;height:2" coordorigin="2237,866" coordsize="445,0" path="m2237,866l2682,866e" filled="false" stroked="true" strokeweight=".739pt" strokecolor="#000000">
                <v:path arrowok="t"/>
              </v:shape>
            </v:group>
            <v:group style="position:absolute;left:3170;top:1886;width:189;height:2" coordorigin="3170,1886" coordsize="189,2">
              <v:shape style="position:absolute;left:3170;top:1886;width:189;height:2" coordorigin="3170,1886" coordsize="189,0" path="m3170,1886l3359,1886e" filled="false" stroked="true" strokeweight=".739pt" strokecolor="#000000">
                <v:path arrowok="t"/>
              </v:shape>
            </v:group>
            <v:group style="position:absolute;left:3147;top:1889;width:51;height:90" coordorigin="3147,1889" coordsize="51,90">
              <v:shape style="position:absolute;left:3147;top:1889;width:51;height:90" coordorigin="3147,1889" coordsize="51,90" path="m3198,1889l3147,1979e" filled="false" stroked="true" strokeweight=".739pt" strokecolor="#000000">
                <v:path arrowok="t"/>
              </v:shape>
            </v:group>
            <v:group style="position:absolute;left:3214;top:1889;width:51;height:90" coordorigin="3214,1889" coordsize="51,90">
              <v:shape style="position:absolute;left:3214;top:1889;width:51;height:90" coordorigin="3214,1889" coordsize="51,90" path="m3214,1979l3265,1889e" filled="false" stroked="true" strokeweight=".739pt" strokecolor="#000000">
                <v:path arrowok="t"/>
              </v:shape>
            </v:group>
            <v:group style="position:absolute;left:3276;top:1886;width:51;height:90" coordorigin="3276,1886" coordsize="51,90">
              <v:shape style="position:absolute;left:3276;top:1886;width:51;height:90" coordorigin="3276,1886" coordsize="51,90" path="m3327,1886l3276,1976e" filled="false" stroked="true" strokeweight=".739pt" strokecolor="#000000">
                <v:path arrowok="t"/>
              </v:shape>
            </v:group>
            <v:group style="position:absolute;left:3265;top:1117;width:2;height:772" coordorigin="3265,1117" coordsize="2,772">
              <v:shape style="position:absolute;left:3265;top:1117;width:2;height:772" coordorigin="3265,1117" coordsize="0,772" path="m3265,1889l3265,1117e" filled="false" stroked="true" strokeweight=".739pt" strokecolor="#000000">
                <v:path arrowok="t"/>
              </v:shape>
            </v:group>
            <v:group style="position:absolute;left:3193;top:-595;width:144;height:144" coordorigin="3193,-595" coordsize="144,144">
              <v:shape style="position:absolute;left:3193;top:-595;width:144;height:144" coordorigin="3193,-595" coordsize="144,144" path="m3265,-452l3322,-480,3337,-522,3333,-545,3323,-564,3308,-580,3290,-591,3268,-595,3244,-591,3224,-582,3209,-567,3198,-549,3193,-527,3197,-503,3239,-457,3265,-452xe" filled="false" stroked="true" strokeweight=".739pt" strokecolor="#000000">
                <v:path arrowok="t"/>
              </v:shape>
            </v:group>
            <v:group style="position:absolute;left:3265;top:-452;width:2;height:1067" coordorigin="3265,-452" coordsize="2,1067">
              <v:shape style="position:absolute;left:3265;top:-452;width:2;height:1067" coordorigin="3265,-452" coordsize="0,1067" path="m3265,-452l3265,615e" filled="false" stroked="true" strokeweight=".739pt" strokecolor="#000000">
                <v:path arrowok="t"/>
              </v:shape>
            </v:group>
            <v:group style="position:absolute;left:4270;top:747;width:2;height:248" coordorigin="4270,747" coordsize="2,248">
              <v:shape style="position:absolute;left:4270;top:747;width:2;height:248" coordorigin="4270,747" coordsize="0,248" path="m4270,747l4270,995e" filled="false" stroked="true" strokeweight=".739pt" strokecolor="#000000">
                <v:path arrowok="t"/>
              </v:shape>
            </v:group>
            <v:group style="position:absolute;left:3786;top:869;width:480;height:2" coordorigin="3786,869" coordsize="480,2">
              <v:shape style="position:absolute;left:3786;top:869;width:480;height:2" coordorigin="3786,869" coordsize="480,0" path="m3786,869l4265,869e" filled="false" stroked="true" strokeweight=".739pt" strokecolor="#000000">
                <v:path arrowok="t"/>
              </v:shape>
            </v:group>
            <v:group style="position:absolute;left:2534;top:94;width:189;height:2" coordorigin="2534,94" coordsize="189,2">
              <v:shape style="position:absolute;left:2534;top:94;width:189;height:2" coordorigin="2534,94" coordsize="189,0" path="m2534,94l2723,94e" filled="false" stroked="true" strokeweight=".739pt" strokecolor="#000000">
                <v:path arrowok="t"/>
              </v:shape>
            </v:group>
            <v:group style="position:absolute;left:2511;top:96;width:51;height:90" coordorigin="2511,96" coordsize="51,90">
              <v:shape style="position:absolute;left:2511;top:96;width:51;height:90" coordorigin="2511,96" coordsize="51,90" path="m2562,96l2511,186e" filled="false" stroked="true" strokeweight=".739pt" strokecolor="#000000">
                <v:path arrowok="t"/>
              </v:shape>
            </v:group>
            <v:group style="position:absolute;left:2578;top:96;width:51;height:90" coordorigin="2578,96" coordsize="51,90">
              <v:shape style="position:absolute;left:2578;top:96;width:51;height:90" coordorigin="2578,96" coordsize="51,90" path="m2578,186l2629,96e" filled="false" stroked="true" strokeweight=".739pt" strokecolor="#000000">
                <v:path arrowok="t"/>
              </v:shape>
            </v:group>
            <v:group style="position:absolute;left:2640;top:94;width:51;height:90" coordorigin="2640,94" coordsize="51,90">
              <v:shape style="position:absolute;left:2640;top:94;width:51;height:90" coordorigin="2640,94" coordsize="51,90" path="m2691,94l2640,184e" filled="false" stroked="true" strokeweight=".739pt" strokecolor="#000000">
                <v:path arrowok="t"/>
              </v:shape>
            </v:group>
            <v:group style="position:absolute;left:2896;top:-225;width:2;height:248" coordorigin="2896,-225" coordsize="2,248">
              <v:shape style="position:absolute;left:2896;top:-225;width:2;height:248" coordorigin="2896,-225" coordsize="0,248" path="m2896,-225l2896,23e" filled="false" stroked="true" strokeweight=".739pt" strokecolor="#000000">
                <v:path arrowok="t"/>
              </v:shape>
            </v:group>
            <v:group style="position:absolute;left:2629;top:-99;width:268;height:196" coordorigin="2629,-99" coordsize="268,196">
              <v:shape style="position:absolute;left:2629;top:-99;width:268;height:196" coordorigin="2629,-99" coordsize="268,196" path="m2629,96l2629,-99,2896,-99e" filled="false" stroked="true" strokeweight=".739pt" strokecolor="#000000">
                <v:path arrowok="t"/>
              </v:shape>
            </v:group>
            <v:group style="position:absolute;left:3236;top:-130;width:61;height:62" coordorigin="3236,-130" coordsize="61,62">
              <v:shape style="position:absolute;left:3236;top:-130;width:61;height:62" coordorigin="3236,-130" coordsize="61,62" path="m3274,-130l3249,-125,3236,-111,3239,-85,3251,-71,3265,-68,3285,-75,3296,-94,3290,-117,3274,-130xe" filled="true" fillcolor="#000000" stroked="false">
                <v:path arrowok="t"/>
                <v:fill type="solid"/>
              </v:shape>
            </v:group>
            <v:group style="position:absolute;left:3236;top:-130;width:61;height:62" coordorigin="3236,-130" coordsize="61,62">
              <v:shape style="position:absolute;left:3236;top:-130;width:61;height:62" coordorigin="3236,-130" coordsize="61,62" path="m3265,-68l3285,-75,3296,-94,3290,-117,3274,-130,3249,-125,3236,-111,3239,-85,3251,-71,3265,-68xe" filled="false" stroked="true" strokeweight=".739pt" strokecolor="#000000">
                <v:path arrowok="t"/>
              </v:shape>
            </v:group>
            <v:group style="position:absolute;left:2993;top:-227;width:2;height:248" coordorigin="2993,-227" coordsize="2,248">
              <v:shape style="position:absolute;left:2993;top:-227;width:2;height:248" coordorigin="2993,-227" coordsize="0,248" path="m2993,-227l2993,21e" filled="false" stroked="true" strokeweight=".739pt" strokecolor="#000000">
                <v:path arrowok="t"/>
              </v:shape>
            </v:group>
            <v:group style="position:absolute;left:2998;top:-100;width:268;height:2" coordorigin="2998,-100" coordsize="268,2">
              <v:shape style="position:absolute;left:2998;top:-100;width:268;height:2" coordorigin="2998,-100" coordsize="268,0" path="m2998,-100l3265,-100e" filled="false" stroked="true" strokeweight=".1pt" strokecolor="#000000">
                <v:path arrowok="t"/>
              </v:shape>
            </v:group>
            <v:group style="position:absolute;left:2998;top:-100;width:268;height:2" coordorigin="2998,-100" coordsize="268,2">
              <v:shape style="position:absolute;left:2998;top:-100;width:268;height:2" coordorigin="2998,-100" coordsize="268,0" path="m2998,-100l3265,-100e" filled="false" stroked="true" strokeweight=".739pt" strokecolor="#000000">
                <v:path arrowok="t"/>
              </v:shape>
              <v:shape style="position:absolute;left:2743;top:-421;width:434;height:119" type="#_x0000_t202" filled="false" stroked="false">
                <v:textbox inset="0,0,0,0">
                  <w:txbxContent>
                    <w:p>
                      <w:pPr>
                        <w:spacing w:line="116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spacing w:val="-1"/>
                          <w:sz w:val="12"/>
                        </w:rPr>
                        <w:t>1000</w:t>
                      </w:r>
                      <w:r>
                        <w:rPr>
                          <w:rFonts w:ascii="Arial"/>
                          <w:spacing w:val="-10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sz w:val="12"/>
                        </w:rPr>
                        <w:t>pF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159;top:435;width:66;height:119" type="#_x0000_t202" filled="false" stroked="false">
                <v:textbox inset="0,0,0,0">
                  <w:txbxContent>
                    <w:p>
                      <w:pPr>
                        <w:spacing w:line="116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w w:val="95"/>
                          <w:sz w:val="12"/>
                        </w:rPr>
                        <w:t>6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2584;top:707;width:66;height:119" type="#_x0000_t202" filled="false" stroked="false">
                <v:textbox inset="0,0,0,0">
                  <w:txbxContent>
                    <w:p>
                      <w:pPr>
                        <w:spacing w:line="116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w w:val="95"/>
                          <w:sz w:val="12"/>
                        </w:rPr>
                        <w:t>1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791;top:707;width:66;height:119" type="#_x0000_t202" filled="false" stroked="false">
                <v:textbox inset="0,0,0,0">
                  <w:txbxContent>
                    <w:p>
                      <w:pPr>
                        <w:spacing w:line="116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w w:val="95"/>
                          <w:sz w:val="12"/>
                        </w:rPr>
                        <w:t>4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1978;top:1086;width:434;height:119" type="#_x0000_t202" filled="false" stroked="false">
                <v:textbox inset="0,0,0,0">
                  <w:txbxContent>
                    <w:p>
                      <w:pPr>
                        <w:spacing w:line="116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spacing w:val="-1"/>
                          <w:sz w:val="12"/>
                        </w:rPr>
                        <w:t>1000</w:t>
                      </w:r>
                      <w:r>
                        <w:rPr>
                          <w:rFonts w:ascii="Arial"/>
                          <w:spacing w:val="-10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sz w:val="12"/>
                        </w:rPr>
                        <w:t>pF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  <v:shape style="position:absolute;left:3408;top:1086;width:1143;height:125" type="#_x0000_t202" filled="false" stroked="false">
                <v:textbox inset="0,0,0,0">
                  <w:txbxContent>
                    <w:p>
                      <w:pPr>
                        <w:tabs>
                          <w:tab w:pos="708" w:val="left" w:leader="none"/>
                        </w:tabs>
                        <w:spacing w:line="122" w:lineRule="exact" w:before="0"/>
                        <w:ind w:left="0" w:right="0" w:firstLine="0"/>
                        <w:jc w:val="left"/>
                        <w:rPr>
                          <w:rFonts w:ascii="Arial" w:hAnsi="Arial" w:cs="Arial" w:eastAsia="Arial"/>
                          <w:sz w:val="12"/>
                          <w:szCs w:val="12"/>
                        </w:rPr>
                      </w:pPr>
                      <w:r>
                        <w:rPr>
                          <w:rFonts w:ascii="Arial"/>
                          <w:spacing w:val="-1"/>
                          <w:position w:val="1"/>
                          <w:sz w:val="12"/>
                        </w:rPr>
                        <w:t>2,</w:t>
                      </w:r>
                      <w:r>
                        <w:rPr>
                          <w:rFonts w:ascii="Arial"/>
                          <w:spacing w:val="-4"/>
                          <w:position w:val="1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spacing w:val="-1"/>
                          <w:position w:val="1"/>
                          <w:sz w:val="12"/>
                        </w:rPr>
                        <w:t>3,</w:t>
                      </w:r>
                      <w:r>
                        <w:rPr>
                          <w:rFonts w:ascii="Arial"/>
                          <w:spacing w:val="-4"/>
                          <w:position w:val="1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position w:val="1"/>
                          <w:sz w:val="12"/>
                        </w:rPr>
                        <w:t>5</w:t>
                        <w:tab/>
                      </w:r>
                      <w:r>
                        <w:rPr>
                          <w:rFonts w:ascii="Arial"/>
                          <w:spacing w:val="-1"/>
                          <w:sz w:val="12"/>
                        </w:rPr>
                        <w:t>1000</w:t>
                      </w:r>
                      <w:r>
                        <w:rPr>
                          <w:rFonts w:ascii="Arial"/>
                          <w:spacing w:val="-9"/>
                          <w:sz w:val="12"/>
                        </w:rPr>
                        <w:t> </w:t>
                      </w:r>
                      <w:r>
                        <w:rPr>
                          <w:rFonts w:ascii="Arial"/>
                          <w:sz w:val="12"/>
                        </w:rPr>
                        <w:t>pF</w:t>
                      </w:r>
                      <w:r>
                        <w:rPr>
                          <w:rFonts w:ascii="Arial"/>
                          <w:sz w:val="12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color w:val="221F1F"/>
          <w:spacing w:val="-1"/>
        </w:rPr>
        <w:t>Note:</w:t>
      </w:r>
      <w:r>
        <w:rPr>
          <w:rFonts w:ascii="Arial"/>
          <w:color w:val="221F1F"/>
        </w:rPr>
        <w:t> </w:t>
      </w:r>
      <w:r>
        <w:rPr>
          <w:rFonts w:ascii="Arial"/>
          <w:color w:val="221F1F"/>
          <w:spacing w:val="8"/>
        </w:rPr>
        <w:t> </w:t>
      </w:r>
      <w:r>
        <w:rPr>
          <w:rFonts w:ascii="Arial"/>
          <w:color w:val="221F1F"/>
        </w:rPr>
        <w:t>Embossed</w:t>
      </w:r>
      <w:r>
        <w:rPr>
          <w:rFonts w:ascii="Arial"/>
          <w:color w:val="221F1F"/>
          <w:spacing w:val="-1"/>
        </w:rPr>
        <w:t> </w:t>
      </w:r>
      <w:r>
        <w:rPr>
          <w:rFonts w:ascii="Arial"/>
          <w:color w:val="221F1F"/>
        </w:rPr>
        <w:t>tape,</w:t>
      </w:r>
      <w:r>
        <w:rPr>
          <w:rFonts w:ascii="Arial"/>
          <w:color w:val="221F1F"/>
          <w:spacing w:val="-1"/>
        </w:rPr>
        <w:t> </w:t>
      </w:r>
      <w:r>
        <w:rPr>
          <w:rFonts w:ascii="Arial"/>
          <w:color w:val="221F1F"/>
        </w:rPr>
        <w:t>8</w:t>
      </w:r>
      <w:r>
        <w:rPr>
          <w:rFonts w:ascii="Arial"/>
          <w:color w:val="221F1F"/>
          <w:spacing w:val="-2"/>
        </w:rPr>
        <w:t> </w:t>
      </w:r>
      <w:r>
        <w:rPr>
          <w:rFonts w:ascii="Arial"/>
          <w:color w:val="221F1F"/>
        </w:rPr>
        <w:t>mm </w:t>
      </w:r>
      <w:r>
        <w:rPr>
          <w:rFonts w:ascii="Arial"/>
          <w:color w:val="221F1F"/>
          <w:spacing w:val="-1"/>
        </w:rPr>
        <w:t>wide.</w:t>
      </w:r>
      <w:r>
        <w:rPr>
          <w:rFonts w:ascii="Arial"/>
          <w:color w:val="221F1F"/>
        </w:rPr>
        <w:t> Pins</w:t>
      </w:r>
      <w:r>
        <w:rPr>
          <w:rFonts w:ascii="Arial"/>
          <w:color w:val="221F1F"/>
          <w:spacing w:val="-1"/>
        </w:rPr>
        <w:t> 1,</w:t>
      </w:r>
      <w:r>
        <w:rPr>
          <w:rFonts w:ascii="Arial"/>
          <w:color w:val="221F1F"/>
        </w:rPr>
        <w:t> </w:t>
      </w:r>
      <w:r>
        <w:rPr>
          <w:rFonts w:ascii="Arial"/>
          <w:color w:val="221F1F"/>
          <w:spacing w:val="-1"/>
        </w:rPr>
        <w:t>2, and</w:t>
      </w:r>
      <w:r>
        <w:rPr>
          <w:rFonts w:ascii="Arial"/>
          <w:color w:val="221F1F"/>
        </w:rPr>
        <w:t> 3</w:t>
      </w:r>
      <w:r>
        <w:rPr>
          <w:rFonts w:ascii="Arial"/>
          <w:color w:val="221F1F"/>
          <w:spacing w:val="-1"/>
        </w:rPr>
        <w:t> </w:t>
      </w:r>
      <w:r>
        <w:rPr>
          <w:rFonts w:ascii="Arial"/>
          <w:color w:val="221F1F"/>
        </w:rPr>
        <w:t>face</w:t>
      </w:r>
      <w:r>
        <w:rPr>
          <w:rFonts w:ascii="Arial"/>
          <w:color w:val="221F1F"/>
          <w:spacing w:val="-1"/>
        </w:rPr>
        <w:t> perforated</w:t>
      </w:r>
      <w:r>
        <w:rPr>
          <w:rFonts w:ascii="Arial"/>
          <w:color w:val="221F1F"/>
          <w:spacing w:val="25"/>
        </w:rPr>
        <w:t> </w:t>
      </w:r>
      <w:r>
        <w:rPr>
          <w:rFonts w:ascii="Arial"/>
          <w:color w:val="221F1F"/>
        </w:rPr>
        <w:t>side</w:t>
      </w:r>
      <w:r>
        <w:rPr>
          <w:rFonts w:ascii="Arial"/>
          <w:color w:val="221F1F"/>
          <w:spacing w:val="-1"/>
        </w:rPr>
        <w:t> of </w:t>
      </w:r>
      <w:r>
        <w:rPr>
          <w:rFonts w:ascii="Arial"/>
          <w:color w:val="221F1F"/>
        </w:rPr>
        <w:t>tape.</w:t>
      </w:r>
      <w:r>
        <w:rPr>
          <w:rFonts w:ascii="Arial"/>
        </w:rPr>
      </w:r>
    </w:p>
    <w:p>
      <w:pPr>
        <w:spacing w:line="240" w:lineRule="auto" w:before="1"/>
        <w:rPr>
          <w:rFonts w:ascii="Arial" w:hAnsi="Arial" w:cs="Arial" w:eastAsia="Arial"/>
          <w:sz w:val="9"/>
          <w:szCs w:val="9"/>
        </w:rPr>
      </w:pPr>
    </w:p>
    <w:p>
      <w:pPr>
        <w:spacing w:after="0" w:line="240" w:lineRule="auto"/>
        <w:rPr>
          <w:rFonts w:ascii="Arial" w:hAnsi="Arial" w:cs="Arial" w:eastAsia="Arial"/>
          <w:sz w:val="9"/>
          <w:szCs w:val="9"/>
        </w:rPr>
        <w:sectPr>
          <w:type w:val="continuous"/>
          <w:pgSz w:w="12240" w:h="15840"/>
          <w:pgMar w:top="660" w:bottom="280" w:left="260" w:right="0"/>
        </w:sectPr>
      </w:pPr>
    </w:p>
    <w:p>
      <w:pPr>
        <w:spacing w:before="82"/>
        <w:ind w:left="0" w:right="0" w:firstLine="0"/>
        <w:jc w:val="right"/>
        <w:rPr>
          <w:rFonts w:ascii="Symbol" w:hAnsi="Symbol" w:cs="Symbol" w:eastAsia="Symbol"/>
          <w:sz w:val="12"/>
          <w:szCs w:val="12"/>
        </w:rPr>
      </w:pPr>
      <w:r>
        <w:rPr>
          <w:rFonts w:ascii="Arial" w:hAnsi="Arial"/>
          <w:w w:val="120"/>
          <w:sz w:val="12"/>
        </w:rPr>
        <w:t>50</w:t>
      </w:r>
      <w:r>
        <w:rPr>
          <w:rFonts w:ascii="Arial" w:hAnsi="Arial"/>
          <w:spacing w:val="-11"/>
          <w:w w:val="120"/>
          <w:sz w:val="12"/>
        </w:rPr>
        <w:t> </w:t>
      </w:r>
      <w:r>
        <w:rPr>
          <w:rFonts w:ascii="Symbol" w:hAnsi="Symbol"/>
          <w:w w:val="280"/>
          <w:sz w:val="12"/>
        </w:rPr>
        <w:t>Ω</w:t>
      </w:r>
      <w:r>
        <w:rPr>
          <w:rFonts w:ascii="Symbol" w:hAnsi="Symbol"/>
          <w:sz w:val="12"/>
        </w:rPr>
      </w:r>
    </w:p>
    <w:p>
      <w:pPr>
        <w:spacing w:before="70"/>
        <w:ind w:left="0" w:right="0" w:firstLine="0"/>
        <w:jc w:val="right"/>
        <w:rPr>
          <w:rFonts w:ascii="Symbol" w:hAnsi="Symbol" w:cs="Symbol" w:eastAsia="Symbol"/>
          <w:sz w:val="12"/>
          <w:szCs w:val="12"/>
        </w:rPr>
      </w:pPr>
      <w:r>
        <w:rPr>
          <w:w w:val="120"/>
        </w:rPr>
        <w:br w:type="column"/>
      </w:r>
      <w:r>
        <w:rPr>
          <w:rFonts w:ascii="Arial" w:hAnsi="Arial"/>
          <w:w w:val="120"/>
          <w:sz w:val="12"/>
        </w:rPr>
        <w:t>50</w:t>
      </w:r>
      <w:r>
        <w:rPr>
          <w:rFonts w:ascii="Arial" w:hAnsi="Arial"/>
          <w:spacing w:val="-11"/>
          <w:w w:val="120"/>
          <w:sz w:val="12"/>
        </w:rPr>
        <w:t> </w:t>
      </w:r>
      <w:r>
        <w:rPr>
          <w:rFonts w:ascii="Symbol" w:hAnsi="Symbol"/>
          <w:w w:val="280"/>
          <w:sz w:val="12"/>
        </w:rPr>
        <w:t>Ω</w:t>
      </w:r>
      <w:r>
        <w:rPr>
          <w:rFonts w:ascii="Symbol" w:hAnsi="Symbol"/>
          <w:sz w:val="12"/>
        </w:rPr>
      </w:r>
    </w:p>
    <w:p>
      <w:pPr>
        <w:pStyle w:val="Heading2"/>
        <w:spacing w:line="140" w:lineRule="exact" w:before="170"/>
        <w:ind w:left="951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221F1F"/>
        </w:rPr>
        <w:t>ORDERING</w:t>
      </w:r>
      <w:r>
        <w:rPr>
          <w:color w:val="221F1F"/>
          <w:spacing w:val="-9"/>
        </w:rPr>
        <w:t> </w:t>
      </w:r>
      <w:r>
        <w:rPr>
          <w:color w:val="221F1F"/>
        </w:rPr>
        <w:t>INFORMATION</w:t>
      </w:r>
      <w:r>
        <w:rPr>
          <w:color w:val="221F1F"/>
          <w:spacing w:val="-8"/>
        </w:rPr>
        <w:t> </w:t>
      </w:r>
      <w:r>
        <w:rPr>
          <w:color w:val="221F1F"/>
        </w:rPr>
        <w:t>(Pb-Free)</w:t>
      </w:r>
      <w:r>
        <w:rPr>
          <w:b w:val="0"/>
        </w:rPr>
      </w:r>
    </w:p>
    <w:p>
      <w:pPr>
        <w:spacing w:after="0" w:line="140" w:lineRule="exact"/>
        <w:jc w:val="left"/>
        <w:sectPr>
          <w:type w:val="continuous"/>
          <w:pgSz w:w="12240" w:h="15840"/>
          <w:pgMar w:top="660" w:bottom="280" w:left="260" w:right="0"/>
          <w:cols w:num="3" w:equalWidth="0">
            <w:col w:w="1207" w:space="2669"/>
            <w:col w:w="1207" w:space="166"/>
            <w:col w:w="6731"/>
          </w:cols>
        </w:sectPr>
      </w:pPr>
    </w:p>
    <w:p>
      <w:pPr>
        <w:tabs>
          <w:tab w:pos="5203" w:val="left" w:leader="none"/>
        </w:tabs>
        <w:spacing w:line="129" w:lineRule="exact" w:before="0"/>
        <w:ind w:left="714" w:right="0" w:firstLine="0"/>
        <w:jc w:val="left"/>
        <w:rPr>
          <w:rFonts w:ascii="Arial" w:hAnsi="Arial" w:cs="Arial" w:eastAsia="Arial"/>
          <w:sz w:val="12"/>
          <w:szCs w:val="12"/>
        </w:rPr>
      </w:pPr>
      <w:r>
        <w:rPr/>
        <w:pict>
          <v:group style="position:absolute;margin-left:62.603107pt;margin-top:-2.938322pt;width:44.55pt;height:13.15pt;mso-position-horizontal-relative:page;mso-position-vertical-relative:paragraph;z-index:-142504" coordorigin="1252,-59" coordsize="891,263">
            <v:group style="position:absolute;left:2136;top:-51;width:2;height:248" coordorigin="2136,-51" coordsize="2,248">
              <v:shape style="position:absolute;left:2136;top:-51;width:2;height:248" coordorigin="2136,-51" coordsize="0,248" path="m2136,-51l2136,196e" filled="false" stroked="true" strokeweight=".739pt" strokecolor="#000000">
                <v:path arrowok="t"/>
              </v:shape>
            </v:group>
            <v:group style="position:absolute;left:1307;top:29;width:76;height:80" coordorigin="1307,29" coordsize="76,80">
              <v:shape style="position:absolute;left:1307;top:29;width:76;height:80" coordorigin="1307,29" coordsize="76,80" path="m1347,108l1368,102,1383,87,1382,58,1374,39,1360,29,1334,32,1316,43,1307,59,1312,84,1324,101,1343,108,1347,108xe" filled="false" stroked="true" strokeweight=".739pt" strokecolor="#000000">
                <v:path arrowok="t"/>
              </v:shape>
            </v:group>
            <v:group style="position:absolute;left:1259;top:-21;width:177;height:179" coordorigin="1259,-21" coordsize="177,179">
              <v:shape style="position:absolute;left:1259;top:-21;width:177;height:179" coordorigin="1259,-21" coordsize="177,179" path="m1347,157l1408,133,1436,75,1434,51,1400,-5,1361,-21,1335,-19,1277,13,1259,49,1261,76,1291,135,1347,157xe" filled="false" stroked="true" strokeweight=".739pt" strokecolor="#000000">
                <v:path arrowok="t"/>
              </v:shape>
            </v:group>
            <v:group style="position:absolute;left:1393;top:68;width:738;height:2" coordorigin="1393,68" coordsize="738,2">
              <v:shape style="position:absolute;left:1393;top:68;width:738;height:2" coordorigin="1393,68" coordsize="738,0" path="m1393,68l2131,68e" filled="false" stroked="true" strokeweight=".739pt" strokecolor="#000000">
                <v:path arrowok="t"/>
              </v:shape>
            </v:group>
            <v:group style="position:absolute;left:1354;top:40;width:51;height:51" coordorigin="1354,40" coordsize="51,51">
              <v:shape style="position:absolute;left:1354;top:40;width:51;height:51" coordorigin="1354,40" coordsize="51,51" path="m1394,40l1365,40,1354,52,1354,80,1365,91,1394,91,1405,80,1405,52,1394,40xe" filled="true" fillcolor="#000000" stroked="false">
                <v:path arrowok="t"/>
                <v:fill type="solid"/>
              </v:shape>
            </v:group>
            <v:group style="position:absolute;left:1354;top:40;width:51;height:51" coordorigin="1354,40" coordsize="51,51">
              <v:shape style="position:absolute;left:1354;top:40;width:51;height:51" coordorigin="1354,40" coordsize="51,51" path="m1380,91l1394,91,1405,80,1405,66,1405,52,1394,40,1380,40,1365,40,1354,52,1354,66,1354,80,1365,91,1380,91xe" filled="false" stroked="true" strokeweight=".739pt" strokecolor="#000000">
                <v:path arrowok="t"/>
              </v:shape>
            </v:group>
            <w10:wrap type="none"/>
          </v:group>
        </w:pict>
      </w:r>
      <w:r>
        <w:rPr/>
        <w:pict>
          <v:group style="position:absolute;margin-left:217.962708pt;margin-top:-3.035322pt;width:47.65pt;height:13.15pt;mso-position-horizontal-relative:page;mso-position-vertical-relative:paragraph;z-index:-142480" coordorigin="4359,-61" coordsize="953,263">
            <v:group style="position:absolute;left:4367;top:-53;width:2;height:248" coordorigin="4367,-53" coordsize="2,248">
              <v:shape style="position:absolute;left:4367;top:-53;width:2;height:248" coordorigin="4367,-53" coordsize="0,248" path="m4367,-53l4367,194e" filled="false" stroked="true" strokeweight=".739pt" strokecolor="#000000">
                <v:path arrowok="t"/>
              </v:shape>
            </v:group>
            <v:group style="position:absolute;left:5175;top:34;width:76;height:80" coordorigin="5175,34" coordsize="76,80">
              <v:shape style="position:absolute;left:5175;top:34;width:76;height:80" coordorigin="5175,34" coordsize="76,80" path="m5215,113l5236,107,5251,91,5250,63,5242,44,5228,34,5201,36,5184,47,5175,64,5179,89,5192,105,5210,113,5215,113xe" filled="false" stroked="true" strokeweight=".739pt" strokecolor="#000000">
                <v:path arrowok="t"/>
              </v:shape>
            </v:group>
            <v:group style="position:absolute;left:5127;top:-16;width:177;height:179" coordorigin="5127,-16" coordsize="177,179">
              <v:shape style="position:absolute;left:5127;top:-16;width:177;height:179" coordorigin="5127,-16" coordsize="177,179" path="m5215,162l5276,138,5304,80,5302,55,5267,0,5229,-16,5203,-14,5145,17,5127,54,5129,81,5158,140,5215,162xe" filled="false" stroked="true" strokeweight=".739pt" strokecolor="#000000">
                <v:path arrowok="t"/>
              </v:shape>
            </v:group>
            <v:group style="position:absolute;left:4367;top:70;width:816;height:2" coordorigin="4367,70" coordsize="816,2">
              <v:shape style="position:absolute;left:4367;top:70;width:816;height:2" coordorigin="4367,70" coordsize="816,0" path="m4367,70l5183,70e" filled="false" stroked="true" strokeweight=".739pt" strokecolor="#000000">
                <v:path arrowok="t"/>
              </v:shape>
            </v:group>
            <v:group style="position:absolute;left:5153;top:46;width:51;height:51" coordorigin="5153,46" coordsize="51,51">
              <v:shape style="position:absolute;left:5153;top:46;width:51;height:51" coordorigin="5153,46" coordsize="51,51" path="m5193,46l5165,46,5153,58,5153,86,5165,97,5193,97,5204,86,5204,58,5193,46xe" filled="true" fillcolor="#000000" stroked="false">
                <v:path arrowok="t"/>
                <v:fill type="solid"/>
              </v:shape>
            </v:group>
            <v:group style="position:absolute;left:5153;top:46;width:51;height:51" coordorigin="5153,46" coordsize="51,51">
              <v:shape style="position:absolute;left:5153;top:46;width:51;height:51" coordorigin="5153,46" coordsize="51,51" path="m5179,97l5193,97,5204,86,5204,72,5204,58,5193,46,5179,46,5165,46,5153,58,5153,72,5153,86,5165,97,5179,97xe" filled="false" stroked="true" strokeweight=".739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-57.163788pt;margin-top:349.873558pt;width:730.55pt;height:96.05pt;mso-position-horizontal-relative:page;mso-position-vertical-relative:page;z-index:-142408;rotation:310" type="#_x0000_t136" fillcolor="#000000" stroked="f">
            <o:extrusion v:ext="view" autorotationcenter="t"/>
            <v:textpath style="font-family:&amp;quot;Arial&amp;quot;;font-size:96pt;v-text-kern:t;mso-text-shadow:auto;font-weight:bold" string="DISCONTINUED"/>
            <w10:wrap type="none"/>
          </v:shape>
        </w:pict>
      </w:r>
      <w:r>
        <w:rPr>
          <w:rFonts w:ascii="Arial"/>
          <w:w w:val="95"/>
          <w:position w:val="1"/>
          <w:sz w:val="12"/>
        </w:rPr>
        <w:t>IN</w:t>
        <w:tab/>
      </w:r>
      <w:r>
        <w:rPr>
          <w:rFonts w:ascii="Arial"/>
          <w:sz w:val="12"/>
        </w:rPr>
        <w:t>OUT</w:t>
      </w:r>
      <w:r>
        <w:rPr>
          <w:rFonts w:ascii="Arial"/>
          <w:sz w:val="12"/>
        </w:rPr>
      </w:r>
    </w:p>
    <w:p>
      <w:pPr>
        <w:spacing w:line="240" w:lineRule="auto" w:before="0"/>
        <w:rPr>
          <w:rFonts w:ascii="Arial" w:hAnsi="Arial" w:cs="Arial" w:eastAsia="Arial"/>
          <w:sz w:val="4"/>
          <w:szCs w:val="4"/>
        </w:rPr>
      </w:pPr>
    </w:p>
    <w:tbl>
      <w:tblPr>
        <w:tblW w:w="0" w:type="auto"/>
        <w:jc w:val="left"/>
        <w:tblInd w:w="621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7"/>
        <w:gridCol w:w="1193"/>
        <w:gridCol w:w="2178"/>
      </w:tblGrid>
      <w:tr>
        <w:trPr>
          <w:trHeight w:val="250" w:hRule="exact"/>
        </w:trPr>
        <w:tc>
          <w:tcPr>
            <w:tcW w:w="1427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46"/>
              <w:ind w:left="89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21F1F"/>
                <w:sz w:val="16"/>
              </w:rPr>
              <w:t>PART</w:t>
            </w:r>
            <w:r>
              <w:rPr>
                <w:rFonts w:ascii="Arial"/>
                <w:b/>
                <w:color w:val="221F1F"/>
                <w:spacing w:val="-1"/>
                <w:sz w:val="16"/>
              </w:rPr>
              <w:t> NUMBER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93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46"/>
              <w:ind w:left="190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21F1F"/>
                <w:sz w:val="16"/>
              </w:rPr>
              <w:t>MARKING</w:t>
            </w:r>
            <w:r>
              <w:rPr>
                <w:rFonts w:ascii="Arial"/>
                <w:sz w:val="16"/>
              </w:rPr>
            </w:r>
          </w:p>
        </w:tc>
        <w:tc>
          <w:tcPr>
            <w:tcW w:w="217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46"/>
              <w:ind w:right="24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b/>
                <w:color w:val="221F1F"/>
                <w:sz w:val="16"/>
              </w:rPr>
              <w:t>QTY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290" w:hRule="exact"/>
        </w:trPr>
        <w:tc>
          <w:tcPr>
            <w:tcW w:w="1427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60"/>
              <w:ind w:left="2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UPC2711TB-E3-A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93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60"/>
              <w:ind w:right="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C1G</w:t>
            </w:r>
            <w:r>
              <w:rPr>
                <w:rFonts w:ascii="Arial"/>
                <w:sz w:val="16"/>
              </w:rPr>
            </w:r>
          </w:p>
        </w:tc>
        <w:tc>
          <w:tcPr>
            <w:tcW w:w="217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60"/>
              <w:ind w:left="70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3K/reel</w:t>
            </w:r>
            <w:r>
              <w:rPr>
                <w:rFonts w:ascii="Arial"/>
                <w:sz w:val="16"/>
              </w:rPr>
            </w:r>
          </w:p>
        </w:tc>
      </w:tr>
      <w:tr>
        <w:trPr>
          <w:trHeight w:val="300" w:hRule="exact"/>
        </w:trPr>
        <w:tc>
          <w:tcPr>
            <w:tcW w:w="1427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33"/>
              <w:ind w:left="26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UPC2712TB-E3-A</w:t>
            </w:r>
            <w:r>
              <w:rPr>
                <w:rFonts w:ascii="Arial"/>
                <w:sz w:val="16"/>
              </w:rPr>
            </w:r>
          </w:p>
        </w:tc>
        <w:tc>
          <w:tcPr>
            <w:tcW w:w="1193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33"/>
              <w:ind w:right="35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C1H</w:t>
            </w:r>
            <w:r>
              <w:rPr>
                <w:rFonts w:ascii="Arial"/>
                <w:sz w:val="16"/>
              </w:rPr>
            </w:r>
          </w:p>
        </w:tc>
        <w:tc>
          <w:tcPr>
            <w:tcW w:w="2178" w:type="dxa"/>
            <w:tcBorders>
              <w:top w:val="single" w:sz="4" w:space="0" w:color="221F1F"/>
              <w:left w:val="single" w:sz="4" w:space="0" w:color="221F1F"/>
              <w:bottom w:val="single" w:sz="4" w:space="0" w:color="221F1F"/>
              <w:right w:val="single" w:sz="4" w:space="0" w:color="221F1F"/>
            </w:tcBorders>
          </w:tcPr>
          <w:p>
            <w:pPr>
              <w:pStyle w:val="TableParagraph"/>
              <w:spacing w:line="240" w:lineRule="auto" w:before="33"/>
              <w:ind w:left="707" w:right="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>
              <w:rPr>
                <w:rFonts w:ascii="Arial"/>
                <w:color w:val="221F1F"/>
                <w:spacing w:val="-1"/>
                <w:sz w:val="16"/>
              </w:rPr>
              <w:t>3K/reel</w:t>
            </w:r>
            <w:r>
              <w:rPr>
                <w:rFonts w:ascii="Arial"/>
                <w:sz w:val="16"/>
              </w:rPr>
            </w:r>
          </w:p>
        </w:tc>
      </w:tr>
    </w:tbl>
    <w:p>
      <w:pPr>
        <w:spacing w:line="240" w:lineRule="auto" w:before="4"/>
        <w:rPr>
          <w:rFonts w:ascii="Arial" w:hAnsi="Arial" w:cs="Arial" w:eastAsia="Arial"/>
          <w:sz w:val="6"/>
          <w:szCs w:val="6"/>
        </w:rPr>
      </w:pPr>
    </w:p>
    <w:p>
      <w:pPr>
        <w:pStyle w:val="BodyText"/>
        <w:spacing w:line="250" w:lineRule="auto" w:before="73"/>
        <w:ind w:left="6679" w:right="765" w:hanging="480"/>
        <w:jc w:val="left"/>
        <w:rPr>
          <w:rFonts w:ascii="Arial" w:hAnsi="Arial" w:cs="Arial" w:eastAsia="Arial"/>
        </w:rPr>
      </w:pPr>
      <w:r>
        <w:rPr>
          <w:rFonts w:ascii="Arial"/>
          <w:color w:val="221F1F"/>
          <w:spacing w:val="-1"/>
        </w:rPr>
        <w:t>Note:</w:t>
      </w:r>
      <w:r>
        <w:rPr>
          <w:rFonts w:ascii="Arial"/>
          <w:color w:val="221F1F"/>
        </w:rPr>
        <w:t> </w:t>
      </w:r>
      <w:r>
        <w:rPr>
          <w:rFonts w:ascii="Arial"/>
          <w:color w:val="221F1F"/>
          <w:spacing w:val="8"/>
        </w:rPr>
        <w:t> </w:t>
      </w:r>
      <w:r>
        <w:rPr>
          <w:rFonts w:ascii="Arial"/>
          <w:color w:val="221F1F"/>
        </w:rPr>
        <w:t>Embossed</w:t>
      </w:r>
      <w:r>
        <w:rPr>
          <w:rFonts w:ascii="Arial"/>
          <w:color w:val="221F1F"/>
          <w:spacing w:val="-1"/>
        </w:rPr>
        <w:t> </w:t>
      </w:r>
      <w:r>
        <w:rPr>
          <w:rFonts w:ascii="Arial"/>
          <w:color w:val="221F1F"/>
        </w:rPr>
        <w:t>tape,</w:t>
      </w:r>
      <w:r>
        <w:rPr>
          <w:rFonts w:ascii="Arial"/>
          <w:color w:val="221F1F"/>
          <w:spacing w:val="-1"/>
        </w:rPr>
        <w:t> </w:t>
      </w:r>
      <w:r>
        <w:rPr>
          <w:rFonts w:ascii="Arial"/>
          <w:color w:val="221F1F"/>
        </w:rPr>
        <w:t>8</w:t>
      </w:r>
      <w:r>
        <w:rPr>
          <w:rFonts w:ascii="Arial"/>
          <w:color w:val="221F1F"/>
          <w:spacing w:val="-2"/>
        </w:rPr>
        <w:t> </w:t>
      </w:r>
      <w:r>
        <w:rPr>
          <w:rFonts w:ascii="Arial"/>
          <w:color w:val="221F1F"/>
        </w:rPr>
        <w:t>mm </w:t>
      </w:r>
      <w:r>
        <w:rPr>
          <w:rFonts w:ascii="Arial"/>
          <w:color w:val="221F1F"/>
          <w:spacing w:val="-1"/>
        </w:rPr>
        <w:t>wide.</w:t>
      </w:r>
      <w:r>
        <w:rPr>
          <w:rFonts w:ascii="Arial"/>
          <w:color w:val="221F1F"/>
        </w:rPr>
        <w:t> Pins</w:t>
      </w:r>
      <w:r>
        <w:rPr>
          <w:rFonts w:ascii="Arial"/>
          <w:color w:val="221F1F"/>
          <w:spacing w:val="-1"/>
        </w:rPr>
        <w:t> 1,</w:t>
      </w:r>
      <w:r>
        <w:rPr>
          <w:rFonts w:ascii="Arial"/>
          <w:color w:val="221F1F"/>
        </w:rPr>
        <w:t> </w:t>
      </w:r>
      <w:r>
        <w:rPr>
          <w:rFonts w:ascii="Arial"/>
          <w:color w:val="221F1F"/>
          <w:spacing w:val="-1"/>
        </w:rPr>
        <w:t>2, and</w:t>
      </w:r>
      <w:r>
        <w:rPr>
          <w:rFonts w:ascii="Arial"/>
          <w:color w:val="221F1F"/>
        </w:rPr>
        <w:t> 3</w:t>
      </w:r>
      <w:r>
        <w:rPr>
          <w:rFonts w:ascii="Arial"/>
          <w:color w:val="221F1F"/>
          <w:spacing w:val="-1"/>
        </w:rPr>
        <w:t> </w:t>
      </w:r>
      <w:r>
        <w:rPr>
          <w:rFonts w:ascii="Arial"/>
          <w:color w:val="221F1F"/>
        </w:rPr>
        <w:t>face</w:t>
      </w:r>
      <w:r>
        <w:rPr>
          <w:rFonts w:ascii="Arial"/>
          <w:color w:val="221F1F"/>
          <w:spacing w:val="-1"/>
        </w:rPr>
        <w:t> perforated</w:t>
      </w:r>
      <w:r>
        <w:rPr>
          <w:rFonts w:ascii="Arial"/>
          <w:color w:val="221F1F"/>
          <w:spacing w:val="25"/>
        </w:rPr>
        <w:t> </w:t>
      </w:r>
      <w:r>
        <w:rPr>
          <w:rFonts w:ascii="Arial"/>
          <w:color w:val="221F1F"/>
        </w:rPr>
        <w:t>side</w:t>
      </w:r>
      <w:r>
        <w:rPr>
          <w:rFonts w:ascii="Arial"/>
          <w:color w:val="221F1F"/>
          <w:spacing w:val="-1"/>
        </w:rPr>
        <w:t> of </w:t>
      </w:r>
      <w:r>
        <w:rPr>
          <w:rFonts w:ascii="Arial"/>
          <w:color w:val="221F1F"/>
        </w:rPr>
        <w:t>tape.</w:t>
      </w:r>
      <w:r>
        <w:rPr>
          <w:rFonts w:ascii="Arial"/>
        </w:rPr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7"/>
        <w:rPr>
          <w:rFonts w:ascii="Arial" w:hAnsi="Arial" w:cs="Arial" w:eastAsia="Arial"/>
          <w:sz w:val="16"/>
          <w:szCs w:val="16"/>
        </w:rPr>
      </w:pPr>
    </w:p>
    <w:p>
      <w:pPr>
        <w:spacing w:line="200" w:lineRule="atLeast"/>
        <w:ind w:left="720" w:right="0" w:firstLine="0"/>
        <w:rPr>
          <w:rFonts w:ascii="Arial" w:hAnsi="Arial" w:cs="Arial" w:eastAsia="Arial"/>
          <w:sz w:val="20"/>
          <w:szCs w:val="20"/>
        </w:rPr>
      </w:pPr>
      <w:r>
        <w:rPr>
          <w:rFonts w:ascii="Arial" w:hAnsi="Arial" w:cs="Arial" w:eastAsia="Arial"/>
          <w:sz w:val="20"/>
          <w:szCs w:val="20"/>
        </w:rPr>
        <w:pict>
          <v:group style="width:417.25pt;height:28.25pt;mso-position-horizontal-relative:char;mso-position-vertical-relative:line" coordorigin="0,0" coordsize="8345,565">
            <v:shape style="position:absolute;left:0;top:0;width:8305;height:565" type="#_x0000_t75" stroked="false">
              <v:imagedata r:id="rId19" o:title=""/>
            </v:shape>
            <v:group style="position:absolute;left:8322;top:185;width:15;height:15" coordorigin="8322,185" coordsize="15,15">
              <v:shape style="position:absolute;left:8322;top:185;width:15;height:15" coordorigin="8322,185" coordsize="15,15" path="m8322,193l8336,193e" filled="false" stroked="true" strokeweight=".841pt" strokecolor="#000000">
                <v:path arrowok="t"/>
              </v:shape>
            </v:group>
          </v:group>
        </w:pict>
      </w:r>
      <w:r>
        <w:rPr>
          <w:rFonts w:ascii="Arial" w:hAnsi="Arial" w:cs="Arial" w:eastAsia="Arial"/>
          <w:sz w:val="20"/>
          <w:szCs w:val="20"/>
        </w:rPr>
      </w:r>
    </w:p>
    <w:p>
      <w:pPr>
        <w:spacing w:line="240" w:lineRule="auto" w:before="1"/>
        <w:rPr>
          <w:rFonts w:ascii="Arial" w:hAnsi="Arial" w:cs="Arial" w:eastAsia="Arial"/>
          <w:sz w:val="6"/>
          <w:szCs w:val="6"/>
        </w:rPr>
      </w:pPr>
    </w:p>
    <w:p>
      <w:pPr>
        <w:spacing w:line="20" w:lineRule="atLeast"/>
        <w:ind w:left="723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516.35pt;height:1pt;mso-position-horizontal-relative:char;mso-position-vertical-relative:line" coordorigin="0,0" coordsize="10327,20">
            <v:group style="position:absolute;left:10;top:10;width:10307;height:2" coordorigin="10,10" coordsize="10307,2">
              <v:shape style="position:absolute;left:10;top:10;width:10307;height:2" coordorigin="10,10" coordsize="10307,0" path="m10,10l10316,10e" filled="false" stroked="true" strokeweight=".1pt" strokecolor="#010202">
                <v:path arrowok="t"/>
              </v:shape>
            </v:group>
            <v:group style="position:absolute;left:10;top:10;width:10307;height:2" coordorigin="10,10" coordsize="10307,2">
              <v:shape style="position:absolute;left:10;top:10;width:10307;height:2" coordorigin="10,10" coordsize="10307,0" path="m10,10l10316,10e" filled="false" stroked="true" strokeweight="1pt" strokecolor="#010202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spacing w:after="0" w:line="20" w:lineRule="atLeast"/>
        <w:rPr>
          <w:rFonts w:ascii="Arial" w:hAnsi="Arial" w:cs="Arial" w:eastAsia="Arial"/>
          <w:sz w:val="2"/>
          <w:szCs w:val="2"/>
        </w:rPr>
        <w:sectPr>
          <w:type w:val="continuous"/>
          <w:pgSz w:w="12240" w:h="15840"/>
          <w:pgMar w:top="660" w:bottom="280" w:left="260" w:right="0"/>
        </w:sectPr>
      </w:pPr>
    </w:p>
    <w:p>
      <w:pPr>
        <w:spacing w:before="42"/>
        <w:ind w:left="120" w:right="0" w:firstLine="0"/>
        <w:jc w:val="left"/>
        <w:rPr>
          <w:rFonts w:ascii="Arial" w:hAnsi="Arial" w:cs="Arial" w:eastAsia="Arial"/>
          <w:sz w:val="36"/>
          <w:szCs w:val="36"/>
        </w:rPr>
      </w:pPr>
      <w:r>
        <w:rPr>
          <w:rFonts w:ascii="Arial"/>
          <w:b/>
          <w:sz w:val="36"/>
        </w:rPr>
        <w:t>Mouser Electronics</w:t>
      </w:r>
      <w:r>
        <w:rPr>
          <w:rFonts w:ascii="Arial"/>
          <w:sz w:val="36"/>
        </w:rPr>
      </w:r>
    </w:p>
    <w:p>
      <w:pPr>
        <w:spacing w:line="240" w:lineRule="auto" w:before="5"/>
        <w:rPr>
          <w:rFonts w:ascii="Arial" w:hAnsi="Arial" w:cs="Arial" w:eastAsia="Arial"/>
          <w:b/>
          <w:bCs/>
          <w:sz w:val="36"/>
          <w:szCs w:val="36"/>
        </w:rPr>
      </w:pPr>
    </w:p>
    <w:p>
      <w:pPr>
        <w:spacing w:before="0"/>
        <w:ind w:left="120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/>
          <w:sz w:val="24"/>
        </w:rPr>
        <w:t>Authorized Distributor</w:t>
      </w:r>
    </w:p>
    <w:p>
      <w:pPr>
        <w:spacing w:line="240" w:lineRule="auto" w:before="0"/>
        <w:rPr>
          <w:rFonts w:ascii="Arial" w:hAnsi="Arial" w:cs="Arial" w:eastAsia="Arial"/>
          <w:sz w:val="24"/>
          <w:szCs w:val="24"/>
        </w:rPr>
      </w:pPr>
    </w:p>
    <w:p>
      <w:pPr>
        <w:spacing w:line="240" w:lineRule="auto" w:before="8"/>
        <w:rPr>
          <w:rFonts w:ascii="Arial" w:hAnsi="Arial" w:cs="Arial" w:eastAsia="Arial"/>
          <w:sz w:val="35"/>
          <w:szCs w:val="35"/>
        </w:rPr>
      </w:pPr>
    </w:p>
    <w:p>
      <w:pPr>
        <w:spacing w:before="0"/>
        <w:ind w:left="120" w:right="0" w:firstLine="0"/>
        <w:jc w:val="left"/>
        <w:rPr>
          <w:rFonts w:ascii="Arial" w:hAnsi="Arial" w:cs="Arial" w:eastAsia="Arial"/>
          <w:sz w:val="28"/>
          <w:szCs w:val="28"/>
        </w:rPr>
      </w:pPr>
      <w:r>
        <w:rPr>
          <w:rFonts w:ascii="Arial"/>
          <w:sz w:val="28"/>
        </w:rPr>
        <w:t>Click to View Pricing, Inventory, Delivery &amp; Lifecycle Information:</w:t>
      </w:r>
    </w:p>
    <w:p>
      <w:pPr>
        <w:spacing w:line="240" w:lineRule="auto" w:before="0"/>
        <w:rPr>
          <w:rFonts w:ascii="Arial" w:hAnsi="Arial" w:cs="Arial" w:eastAsia="Arial"/>
          <w:sz w:val="28"/>
          <w:szCs w:val="28"/>
        </w:rPr>
      </w:pPr>
    </w:p>
    <w:p>
      <w:pPr>
        <w:spacing w:line="240" w:lineRule="auto" w:before="0"/>
        <w:rPr>
          <w:rFonts w:ascii="Arial" w:hAnsi="Arial" w:cs="Arial" w:eastAsia="Arial"/>
          <w:sz w:val="28"/>
          <w:szCs w:val="28"/>
        </w:rPr>
      </w:pPr>
    </w:p>
    <w:p>
      <w:pPr>
        <w:spacing w:line="240" w:lineRule="auto" w:before="4"/>
        <w:rPr>
          <w:rFonts w:ascii="Arial" w:hAnsi="Arial" w:cs="Arial" w:eastAsia="Arial"/>
          <w:sz w:val="27"/>
          <w:szCs w:val="27"/>
        </w:rPr>
      </w:pPr>
    </w:p>
    <w:p>
      <w:pPr>
        <w:spacing w:before="0"/>
        <w:ind w:left="120" w:right="0" w:firstLine="0"/>
        <w:jc w:val="left"/>
        <w:rPr>
          <w:rFonts w:ascii="Arial" w:hAnsi="Arial" w:cs="Arial" w:eastAsia="Arial"/>
          <w:sz w:val="24"/>
          <w:szCs w:val="24"/>
        </w:rPr>
      </w:pPr>
      <w:hyperlink r:id="rId22">
        <w:r>
          <w:rPr>
            <w:rFonts w:ascii="Arial"/>
            <w:color w:val="0000FF"/>
            <w:sz w:val="28"/>
          </w:rPr>
          <w:t>CEL</w:t>
        </w:r>
      </w:hyperlink>
      <w:r>
        <w:rPr>
          <w:rFonts w:ascii="Arial"/>
          <w:sz w:val="24"/>
        </w:rPr>
        <w:t>:</w:t>
      </w:r>
    </w:p>
    <w:p>
      <w:pPr>
        <w:spacing w:line="240" w:lineRule="auto" w:before="2"/>
        <w:rPr>
          <w:rFonts w:ascii="Arial" w:hAnsi="Arial" w:cs="Arial" w:eastAsia="Arial"/>
          <w:sz w:val="2"/>
          <w:szCs w:val="2"/>
        </w:rPr>
      </w:pPr>
    </w:p>
    <w:p>
      <w:pPr>
        <w:spacing w:line="20" w:lineRule="atLeast"/>
        <w:ind w:left="110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 w:hAnsi="Arial" w:cs="Arial" w:eastAsia="Arial"/>
          <w:sz w:val="2"/>
          <w:szCs w:val="2"/>
        </w:rPr>
        <w:pict>
          <v:group style="width:28.2pt;height:.95pt;mso-position-horizontal-relative:char;mso-position-vertical-relative:line" coordorigin="0,0" coordsize="564,19">
            <v:group style="position:absolute;left:9;top:9;width:545;height:2" coordorigin="9,9" coordsize="545,2">
              <v:shape style="position:absolute;left:9;top:9;width:545;height:2" coordorigin="9,9" coordsize="545,0" path="m9,9l554,9e" filled="false" stroked="true" strokeweight=".93333pt" strokecolor="#0000ff">
                <v:path arrowok="t"/>
              </v:shape>
            </v:group>
          </v:group>
        </w:pict>
      </w:r>
      <w:r>
        <w:rPr>
          <w:rFonts w:ascii="Arial" w:hAnsi="Arial" w:cs="Arial" w:eastAsia="Arial"/>
          <w:sz w:val="2"/>
          <w:szCs w:val="2"/>
        </w:rPr>
      </w:r>
    </w:p>
    <w:p>
      <w:pPr>
        <w:pStyle w:val="Heading3"/>
        <w:spacing w:line="240" w:lineRule="auto" w:before="59"/>
        <w:ind w:right="0"/>
        <w:jc w:val="left"/>
      </w:pPr>
      <w:hyperlink r:id="rId23">
        <w:r>
          <w:rPr>
            <w:color w:val="0000FF"/>
          </w:rPr>
          <w:t>UPC2712TB-EVAL</w:t>
        </w:r>
      </w:hyperlink>
      <w:r>
        <w:rPr>
          <w:color w:val="0000FF"/>
        </w:rPr>
        <w:t> </w:t>
      </w:r>
      <w:r>
        <w:rPr>
          <w:color w:val="0000FF"/>
          <w:spacing w:val="22"/>
        </w:rPr>
        <w:t> </w:t>
      </w:r>
      <w:r>
        <w:rPr>
          <w:color w:val="0000FF"/>
          <w:spacing w:val="22"/>
        </w:rPr>
      </w:r>
      <w:hyperlink r:id="rId24">
        <w:r>
          <w:rPr>
            <w:color w:val="0000FF"/>
          </w:rPr>
          <w:t>UPC2711TB-EVAL</w:t>
        </w:r>
      </w:hyperlink>
      <w:r>
        <w:rPr>
          <w:color w:val="0000FF"/>
        </w:rPr>
        <w:t> </w:t>
      </w:r>
      <w:r>
        <w:rPr>
          <w:color w:val="0000FF"/>
          <w:spacing w:val="22"/>
        </w:rPr>
        <w:t> </w:t>
      </w:r>
      <w:r>
        <w:rPr>
          <w:color w:val="0000FF"/>
          <w:spacing w:val="22"/>
        </w:rPr>
      </w:r>
      <w:hyperlink r:id="rId25">
        <w:r>
          <w:rPr>
            <w:color w:val="0000FF"/>
          </w:rPr>
          <w:t>UPB1513TU-EVAL</w:t>
        </w:r>
        <w:r>
          <w:rPr/>
        </w:r>
      </w:hyperlink>
    </w:p>
    <w:p>
      <w:pPr>
        <w:tabs>
          <w:tab w:pos="2080" w:val="left" w:leader="none"/>
          <w:tab w:pos="3914" w:val="left" w:leader="none"/>
        </w:tabs>
        <w:spacing w:line="20" w:lineRule="atLeast"/>
        <w:ind w:left="246" w:right="0" w:firstLine="0"/>
        <w:rPr>
          <w:rFonts w:ascii="Arial" w:hAnsi="Arial" w:cs="Arial" w:eastAsia="Arial"/>
          <w:sz w:val="2"/>
          <w:szCs w:val="2"/>
        </w:rPr>
      </w:pPr>
      <w:r>
        <w:rPr>
          <w:rFonts w:ascii="Arial"/>
          <w:sz w:val="2"/>
        </w:rPr>
        <w:pict>
          <v:group style="width:85.7pt;height:.7pt;mso-position-horizontal-relative:char;mso-position-vertical-relative:line" coordorigin="0,0" coordsize="1714,14">
            <v:group style="position:absolute;left:7;top:7;width:1701;height:2" coordorigin="7,7" coordsize="1701,2">
              <v:shape style="position:absolute;left:7;top:7;width:1701;height:2" coordorigin="7,7" coordsize="1701,0" path="m7,7l1707,7e" filled="false" stroked="true" strokeweight=".66667pt" strokecolor="#0000ff">
                <v:path arrowok="t"/>
              </v:shape>
            </v:group>
          </v:group>
        </w:pict>
      </w:r>
      <w:r>
        <w:rPr>
          <w:rFonts w:ascii="Arial"/>
          <w:sz w:val="2"/>
        </w:rPr>
      </w:r>
      <w:r>
        <w:rPr>
          <w:rFonts w:ascii="Arial"/>
          <w:sz w:val="2"/>
        </w:rPr>
        <w:tab/>
      </w:r>
      <w:r>
        <w:rPr>
          <w:rFonts w:ascii="Arial"/>
          <w:sz w:val="2"/>
        </w:rPr>
        <w:pict>
          <v:group style="width:85.7pt;height:.7pt;mso-position-horizontal-relative:char;mso-position-vertical-relative:line" coordorigin="0,0" coordsize="1714,14">
            <v:group style="position:absolute;left:7;top:7;width:1701;height:2" coordorigin="7,7" coordsize="1701,2">
              <v:shape style="position:absolute;left:7;top:7;width:1701;height:2" coordorigin="7,7" coordsize="1701,0" path="m7,7l1707,7e" filled="false" stroked="true" strokeweight=".66667pt" strokecolor="#0000ff">
                <v:path arrowok="t"/>
              </v:shape>
            </v:group>
          </v:group>
        </w:pict>
      </w:r>
      <w:r>
        <w:rPr>
          <w:rFonts w:ascii="Arial"/>
          <w:sz w:val="2"/>
        </w:rPr>
      </w:r>
      <w:r>
        <w:rPr>
          <w:rFonts w:ascii="Arial"/>
          <w:sz w:val="2"/>
        </w:rPr>
        <w:tab/>
      </w:r>
      <w:r>
        <w:rPr>
          <w:rFonts w:ascii="Arial"/>
          <w:sz w:val="2"/>
        </w:rPr>
        <w:pict>
          <v:group style="width:85.7pt;height:.7pt;mso-position-horizontal-relative:char;mso-position-vertical-relative:line" coordorigin="0,0" coordsize="1714,14">
            <v:group style="position:absolute;left:7;top:7;width:1701;height:2" coordorigin="7,7" coordsize="1701,2">
              <v:shape style="position:absolute;left:7;top:7;width:1701;height:2" coordorigin="7,7" coordsize="1701,0" path="m7,7l1707,7e" filled="false" stroked="true" strokeweight=".66667pt" strokecolor="#0000ff">
                <v:path arrowok="t"/>
              </v:shape>
            </v:group>
          </v:group>
        </w:pict>
      </w:r>
      <w:r>
        <w:rPr>
          <w:rFonts w:ascii="Arial"/>
          <w:sz w:val="2"/>
        </w:rPr>
      </w:r>
    </w:p>
    <w:sectPr>
      <w:headerReference w:type="even" r:id="rId20"/>
      <w:footerReference w:type="even" r:id="rId21"/>
      <w:pgSz w:w="12240" w:h="15840"/>
      <w:pgMar w:header="0" w:footer="0" w:top="700" w:bottom="280" w:left="600" w:right="1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388.068726pt;margin-top:697.999695pt;width:10.4pt;height:8.0500pt;mso-position-horizontal-relative:page;mso-position-vertical-relative:page;z-index:-146056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 w:hAnsi="Arial" w:cs="Arial" w:eastAsia="Arial"/>
                    <w:sz w:val="12"/>
                    <w:szCs w:val="12"/>
                  </w:rPr>
                </w:pPr>
                <w:r>
                  <w:rPr>
                    <w:rFonts w:ascii="Arial"/>
                    <w:color w:val="231F20"/>
                    <w:sz w:val="12"/>
                  </w:rPr>
                  <w:t>0.1</w:t>
                </w:r>
                <w:r>
                  <w:rPr>
                    <w:rFonts w:ascii="Arial"/>
                    <w:sz w:val="12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431.97052pt;margin-top:697.897034pt;width:10.4pt;height:8.0500pt;mso-position-horizontal-relative:page;mso-position-vertical-relative:page;z-index:-146032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 w:hAnsi="Arial" w:cs="Arial" w:eastAsia="Arial"/>
                    <w:sz w:val="12"/>
                    <w:szCs w:val="12"/>
                  </w:rPr>
                </w:pPr>
                <w:r>
                  <w:rPr>
                    <w:rFonts w:ascii="Arial"/>
                    <w:color w:val="231F20"/>
                    <w:sz w:val="12"/>
                  </w:rPr>
                  <w:t>0.3</w:t>
                </w:r>
                <w:r>
                  <w:rPr>
                    <w:rFonts w:ascii="Arial"/>
                    <w:sz w:val="12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483.521301pt;margin-top:697.897034pt;width:10.4pt;height:8.0500pt;mso-position-horizontal-relative:page;mso-position-vertical-relative:page;z-index:-146008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 w:hAnsi="Arial" w:cs="Arial" w:eastAsia="Arial"/>
                    <w:sz w:val="12"/>
                    <w:szCs w:val="12"/>
                  </w:rPr>
                </w:pPr>
                <w:r>
                  <w:rPr>
                    <w:rFonts w:ascii="Arial"/>
                    <w:color w:val="231F20"/>
                    <w:sz w:val="12"/>
                  </w:rPr>
                  <w:t>1.0</w:t>
                </w:r>
                <w:r>
                  <w:rPr>
                    <w:rFonts w:ascii="Arial"/>
                    <w:sz w:val="12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528.992737pt;margin-top:697.999695pt;width:10.4pt;height:8.0500pt;mso-position-horizontal-relative:page;mso-position-vertical-relative:page;z-index:-145984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 w:hAnsi="Arial" w:cs="Arial" w:eastAsia="Arial"/>
                    <w:sz w:val="12"/>
                    <w:szCs w:val="12"/>
                  </w:rPr>
                </w:pPr>
                <w:r>
                  <w:rPr>
                    <w:rFonts w:ascii="Arial"/>
                    <w:color w:val="231F20"/>
                    <w:sz w:val="12"/>
                  </w:rPr>
                  <w:t>3.0</w:t>
                </w:r>
                <w:r>
                  <w:rPr>
                    <w:rFonts w:ascii="Arial"/>
                    <w:sz w:val="12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99.997124pt;margin-top:698.873108pt;width:10.4pt;height:8.0500pt;mso-position-horizontal-relative:page;mso-position-vertical-relative:page;z-index:-145960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 w:hAnsi="Arial" w:cs="Arial" w:eastAsia="Arial"/>
                    <w:sz w:val="12"/>
                    <w:szCs w:val="12"/>
                  </w:rPr>
                </w:pPr>
                <w:r>
                  <w:rPr>
                    <w:rFonts w:ascii="Arial"/>
                    <w:color w:val="231F20"/>
                    <w:sz w:val="12"/>
                  </w:rPr>
                  <w:t>0.1</w:t>
                </w:r>
                <w:r>
                  <w:rPr>
                    <w:rFonts w:ascii="Arial"/>
                    <w:sz w:val="12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144.852142pt;margin-top:698.770813pt;width:10.4pt;height:8.0500pt;mso-position-horizontal-relative:page;mso-position-vertical-relative:page;z-index:-145936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 w:hAnsi="Arial" w:cs="Arial" w:eastAsia="Arial"/>
                    <w:sz w:val="12"/>
                    <w:szCs w:val="12"/>
                  </w:rPr>
                </w:pPr>
                <w:r>
                  <w:rPr>
                    <w:rFonts w:ascii="Arial"/>
                    <w:color w:val="231F20"/>
                    <w:sz w:val="12"/>
                  </w:rPr>
                  <w:t>0.3</w:t>
                </w:r>
                <w:r>
                  <w:rPr>
                    <w:rFonts w:ascii="Arial"/>
                    <w:sz w:val="12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197.527145pt;margin-top:698.770813pt;width:10.4pt;height:8.0500pt;mso-position-horizontal-relative:page;mso-position-vertical-relative:page;z-index:-145912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 w:hAnsi="Arial" w:cs="Arial" w:eastAsia="Arial"/>
                    <w:sz w:val="12"/>
                    <w:szCs w:val="12"/>
                  </w:rPr>
                </w:pPr>
                <w:r>
                  <w:rPr>
                    <w:rFonts w:ascii="Arial"/>
                    <w:color w:val="231F20"/>
                    <w:sz w:val="12"/>
                  </w:rPr>
                  <w:t>1.0</w:t>
                </w:r>
                <w:r>
                  <w:rPr>
                    <w:rFonts w:ascii="Arial"/>
                    <w:sz w:val="12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243.989502pt;margin-top:698.873108pt;width:10.4pt;height:8.0500pt;mso-position-horizontal-relative:page;mso-position-vertical-relative:page;z-index:-145888" type="#_x0000_t202" filled="false" stroked="false">
          <v:textbox inset="0,0,0,0">
            <w:txbxContent>
              <w:p>
                <w:pPr>
                  <w:spacing w:before="5"/>
                  <w:ind w:left="20" w:right="0" w:firstLine="0"/>
                  <w:jc w:val="left"/>
                  <w:rPr>
                    <w:rFonts w:ascii="Arial" w:hAnsi="Arial" w:cs="Arial" w:eastAsia="Arial"/>
                    <w:sz w:val="12"/>
                    <w:szCs w:val="12"/>
                  </w:rPr>
                </w:pPr>
                <w:r>
                  <w:rPr>
                    <w:rFonts w:ascii="Arial"/>
                    <w:color w:val="231F20"/>
                    <w:sz w:val="12"/>
                  </w:rPr>
                  <w:t>3.0</w:t>
                </w:r>
                <w:r>
                  <w:rPr>
                    <w:rFonts w:ascii="Arial"/>
                    <w:sz w:val="12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141.259995pt;margin-top:711.317505pt;width:70pt;height:10pt;mso-position-horizontal-relative:page;mso-position-vertical-relative:page;z-index:-145864" type="#_x0000_t202" filled="false" stroked="false">
          <v:textbox inset="0,0,0,0">
            <w:txbxContent>
              <w:p>
                <w:pPr>
                  <w:pStyle w:val="BodyText"/>
                  <w:spacing w:line="184" w:lineRule="exact"/>
                  <w:ind w:right="0"/>
                  <w:jc w:val="left"/>
                </w:pPr>
                <w:r>
                  <w:rPr>
                    <w:color w:val="231F20"/>
                  </w:rPr>
                  <w:t>Frequency,</w:t>
                </w:r>
                <w:r>
                  <w:rPr>
                    <w:color w:val="231F20"/>
                    <w:spacing w:val="-1"/>
                  </w:rPr>
                  <w:t> </w:t>
                </w:r>
                <w:r>
                  <w:rPr>
                    <w:color w:val="231F20"/>
                  </w:rPr>
                  <w:t>f</w:t>
                </w:r>
                <w:r>
                  <w:rPr>
                    <w:color w:val="231F20"/>
                    <w:spacing w:val="-1"/>
                  </w:rPr>
                  <w:t> </w:t>
                </w:r>
                <w:r>
                  <w:rPr>
                    <w:color w:val="231F20"/>
                  </w:rPr>
                  <w:t>(GHz)</w:t>
                </w:r>
                <w:r>
                  <w:rPr/>
                </w:r>
              </w:p>
            </w:txbxContent>
          </v:textbox>
          <w10:wrap type="none"/>
        </v:shape>
      </w:pict>
    </w:r>
    <w:r>
      <w:rPr/>
      <w:pict>
        <v:shape style="position:absolute;margin-left:428.243988pt;margin-top:711.317505pt;width:70pt;height:10pt;mso-position-horizontal-relative:page;mso-position-vertical-relative:page;z-index:-145840" type="#_x0000_t202" filled="false" stroked="false">
          <v:textbox inset="0,0,0,0">
            <w:txbxContent>
              <w:p>
                <w:pPr>
                  <w:pStyle w:val="BodyText"/>
                  <w:spacing w:line="184" w:lineRule="exact"/>
                  <w:ind w:right="0"/>
                  <w:jc w:val="left"/>
                </w:pPr>
                <w:r>
                  <w:rPr>
                    <w:color w:val="231F20"/>
                  </w:rPr>
                  <w:t>Frequency,</w:t>
                </w:r>
                <w:r>
                  <w:rPr>
                    <w:color w:val="231F20"/>
                    <w:spacing w:val="-1"/>
                  </w:rPr>
                  <w:t> </w:t>
                </w:r>
                <w:r>
                  <w:rPr>
                    <w:color w:val="231F20"/>
                  </w:rPr>
                  <w:t>f</w:t>
                </w:r>
                <w:r>
                  <w:rPr>
                    <w:color w:val="231F20"/>
                    <w:spacing w:val="-1"/>
                  </w:rPr>
                  <w:t> </w:t>
                </w:r>
                <w:r>
                  <w:rPr>
                    <w:color w:val="231F20"/>
                  </w:rPr>
                  <w:t>(GHz)</w:t>
                </w:r>
                <w:r>
                  <w:rPr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140.660004pt;margin-top:711.317505pt;width:70pt;height:10pt;mso-position-horizontal-relative:page;mso-position-vertical-relative:page;z-index:-145816" type="#_x0000_t202" filled="false" stroked="false">
          <v:textbox inset="0,0,0,0">
            <w:txbxContent>
              <w:p>
                <w:pPr>
                  <w:pStyle w:val="BodyText"/>
                  <w:spacing w:line="184" w:lineRule="exact"/>
                  <w:ind w:right="0"/>
                  <w:jc w:val="left"/>
                </w:pPr>
                <w:r>
                  <w:rPr>
                    <w:color w:val="231F20"/>
                  </w:rPr>
                  <w:t>Frequency,</w:t>
                </w:r>
                <w:r>
                  <w:rPr>
                    <w:color w:val="231F20"/>
                    <w:spacing w:val="-1"/>
                  </w:rPr>
                  <w:t> </w:t>
                </w:r>
                <w:r>
                  <w:rPr>
                    <w:color w:val="231F20"/>
                  </w:rPr>
                  <w:t>f</w:t>
                </w:r>
                <w:r>
                  <w:rPr>
                    <w:color w:val="231F20"/>
                    <w:spacing w:val="-1"/>
                  </w:rPr>
                  <w:t> </w:t>
                </w:r>
                <w:r>
                  <w:rPr>
                    <w:color w:val="231F20"/>
                  </w:rPr>
                  <w:t>(GHz)</w:t>
                </w:r>
                <w:r>
                  <w:rPr/>
                </w:r>
              </w:p>
            </w:txbxContent>
          </v:textbox>
          <w10:wrap type="none"/>
        </v:shape>
      </w:pict>
    </w:r>
    <w:r>
      <w:rPr/>
      <w:pict>
        <v:shape style="position:absolute;margin-left:379.459991pt;margin-top:711.317505pt;width:164.15pt;height:10pt;mso-position-horizontal-relative:page;mso-position-vertical-relative:page;z-index:-145792" type="#_x0000_t202" filled="false" stroked="false">
          <v:textbox inset="0,0,0,0">
            <w:txbxContent>
              <w:p>
                <w:pPr>
                  <w:spacing w:line="184" w:lineRule="exact" w:before="0"/>
                  <w:ind w:left="20" w:right="0" w:firstLine="0"/>
                  <w:jc w:val="left"/>
                  <w:rPr>
                    <w:rFonts w:ascii="Arial" w:hAnsi="Arial" w:cs="Arial" w:eastAsia="Arial"/>
                    <w:sz w:val="16"/>
                    <w:szCs w:val="16"/>
                  </w:rPr>
                </w:pPr>
                <w:r>
                  <w:rPr>
                    <w:rFonts w:ascii="Arial"/>
                    <w:color w:val="231F20"/>
                    <w:sz w:val="16"/>
                  </w:rPr>
                  <w:t>Output</w:t>
                </w:r>
                <w:r>
                  <w:rPr>
                    <w:rFonts w:ascii="Arial"/>
                    <w:color w:val="231F20"/>
                    <w:spacing w:val="-1"/>
                    <w:sz w:val="16"/>
                  </w:rPr>
                  <w:t> </w:t>
                </w:r>
                <w:r>
                  <w:rPr>
                    <w:rFonts w:ascii="Arial"/>
                    <w:color w:val="231F20"/>
                    <w:sz w:val="16"/>
                  </w:rPr>
                  <w:t>Power</w:t>
                </w:r>
                <w:r>
                  <w:rPr>
                    <w:rFonts w:ascii="Arial"/>
                    <w:color w:val="231F20"/>
                    <w:spacing w:val="-1"/>
                    <w:sz w:val="16"/>
                  </w:rPr>
                  <w:t> </w:t>
                </w:r>
                <w:r>
                  <w:rPr>
                    <w:rFonts w:ascii="Arial"/>
                    <w:color w:val="231F20"/>
                    <w:sz w:val="16"/>
                  </w:rPr>
                  <w:t>of</w:t>
                </w:r>
                <w:r>
                  <w:rPr>
                    <w:rFonts w:ascii="Arial"/>
                    <w:color w:val="231F20"/>
                    <w:spacing w:val="-1"/>
                    <w:sz w:val="16"/>
                  </w:rPr>
                  <w:t> </w:t>
                </w:r>
                <w:r>
                  <w:rPr>
                    <w:rFonts w:ascii="Arial"/>
                    <w:color w:val="231F20"/>
                    <w:sz w:val="16"/>
                  </w:rPr>
                  <w:t>Each</w:t>
                </w:r>
                <w:r>
                  <w:rPr>
                    <w:rFonts w:ascii="Arial"/>
                    <w:color w:val="231F20"/>
                    <w:spacing w:val="-1"/>
                    <w:sz w:val="16"/>
                  </w:rPr>
                  <w:t> </w:t>
                </w:r>
                <w:r>
                  <w:rPr>
                    <w:rFonts w:ascii="Arial"/>
                    <w:color w:val="231F20"/>
                    <w:sz w:val="16"/>
                  </w:rPr>
                  <w:t>Tone,</w:t>
                </w:r>
                <w:r>
                  <w:rPr>
                    <w:rFonts w:ascii="Arial"/>
                    <w:color w:val="231F20"/>
                    <w:spacing w:val="-1"/>
                    <w:sz w:val="16"/>
                  </w:rPr>
                  <w:t> P</w:t>
                </w:r>
                <w:r>
                  <w:rPr>
                    <w:rFonts w:ascii="Arial"/>
                    <w:color w:val="231F20"/>
                    <w:spacing w:val="-1"/>
                    <w:sz w:val="12"/>
                  </w:rPr>
                  <w:t>OUT(each)</w:t>
                </w:r>
                <w:r>
                  <w:rPr>
                    <w:rFonts w:ascii="Arial"/>
                    <w:color w:val="231F20"/>
                    <w:spacing w:val="10"/>
                    <w:sz w:val="12"/>
                  </w:rPr>
                  <w:t> </w:t>
                </w:r>
                <w:r>
                  <w:rPr>
                    <w:rFonts w:ascii="Arial"/>
                    <w:color w:val="231F20"/>
                    <w:sz w:val="16"/>
                  </w:rPr>
                  <w:t>(dBm)</w:t>
                </w:r>
                <w:r>
                  <w:rPr>
                    <w:rFonts w:ascii="Arial"/>
                    <w:sz w:val="16"/>
                  </w:rPr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70.945999pt;margin-top:19.565001pt;width:22.05pt;height:12.55pt;mso-position-horizontal-relative:page;mso-position-vertical-relative:page;z-index:-146248" coordorigin="1419,391" coordsize="441,251">
          <v:group style="position:absolute;left:1419;top:391;width:441;height:251" coordorigin="1419,391" coordsize="441,251">
            <v:shape style="position:absolute;left:1419;top:391;width:441;height:251" coordorigin="1419,391" coordsize="441,251" path="m1419,391l1419,641,1860,641,1849,625,1840,608,1832,589,1827,570,1823,549,1821,528,1822,505,1834,442,1860,393,1419,391xe" filled="true" fillcolor="#000000" stroked="false">
              <v:path arrowok="t"/>
              <v:fill type="solid"/>
            </v:shape>
          </v:group>
          <v:group style="position:absolute;left:1455;top:436;width:104;height:168" coordorigin="1455,436" coordsize="104,168">
            <v:shape style="position:absolute;left:1455;top:436;width:104;height:168" coordorigin="1455,436" coordsize="104,168" path="m1507,436l1458,498,1455,528,1460,552,1469,572,1482,589,1499,600,1520,604,1537,604,1551,598,1553,597,1521,597,1512,595,1501,586,1491,570,1485,545,1483,511,1486,480,1493,458,1504,446,1519,442,1552,442,1549,441,1534,437,1507,436xe" filled="true" fillcolor="#ffffff" stroked="false">
              <v:path arrowok="t"/>
              <v:fill type="solid"/>
            </v:shape>
            <v:shape style="position:absolute;left:1455;top:436;width:104;height:168" coordorigin="1455,436" coordsize="104,168" path="m1558,546l1551,546,1551,547,1540,591,1530,597,1553,597,1555,595,1558,592,1559,589,1559,547,1558,546xe" filled="true" fillcolor="#ffffff" stroked="false">
              <v:path arrowok="t"/>
              <v:fill type="solid"/>
            </v:shape>
            <v:shape style="position:absolute;left:1455;top:436;width:104;height:168" coordorigin="1455,436" coordsize="104,168" path="m1552,442l1528,442,1534,445,1546,480,1548,483,1555,483,1555,482,1555,445,1555,444,1552,442xe" filled="true" fillcolor="#ffffff" stroked="false">
              <v:path arrowok="t"/>
              <v:fill type="solid"/>
            </v:shape>
          </v:group>
          <v:group style="position:absolute;left:1455;top:436;width:104;height:168" coordorigin="1455,436" coordsize="104,168">
            <v:shape style="position:absolute;left:1455;top:436;width:104;height:168" coordorigin="1455,436" coordsize="104,168" path="m1521,597l1530,597,1540,591,1545,570,1551,547,1551,546,1554,546,1558,546,1559,547,1559,575,1559,588,1558,592,1555,595,1551,598,1537,604,1520,604,1469,572,1455,528,1458,498,1465,474,1476,456,1490,443,1507,436,1534,437,1549,441,1555,444,1555,445,1555,463,1555,482,1555,483,1550,483,1548,483,1546,480,1541,466,1534,445,1528,442,1519,442,1504,446,1493,458,1486,480,1483,511,1485,545,1491,570,1501,586,1512,595,1521,597xe" filled="false" stroked="true" strokeweight=".05pt" strokecolor="#ffffff">
              <v:path arrowok="t"/>
            </v:shape>
          </v:group>
          <v:group style="position:absolute;left:1573;top:438;width:106;height:163" coordorigin="1573,438" coordsize="106,163">
            <v:shape style="position:absolute;left:1573;top:438;width:106;height:163" coordorigin="1573,438" coordsize="106,163" path="m1675,444l1577,444,1582,445,1590,446,1591,448,1591,589,1589,592,1578,593,1574,594,1573,595,1574,600,1574,601,1590,600,1607,600,1679,600,1679,593,1620,593,1617,588,1617,516,1618,516,1660,516,1660,509,1617,509,1617,508,1617,446,1618,445,1675,445,1675,444xe" filled="true" fillcolor="#ffffff" stroked="false">
              <v:path arrowok="t"/>
              <v:fill type="solid"/>
            </v:shape>
            <v:shape style="position:absolute;left:1573;top:438;width:106;height:163" coordorigin="1573,438" coordsize="106,163" path="m1679,600l1636,600,1673,601,1678,601,1679,600xe" filled="true" fillcolor="#ffffff" stroked="false">
              <v:path arrowok="t"/>
              <v:fill type="solid"/>
            </v:shape>
            <v:shape style="position:absolute;left:1573;top:438;width:106;height:163" coordorigin="1573,438" coordsize="106,163" path="m1679,554l1674,554,1674,555,1669,569,1657,588,1637,593,1679,593,1679,554,1679,554xe" filled="true" fillcolor="#ffffff" stroked="false">
              <v:path arrowok="t"/>
              <v:fill type="solid"/>
            </v:shape>
            <v:shape style="position:absolute;left:1573;top:438;width:106;height:163" coordorigin="1573,438" coordsize="106,163" path="m1660,516l1646,516,1647,517,1650,529,1653,538,1653,543,1660,543,1661,540,1661,530,1660,524,1660,516xe" filled="true" fillcolor="#ffffff" stroked="false">
              <v:path arrowok="t"/>
              <v:fill type="solid"/>
            </v:shape>
            <v:shape style="position:absolute;left:1573;top:438;width:106;height:163" coordorigin="1573,438" coordsize="106,163" path="m1660,487l1654,487,1655,491,1646,509,1645,509,1660,509,1660,506,1661,497,1661,489,1660,487xe" filled="true" fillcolor="#ffffff" stroked="false">
              <v:path arrowok="t"/>
              <v:fill type="solid"/>
            </v:shape>
            <v:shape style="position:absolute;left:1573;top:438;width:106;height:163" coordorigin="1573,438" coordsize="106,163" path="m1675,445l1650,445,1657,450,1670,479,1668,480,1674,480,1675,479,1675,445xe" filled="true" fillcolor="#ffffff" stroked="false">
              <v:path arrowok="t"/>
              <v:fill type="solid"/>
            </v:shape>
            <v:shape style="position:absolute;left:1573;top:438;width:106;height:163" coordorigin="1573,438" coordsize="106,163" path="m1582,438l1577,438,1575,438,1575,445,1577,444,1675,444,1675,439,1621,439,1591,438,1582,438xe" filled="true" fillcolor="#ffffff" stroked="false">
              <v:path arrowok="t"/>
              <v:fill type="solid"/>
            </v:shape>
            <v:shape style="position:absolute;left:1573;top:438;width:106;height:163" coordorigin="1573,438" coordsize="106,163" path="m1674,438l1665,438,1649,439,1621,439,1675,439,1674,438xe" filled="true" fillcolor="#ffffff" stroked="false">
              <v:path arrowok="t"/>
              <v:fill type="solid"/>
            </v:shape>
          </v:group>
          <v:group style="position:absolute;left:1573;top:438;width:106;height:163" coordorigin="1573,438" coordsize="106,163">
            <v:shape style="position:absolute;left:1573;top:438;width:106;height:163" coordorigin="1573,438" coordsize="106,163" path="m1591,455l1591,448,1590,446,1582,445,1577,444,1575,445,1575,441,1575,438,1577,438,1582,438,1591,438,1621,439,1649,439,1665,438,1674,438,1675,439,1675,443,1675,475,1675,479,1674,480,1673,480,1668,480,1670,479,1664,466,1657,450,1650,445,1630,445,1618,445,1617,446,1617,452,1617,504,1617,508,1617,509,1624,509,1645,509,1646,509,1650,499,1655,491,1654,487,1658,487,1660,487,1661,489,1661,492,1661,497,1660,506,1660,514,1660,524,1661,530,1661,535,1661,540,1660,543,1657,543,1653,543,1653,538,1650,529,1647,517,1646,516,1628,516,1618,516,1617,516,1617,521,1617,570,1617,588,1620,593,1637,593,1657,588,1669,569,1674,555,1674,554,1676,554,1679,554,1679,554,1679,560,1679,596,1679,600,1678,601,1673,601,1660,600,1636,600,1607,600,1590,600,1574,601,1573,599,1573,598,1573,595,1574,594,1578,593,1589,592,1591,589,1591,582,1591,455xe" filled="false" stroked="true" strokeweight=".05pt" strokecolor="#ffffff">
              <v:path arrowok="t"/>
            </v:shape>
          </v:group>
          <v:group style="position:absolute;left:1696;top:438;width:94;height:163" coordorigin="1696,438" coordsize="94,163">
            <v:shape style="position:absolute;left:1696;top:438;width:94;height:163" coordorigin="1696,438" coordsize="94,163" path="m1706,438l1698,438,1697,439,1697,444,1699,445,1706,445,1711,445,1713,448,1713,591,1710,592,1700,593,1697,594,1696,595,1696,600,1697,601,1705,601,1721,600,1789,600,1790,599,1790,594,1743,594,1738,588,1738,448,1741,446,1749,445,1756,445,1758,444,1758,439,1711,439,1706,438xe" filled="true" fillcolor="#ffffff" stroked="false">
              <v:path arrowok="t"/>
              <v:fill type="solid"/>
            </v:shape>
            <v:shape style="position:absolute;left:1696;top:438;width:94;height:163" coordorigin="1696,438" coordsize="94,163" path="m1789,600l1751,600,1785,601,1789,601,1789,600xe" filled="true" fillcolor="#ffffff" stroked="false">
              <v:path arrowok="t"/>
              <v:fill type="solid"/>
            </v:shape>
            <v:shape style="position:absolute;left:1696;top:438;width:94;height:163" coordorigin="1696,438" coordsize="94,163" path="m1789,555l1784,555,1785,558,1772,587,1763,593,1743,594,1790,594,1790,556,1789,555xe" filled="true" fillcolor="#ffffff" stroked="false">
              <v:path arrowok="t"/>
              <v:fill type="solid"/>
            </v:shape>
            <v:shape style="position:absolute;left:1696;top:438;width:94;height:163" coordorigin="1696,438" coordsize="94,163" path="m1757,438l1750,438,1744,439,1758,439,1758,439,1757,438xe" filled="true" fillcolor="#ffffff" stroked="false">
              <v:path arrowok="t"/>
              <v:fill type="solid"/>
            </v:shape>
          </v:group>
          <v:group style="position:absolute;left:1696;top:438;width:94;height:163" coordorigin="1696,438" coordsize="94,163">
            <v:shape style="position:absolute;left:1696;top:438;width:94;height:163" coordorigin="1696,438" coordsize="94,163" path="m1738,579l1738,588,1743,594,1752,593,1763,593,1772,587,1778,574,1785,558,1784,555,1787,555,1789,555,1790,556,1790,562,1790,595,1790,599,1789,601,1785,601,1773,600,1751,600,1721,600,1705,601,1697,601,1696,600,1696,597,1696,595,1697,594,1700,593,1710,592,1713,591,1713,580,1713,454,1713,449,1711,445,1706,445,1699,445,1697,444,1697,441,1697,439,1698,438,1701,438,1706,438,1711,439,1727,439,1744,439,1750,438,1754,438,1757,438,1758,439,1758,441,1758,444,1756,445,1749,445,1741,446,1738,448,1738,455,1738,579xe" filled="false" stroked="true" strokeweight=".05pt" strokecolor="#ffffff">
              <v:path arrowok="t"/>
            </v:shape>
          </v:group>
          <w10:wrap type="none"/>
        </v:group>
      </w:pict>
    </w:r>
    <w:r>
      <w:rPr/>
      <w:pict>
        <v:shape style="position:absolute;margin-left:94.146408pt;margin-top:20.235001pt;width:148.392590pt;height:10.304pt;mso-position-horizontal-relative:page;mso-position-vertical-relative:page;z-index:-146224" type="#_x0000_t75" stroked="false">
          <v:imagedata r:id="rId1" o:title=""/>
        </v:shape>
      </w:pict>
    </w:r>
    <w:r>
      <w:rPr/>
      <w:pict>
        <v:group style="position:absolute;margin-left:17.52pt;margin-top:34pt;width:575.950pt;height:.1pt;mso-position-horizontal-relative:page;mso-position-vertical-relative:page;z-index:-146200" coordorigin="350,680" coordsize="11519,2">
          <v:shape style="position:absolute;left:350;top:680;width:11519;height:2" coordorigin="350,680" coordsize="11519,0" path="m350,680l11869,680e" filled="false" stroked="true" strokeweight="1pt" strokecolor="#010202">
            <v:path arrowok="t"/>
          </v:shape>
          <w10:wrap type="none"/>
        </v:group>
      </w:pict>
    </w:r>
    <w:r>
      <w:rPr/>
      <w:pict>
        <v:shape style="position:absolute;margin-left:419.779999pt;margin-top:19.396223pt;width:144.7pt;height:14pt;mso-position-horizontal-relative:page;mso-position-vertical-relative:page;z-index:-146176" type="#_x0000_t202" filled="false" stroked="false">
          <v:textbox inset="0,0,0,0">
            <w:txbxContent>
              <w:p>
                <w:pPr>
                  <w:spacing w:line="265" w:lineRule="exact" w:before="0"/>
                  <w:ind w:left="20" w:right="0" w:firstLine="0"/>
                  <w:jc w:val="left"/>
                  <w:rPr>
                    <w:rFonts w:ascii="Arial" w:hAnsi="Arial" w:cs="Arial" w:eastAsia="Arial"/>
                    <w:sz w:val="24"/>
                    <w:szCs w:val="24"/>
                  </w:rPr>
                </w:pPr>
                <w:r>
                  <w:rPr>
                    <w:rFonts w:ascii="Arial"/>
                    <w:b/>
                    <w:color w:val="231F20"/>
                    <w:sz w:val="24"/>
                  </w:rPr>
                  <w:t>UPC2711TB,</w:t>
                </w:r>
                <w:r>
                  <w:rPr>
                    <w:rFonts w:ascii="Arial"/>
                    <w:b/>
                    <w:color w:val="231F20"/>
                    <w:spacing w:val="-1"/>
                    <w:sz w:val="24"/>
                  </w:rPr>
                  <w:t> </w:t>
                </w:r>
                <w:r>
                  <w:rPr>
                    <w:rFonts w:ascii="Arial"/>
                    <w:b/>
                    <w:color w:val="231F20"/>
                    <w:sz w:val="24"/>
                  </w:rPr>
                  <w:t>UPC2712TB</w:t>
                </w:r>
                <w:r>
                  <w:rPr>
                    <w:rFonts w:ascii="Arial"/>
                    <w:sz w:val="24"/>
                  </w:rPr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70.945999pt;margin-top:24.605pt;width:22.05pt;height:12.55pt;mso-position-horizontal-relative:page;mso-position-vertical-relative:page;z-index:-146152" coordorigin="1419,492" coordsize="441,251">
          <v:group style="position:absolute;left:1419;top:492;width:441;height:251" coordorigin="1419,492" coordsize="441,251">
            <v:shape style="position:absolute;left:1419;top:492;width:441;height:251" coordorigin="1419,492" coordsize="441,251" path="m1419,492l1419,742,1860,742,1849,726,1840,709,1832,690,1827,671,1823,650,1821,629,1822,605,1834,543,1860,494,1419,492xe" filled="true" fillcolor="#000000" stroked="false">
              <v:path arrowok="t"/>
              <v:fill type="solid"/>
            </v:shape>
          </v:group>
          <v:group style="position:absolute;left:1455;top:537;width:104;height:168" coordorigin="1455,537" coordsize="104,168">
            <v:shape style="position:absolute;left:1455;top:537;width:104;height:168" coordorigin="1455,537" coordsize="104,168" path="m1507,537l1458,599,1455,629,1460,652,1469,673,1482,690,1499,701,1520,705,1537,705,1551,699,1553,697,1521,697,1512,696,1501,687,1491,670,1485,645,1483,611,1486,580,1493,559,1504,547,1519,543,1552,543,1549,541,1534,537,1507,537xe" filled="true" fillcolor="#ffffff" stroked="false">
              <v:path arrowok="t"/>
              <v:fill type="solid"/>
            </v:shape>
            <v:shape style="position:absolute;left:1455;top:537;width:104;height:168" coordorigin="1455,537" coordsize="104,168" path="m1558,647l1551,647,1551,648,1540,692,1530,697,1553,697,1555,696,1558,693,1559,690,1559,648,1558,647xe" filled="true" fillcolor="#ffffff" stroked="false">
              <v:path arrowok="t"/>
              <v:fill type="solid"/>
            </v:shape>
            <v:shape style="position:absolute;left:1455;top:537;width:104;height:168" coordorigin="1455,537" coordsize="104,168" path="m1552,543l1528,543,1534,546,1546,581,1548,583,1555,583,1555,582,1555,545,1555,545,1552,543xe" filled="true" fillcolor="#ffffff" stroked="false">
              <v:path arrowok="t"/>
              <v:fill type="solid"/>
            </v:shape>
          </v:group>
          <v:group style="position:absolute;left:1455;top:537;width:104;height:168" coordorigin="1455,537" coordsize="104,168">
            <v:shape style="position:absolute;left:1455;top:537;width:104;height:168" coordorigin="1455,537" coordsize="104,168" path="m1521,697l1530,697,1540,692,1545,671,1551,648,1551,647,1554,647,1558,647,1559,648,1559,676,1559,689,1558,693,1555,696,1551,699,1537,705,1520,705,1469,673,1455,629,1458,599,1465,575,1476,557,1490,544,1507,537,1534,537,1549,541,1555,545,1555,545,1555,563,1555,582,1555,583,1550,583,1548,583,1546,581,1541,566,1534,546,1528,543,1519,543,1504,547,1493,559,1486,580,1483,611,1485,645,1491,670,1501,687,1512,696,1521,697xe" filled="false" stroked="true" strokeweight=".05pt" strokecolor="#ffffff">
              <v:path arrowok="t"/>
            </v:shape>
          </v:group>
          <v:group style="position:absolute;left:1573;top:539;width:106;height:163" coordorigin="1573,539" coordsize="106,163">
            <v:shape style="position:absolute;left:1573;top:539;width:106;height:163" coordorigin="1573,539" coordsize="106,163" path="m1675,545l1577,545,1582,546,1590,547,1591,549,1591,690,1589,692,1578,694,1574,695,1573,696,1574,700,1574,701,1590,701,1607,701,1679,700,1679,694,1620,694,1617,689,1617,617,1618,617,1660,617,1660,610,1617,610,1617,609,1617,547,1618,546,1675,546,1675,545xe" filled="true" fillcolor="#ffffff" stroked="false">
              <v:path arrowok="t"/>
              <v:fill type="solid"/>
            </v:shape>
            <v:shape style="position:absolute;left:1573;top:539;width:106;height:163" coordorigin="1573,539" coordsize="106,163" path="m1679,700l1636,700,1673,701,1678,701,1679,700xe" filled="true" fillcolor="#ffffff" stroked="false">
              <v:path arrowok="t"/>
              <v:fill type="solid"/>
            </v:shape>
            <v:shape style="position:absolute;left:1573;top:539;width:106;height:163" coordorigin="1573,539" coordsize="106,163" path="m1679,654l1674,654,1674,656,1669,670,1657,689,1637,694,1679,694,1679,655,1679,654xe" filled="true" fillcolor="#ffffff" stroked="false">
              <v:path arrowok="t"/>
              <v:fill type="solid"/>
            </v:shape>
            <v:shape style="position:absolute;left:1573;top:539;width:106;height:163" coordorigin="1573,539" coordsize="106,163" path="m1660,617l1646,617,1647,618,1650,629,1653,638,1653,643,1660,643,1661,641,1661,631,1660,624,1660,617xe" filled="true" fillcolor="#ffffff" stroked="false">
              <v:path arrowok="t"/>
              <v:fill type="solid"/>
            </v:shape>
            <v:shape style="position:absolute;left:1573;top:539;width:106;height:163" coordorigin="1573,539" coordsize="106,163" path="m1660,588l1654,588,1655,591,1646,609,1645,610,1660,610,1660,607,1661,598,1661,589,1660,588xe" filled="true" fillcolor="#ffffff" stroked="false">
              <v:path arrowok="t"/>
              <v:fill type="solid"/>
            </v:shape>
            <v:shape style="position:absolute;left:1573;top:539;width:106;height:163" coordorigin="1573,539" coordsize="106,163" path="m1675,546l1650,546,1657,551,1670,580,1668,581,1674,581,1675,580,1675,546xe" filled="true" fillcolor="#ffffff" stroked="false">
              <v:path arrowok="t"/>
              <v:fill type="solid"/>
            </v:shape>
            <v:shape style="position:absolute;left:1573;top:539;width:106;height:163" coordorigin="1573,539" coordsize="106,163" path="m1582,539l1577,539,1575,539,1575,545,1577,545,1675,545,1675,540,1621,540,1591,539,1582,539xe" filled="true" fillcolor="#ffffff" stroked="false">
              <v:path arrowok="t"/>
              <v:fill type="solid"/>
            </v:shape>
            <v:shape style="position:absolute;left:1573;top:539;width:106;height:163" coordorigin="1573,539" coordsize="106,163" path="m1674,539l1665,539,1649,539,1621,540,1675,540,1674,539xe" filled="true" fillcolor="#ffffff" stroked="false">
              <v:path arrowok="t"/>
              <v:fill type="solid"/>
            </v:shape>
          </v:group>
          <v:group style="position:absolute;left:1573;top:539;width:106;height:163" coordorigin="1573,539" coordsize="106,163">
            <v:shape style="position:absolute;left:1573;top:539;width:106;height:163" coordorigin="1573,539" coordsize="106,163" path="m1591,555l1591,549,1590,547,1582,546,1577,545,1575,545,1575,542,1575,539,1577,539,1582,539,1591,539,1621,540,1649,539,1665,539,1674,539,1675,540,1675,544,1675,576,1675,580,1674,581,1673,581,1668,581,1670,580,1664,566,1657,551,1650,546,1630,546,1618,546,1617,547,1617,553,1617,605,1617,609,1617,610,1624,610,1645,610,1646,609,1650,600,1655,591,1654,588,1658,588,1660,588,1661,589,1661,593,1661,598,1660,607,1660,615,1660,624,1661,631,1661,636,1661,641,1660,643,1657,643,1653,643,1653,638,1650,629,1647,618,1646,617,1628,617,1618,617,1617,617,1617,621,1617,670,1617,689,1620,694,1637,694,1657,689,1669,670,1674,656,1674,654,1676,654,1679,654,1679,655,1679,660,1679,697,1679,700,1678,701,1673,701,1660,701,1636,700,1607,701,1590,701,1574,701,1573,700,1573,698,1573,696,1574,695,1578,694,1589,692,1591,690,1591,682,1591,555xe" filled="false" stroked="true" strokeweight=".05pt" strokecolor="#ffffff">
              <v:path arrowok="t"/>
            </v:shape>
          </v:group>
          <v:group style="position:absolute;left:1696;top:539;width:94;height:163" coordorigin="1696,539" coordsize="94,163">
            <v:shape style="position:absolute;left:1696;top:539;width:94;height:163" coordorigin="1696,539" coordsize="94,163" path="m1706,539l1698,539,1697,539,1697,545,1699,546,1706,546,1711,546,1713,549,1713,692,1710,692,1700,694,1697,695,1696,696,1696,701,1697,701,1705,701,1721,701,1789,701,1790,700,1790,695,1743,695,1738,689,1738,549,1741,546,1749,546,1756,545,1758,545,1758,540,1711,540,1706,539xe" filled="true" fillcolor="#ffffff" stroked="false">
              <v:path arrowok="t"/>
              <v:fill type="solid"/>
            </v:shape>
            <v:shape style="position:absolute;left:1696;top:539;width:94;height:163" coordorigin="1696,539" coordsize="94,163" path="m1789,701l1751,701,1785,701,1789,701,1789,701xe" filled="true" fillcolor="#ffffff" stroked="false">
              <v:path arrowok="t"/>
              <v:fill type="solid"/>
            </v:shape>
            <v:shape style="position:absolute;left:1696;top:539;width:94;height:163" coordorigin="1696,539" coordsize="94,163" path="m1789,656l1784,656,1785,659,1772,688,1763,694,1743,695,1790,695,1790,657,1789,656xe" filled="true" fillcolor="#ffffff" stroked="false">
              <v:path arrowok="t"/>
              <v:fill type="solid"/>
            </v:shape>
            <v:shape style="position:absolute;left:1696;top:539;width:94;height:163" coordorigin="1696,539" coordsize="94,163" path="m1757,539l1750,539,1744,540,1758,540,1758,539,1757,539xe" filled="true" fillcolor="#ffffff" stroked="false">
              <v:path arrowok="t"/>
              <v:fill type="solid"/>
            </v:shape>
          </v:group>
          <v:group style="position:absolute;left:1696;top:539;width:94;height:163" coordorigin="1696,539" coordsize="94,163">
            <v:shape style="position:absolute;left:1696;top:539;width:94;height:163" coordorigin="1696,539" coordsize="94,163" path="m1738,680l1738,689,1743,695,1752,694,1763,694,1772,688,1778,674,1785,659,1784,656,1787,656,1789,656,1790,657,1790,662,1790,695,1790,700,1789,701,1785,701,1773,701,1751,701,1721,701,1705,701,1697,701,1696,701,1696,698,1696,696,1697,695,1700,694,1710,692,1713,692,1713,680,1713,555,1713,549,1711,546,1706,546,1699,546,1697,545,1697,542,1697,539,1698,539,1701,539,1706,539,1711,540,1727,540,1744,540,1750,539,1754,539,1757,539,1758,539,1758,542,1758,545,1756,545,1749,546,1741,546,1738,549,1738,556,1738,680xe" filled="false" stroked="true" strokeweight=".05pt" strokecolor="#ffffff">
              <v:path arrowok="t"/>
            </v:shape>
          </v:group>
          <w10:wrap type="none"/>
        </v:group>
      </w:pict>
    </w:r>
    <w:r>
      <w:rPr/>
      <w:pict>
        <v:shape style="position:absolute;margin-left:94.146408pt;margin-top:25.275pt;width:148.392590pt;height:10.304pt;mso-position-horizontal-relative:page;mso-position-vertical-relative:page;z-index:-146128" type="#_x0000_t75" stroked="false">
          <v:imagedata r:id="rId1" o:title=""/>
        </v:shape>
      </w:pict>
    </w:r>
    <w:r>
      <w:rPr/>
      <w:pict>
        <v:group style="position:absolute;margin-left:17.52pt;margin-top:39.040001pt;width:575.950pt;height:.1pt;mso-position-horizontal-relative:page;mso-position-vertical-relative:page;z-index:-146104" coordorigin="350,781" coordsize="11519,2">
          <v:shape style="position:absolute;left:350;top:781;width:11519;height:2" coordorigin="350,781" coordsize="11519,0" path="m350,781l11869,781e" filled="false" stroked="true" strokeweight="1pt" strokecolor="#010202">
            <v:path arrowok="t"/>
          </v:shape>
          <w10:wrap type="none"/>
        </v:group>
      </w:pict>
    </w:r>
    <w:r>
      <w:rPr/>
      <w:pict>
        <v:shape style="position:absolute;margin-left:419.779999pt;margin-top:24.436123pt;width:144.7pt;height:14pt;mso-position-horizontal-relative:page;mso-position-vertical-relative:page;z-index:-146080" type="#_x0000_t202" filled="false" stroked="false">
          <v:textbox inset="0,0,0,0">
            <w:txbxContent>
              <w:p>
                <w:pPr>
                  <w:spacing w:line="265" w:lineRule="exact" w:before="0"/>
                  <w:ind w:left="20" w:right="0" w:firstLine="0"/>
                  <w:jc w:val="left"/>
                  <w:rPr>
                    <w:rFonts w:ascii="Arial" w:hAnsi="Arial" w:cs="Arial" w:eastAsia="Arial"/>
                    <w:sz w:val="24"/>
                    <w:szCs w:val="24"/>
                  </w:rPr>
                </w:pPr>
                <w:r>
                  <w:rPr>
                    <w:rFonts w:ascii="Arial"/>
                    <w:b/>
                    <w:color w:val="231F20"/>
                    <w:sz w:val="24"/>
                  </w:rPr>
                  <w:t>UPC2711TB,</w:t>
                </w:r>
                <w:r>
                  <w:rPr>
                    <w:rFonts w:ascii="Arial"/>
                    <w:b/>
                    <w:color w:val="231F20"/>
                    <w:spacing w:val="-1"/>
                    <w:sz w:val="24"/>
                  </w:rPr>
                  <w:t> </w:t>
                </w:r>
                <w:r>
                  <w:rPr>
                    <w:rFonts w:ascii="Arial"/>
                    <w:b/>
                    <w:color w:val="231F20"/>
                    <w:sz w:val="24"/>
                  </w:rPr>
                  <w:t>UPC2712TB</w:t>
                </w:r>
                <w:r>
                  <w:rPr>
                    <w:rFonts w:ascii="Arial"/>
                    <w:sz w:val="24"/>
                  </w:rPr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70.405998pt;margin-top:19.805pt;width:22.05pt;height:12.55pt;mso-position-horizontal-relative:page;mso-position-vertical-relative:page;z-index:-145768" coordorigin="1408,396" coordsize="441,251">
          <v:group style="position:absolute;left:1408;top:396;width:441;height:251" coordorigin="1408,396" coordsize="441,251">
            <v:shape style="position:absolute;left:1408;top:396;width:441;height:251" coordorigin="1408,396" coordsize="441,251" path="m1408,396l1408,646,1849,646,1838,630,1829,613,1821,594,1816,575,1812,554,1810,533,1811,509,1823,447,1849,398,1408,396xe" filled="true" fillcolor="#000000" stroked="false">
              <v:path arrowok="t"/>
              <v:fill type="solid"/>
            </v:shape>
          </v:group>
          <v:group style="position:absolute;left:1444;top:441;width:104;height:168" coordorigin="1444,441" coordsize="104,168">
            <v:shape style="position:absolute;left:1444;top:441;width:104;height:168" coordorigin="1444,441" coordsize="104,168" path="m1497,441l1447,503,1444,533,1449,556,1458,577,1471,594,1489,605,1510,609,1527,609,1541,603,1542,601,1510,601,1501,600,1490,591,1481,574,1474,549,1472,515,1475,484,1482,463,1493,451,1508,447,1541,447,1538,445,1523,441,1497,441xe" filled="true" fillcolor="#ffffff" stroked="false">
              <v:path arrowok="t"/>
              <v:fill type="solid"/>
            </v:shape>
            <v:shape style="position:absolute;left:1444;top:441;width:104;height:168" coordorigin="1444,441" coordsize="104,168" path="m1548,551l1541,551,1540,552,1529,596,1519,601,1542,601,1544,600,1547,597,1548,594,1548,552,1548,551xe" filled="true" fillcolor="#ffffff" stroked="false">
              <v:path arrowok="t"/>
              <v:fill type="solid"/>
            </v:shape>
            <v:shape style="position:absolute;left:1444;top:441;width:104;height:168" coordorigin="1444,441" coordsize="104,168" path="m1541,447l1517,447,1523,450,1535,485,1537,487,1544,487,1544,486,1544,449,1544,449,1541,447xe" filled="true" fillcolor="#ffffff" stroked="false">
              <v:path arrowok="t"/>
              <v:fill type="solid"/>
            </v:shape>
          </v:group>
          <v:group style="position:absolute;left:1444;top:441;width:104;height:168" coordorigin="1444,441" coordsize="104,168">
            <v:shape style="position:absolute;left:1444;top:441;width:104;height:168" coordorigin="1444,441" coordsize="104,168" path="m1510,601l1519,601,1529,596,1534,575,1540,552,1541,551,1543,551,1548,551,1548,552,1548,580,1548,593,1547,597,1544,600,1541,603,1527,609,1510,609,1458,577,1444,533,1447,503,1454,479,1465,461,1480,448,1497,441,1523,441,1538,445,1544,449,1544,449,1544,467,1544,486,1544,487,1540,487,1537,487,1535,485,1530,470,1523,450,1517,447,1508,447,1493,451,1482,463,1475,484,1472,515,1474,549,1481,574,1490,591,1501,600,1510,601xe" filled="false" stroked="true" strokeweight=".05pt" strokecolor="#ffffff">
              <v:path arrowok="t"/>
            </v:shape>
          </v:group>
          <v:group style="position:absolute;left:1563;top:443;width:106;height:163" coordorigin="1563,443" coordsize="106,163">
            <v:shape style="position:absolute;left:1563;top:443;width:106;height:163" coordorigin="1563,443" coordsize="106,163" path="m1665,449l1566,449,1571,450,1579,451,1581,453,1581,594,1578,596,1567,598,1563,599,1563,600,1563,604,1563,605,1579,605,1596,605,1668,604,1668,598,1609,598,1606,593,1606,521,1607,521,1649,521,1649,514,1606,514,1606,513,1606,451,1607,450,1665,450,1665,449xe" filled="true" fillcolor="#ffffff" stroked="false">
              <v:path arrowok="t"/>
              <v:fill type="solid"/>
            </v:shape>
            <v:shape style="position:absolute;left:1563;top:443;width:106;height:163" coordorigin="1563,443" coordsize="106,163" path="m1668,604l1626,604,1662,605,1667,605,1668,604xe" filled="true" fillcolor="#ffffff" stroked="false">
              <v:path arrowok="t"/>
              <v:fill type="solid"/>
            </v:shape>
            <v:shape style="position:absolute;left:1563;top:443;width:106;height:163" coordorigin="1563,443" coordsize="106,163" path="m1668,558l1663,558,1663,560,1658,574,1646,593,1626,598,1668,598,1668,559,1668,558xe" filled="true" fillcolor="#ffffff" stroked="false">
              <v:path arrowok="t"/>
              <v:fill type="solid"/>
            </v:shape>
            <v:shape style="position:absolute;left:1563;top:443;width:106;height:163" coordorigin="1563,443" coordsize="106,163" path="m1649,521l1635,521,1636,522,1640,533,1642,542,1642,547,1649,547,1650,545,1650,535,1649,528,1649,521xe" filled="true" fillcolor="#ffffff" stroked="false">
              <v:path arrowok="t"/>
              <v:fill type="solid"/>
            </v:shape>
            <v:shape style="position:absolute;left:1563;top:443;width:106;height:163" coordorigin="1563,443" coordsize="106,163" path="m1649,492l1644,492,1644,495,1635,513,1634,514,1649,514,1649,511,1650,502,1650,493,1649,492xe" filled="true" fillcolor="#ffffff" stroked="false">
              <v:path arrowok="t"/>
              <v:fill type="solid"/>
            </v:shape>
            <v:shape style="position:absolute;left:1563;top:443;width:106;height:163" coordorigin="1563,443" coordsize="106,163" path="m1665,450l1639,450,1646,455,1659,484,1658,485,1664,485,1665,484,1665,450xe" filled="true" fillcolor="#ffffff" stroked="false">
              <v:path arrowok="t"/>
              <v:fill type="solid"/>
            </v:shape>
            <v:shape style="position:absolute;left:1563;top:443;width:106;height:163" coordorigin="1563,443" coordsize="106,163" path="m1571,443l1566,443,1564,443,1564,449,1566,449,1665,449,1665,444,1610,444,1580,443,1571,443xe" filled="true" fillcolor="#ffffff" stroked="false">
              <v:path arrowok="t"/>
              <v:fill type="solid"/>
            </v:shape>
            <v:shape style="position:absolute;left:1563;top:443;width:106;height:163" coordorigin="1563,443" coordsize="106,163" path="m1663,443l1654,443,1638,443,1610,444,1665,444,1663,443xe" filled="true" fillcolor="#ffffff" stroked="false">
              <v:path arrowok="t"/>
              <v:fill type="solid"/>
            </v:shape>
          </v:group>
          <v:group style="position:absolute;left:1563;top:443;width:106;height:163" coordorigin="1563,443" coordsize="106,163">
            <v:shape style="position:absolute;left:1563;top:443;width:106;height:163" coordorigin="1563,443" coordsize="106,163" path="m1581,459l1581,453,1579,451,1571,450,1566,449,1564,449,1564,446,1564,443,1566,443,1571,443,1580,443,1610,444,1638,443,1654,443,1663,443,1665,444,1665,448,1665,480,1665,484,1664,485,1662,485,1658,485,1659,484,1653,470,1646,455,1639,450,1619,450,1607,450,1606,451,1606,457,1606,509,1606,513,1606,514,1613,514,1634,514,1635,513,1640,504,1644,495,1644,492,1647,492,1649,492,1650,493,1650,497,1650,502,1649,511,1649,519,1649,528,1650,535,1650,540,1650,545,1649,547,1646,547,1642,547,1642,542,1640,533,1636,522,1635,521,1617,521,1607,521,1606,521,1606,525,1606,574,1606,593,1609,598,1626,598,1646,593,1658,574,1663,560,1663,558,1666,558,1668,558,1668,559,1668,564,1668,601,1668,604,1667,605,1662,605,1649,605,1626,604,1596,605,1579,605,1563,605,1563,604,1563,602,1563,600,1563,599,1567,598,1578,596,1581,594,1581,586,1581,459xe" filled="false" stroked="true" strokeweight=".05pt" strokecolor="#ffffff">
              <v:path arrowok="t"/>
            </v:shape>
          </v:group>
          <v:group style="position:absolute;left:1685;top:443;width:94;height:163" coordorigin="1685,443" coordsize="94,163">
            <v:shape style="position:absolute;left:1685;top:443;width:94;height:163" coordorigin="1685,443" coordsize="94,163" path="m1696,443l1688,443,1686,444,1686,449,1688,450,1695,450,1700,450,1702,453,1702,596,1699,596,1689,598,1686,599,1685,600,1685,605,1686,605,1694,605,1710,605,1779,605,1779,604,1779,599,1733,599,1727,593,1727,453,1730,450,1739,450,1746,449,1748,449,1748,444,1701,444,1696,443xe" filled="true" fillcolor="#ffffff" stroked="false">
              <v:path arrowok="t"/>
              <v:fill type="solid"/>
            </v:shape>
            <v:shape style="position:absolute;left:1685;top:443;width:94;height:163" coordorigin="1685,443" coordsize="94,163" path="m1779,605l1740,605,1774,605,1778,605,1779,605xe" filled="true" fillcolor="#ffffff" stroked="false">
              <v:path arrowok="t"/>
              <v:fill type="solid"/>
            </v:shape>
            <v:shape style="position:absolute;left:1685;top:443;width:94;height:163" coordorigin="1685,443" coordsize="94,163" path="m1778,560l1773,560,1774,563,1761,592,1752,598,1733,599,1779,599,1779,561,1778,560xe" filled="true" fillcolor="#ffffff" stroked="false">
              <v:path arrowok="t"/>
              <v:fill type="solid"/>
            </v:shape>
            <v:shape style="position:absolute;left:1685;top:443;width:94;height:163" coordorigin="1685,443" coordsize="94,163" path="m1746,443l1739,443,1734,444,1748,444,1748,444,1746,443xe" filled="true" fillcolor="#ffffff" stroked="false">
              <v:path arrowok="t"/>
              <v:fill type="solid"/>
            </v:shape>
          </v:group>
          <v:group style="position:absolute;left:1685;top:443;width:94;height:163" coordorigin="1685,443" coordsize="94,163">
            <v:shape style="position:absolute;left:1685;top:443;width:94;height:163" coordorigin="1685,443" coordsize="94,163" path="m1727,584l1727,593,1733,599,1742,598,1752,598,1761,592,1767,579,1774,563,1773,560,1776,560,1778,560,1779,561,1779,566,1779,599,1779,604,1778,605,1774,605,1762,605,1740,605,1710,605,1694,605,1686,605,1685,605,1685,602,1685,600,1686,599,1689,598,1699,596,1702,596,1702,584,1702,459,1702,454,1700,450,1695,450,1688,450,1686,449,1686,446,1686,444,1688,443,1691,443,1696,443,1701,444,1716,444,1734,444,1739,443,1743,443,1746,443,1748,444,1748,446,1748,449,1746,449,1739,450,1730,450,1727,453,1727,460,1727,584xe" filled="false" stroked="true" strokeweight=".05pt" strokecolor="#ffffff">
              <v:path arrowok="t"/>
            </v:shape>
          </v:group>
          <w10:wrap type="none"/>
        </v:group>
      </w:pict>
    </w:r>
    <w:r>
      <w:rPr/>
      <w:pict>
        <v:shape style="position:absolute;margin-left:93.606415pt;margin-top:20.475pt;width:148.392590pt;height:10.304pt;mso-position-horizontal-relative:page;mso-position-vertical-relative:page;z-index:-145744" type="#_x0000_t75" stroked="false">
          <v:imagedata r:id="rId1" o:title=""/>
        </v:shape>
      </w:pict>
    </w:r>
    <w:r>
      <w:rPr/>
      <w:pict>
        <v:group style="position:absolute;margin-left:16.98pt;margin-top:34.240002pt;width:575.950pt;height:.1pt;mso-position-horizontal-relative:page;mso-position-vertical-relative:page;z-index:-145720" coordorigin="340,685" coordsize="11519,2">
          <v:shape style="position:absolute;left:340;top:685;width:11519;height:2" coordorigin="340,685" coordsize="11519,0" path="m340,685l11858,685e" filled="false" stroked="true" strokeweight="1pt" strokecolor="#010202">
            <v:path arrowok="t"/>
          </v:shape>
          <w10:wrap type="none"/>
        </v:group>
      </w:pict>
    </w:r>
    <w:r>
      <w:rPr/>
      <w:pict>
        <v:shape style="position:absolute;margin-left:419.299988pt;margin-top:19.636223pt;width:144.7pt;height:14pt;mso-position-horizontal-relative:page;mso-position-vertical-relative:page;z-index:-145696" type="#_x0000_t202" filled="false" stroked="false">
          <v:textbox inset="0,0,0,0">
            <w:txbxContent>
              <w:p>
                <w:pPr>
                  <w:spacing w:line="265" w:lineRule="exact" w:before="0"/>
                  <w:ind w:left="20" w:right="0" w:firstLine="0"/>
                  <w:jc w:val="left"/>
                  <w:rPr>
                    <w:rFonts w:ascii="Arial" w:hAnsi="Arial" w:cs="Arial" w:eastAsia="Arial"/>
                    <w:sz w:val="24"/>
                    <w:szCs w:val="24"/>
                  </w:rPr>
                </w:pPr>
                <w:r>
                  <w:rPr>
                    <w:rFonts w:ascii="Arial"/>
                    <w:b/>
                    <w:color w:val="231F20"/>
                    <w:sz w:val="24"/>
                  </w:rPr>
                  <w:t>UPC2711TB,</w:t>
                </w:r>
                <w:r>
                  <w:rPr>
                    <w:rFonts w:ascii="Arial"/>
                    <w:b/>
                    <w:color w:val="231F20"/>
                    <w:spacing w:val="-1"/>
                    <w:sz w:val="24"/>
                  </w:rPr>
                  <w:t> </w:t>
                </w:r>
                <w:r>
                  <w:rPr>
                    <w:rFonts w:ascii="Arial"/>
                    <w:b/>
                    <w:color w:val="231F20"/>
                    <w:sz w:val="24"/>
                  </w:rPr>
                  <w:t>UPC2712TB</w:t>
                </w:r>
                <w:r>
                  <w:rPr>
                    <w:rFonts w:ascii="Arial"/>
                    <w:sz w:val="24"/>
                  </w:rPr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group style="position:absolute;margin-left:71.786003pt;margin-top:22.745001pt;width:22.05pt;height:12.55pt;mso-position-horizontal-relative:page;mso-position-vertical-relative:page;z-index:-145672" coordorigin="1436,455" coordsize="441,251">
          <v:group style="position:absolute;left:1436;top:455;width:441;height:251" coordorigin="1436,455" coordsize="441,251">
            <v:shape style="position:absolute;left:1436;top:455;width:441;height:251" coordorigin="1436,455" coordsize="441,251" path="m1436,455l1436,705,1876,705,1866,689,1856,671,1849,653,1843,633,1840,613,1838,592,1839,568,1851,506,1877,457,1436,455xe" filled="true" fillcolor="#000000" stroked="false">
              <v:path arrowok="t"/>
              <v:fill type="solid"/>
            </v:shape>
          </v:group>
          <v:group style="position:absolute;left:1472;top:500;width:104;height:168" coordorigin="1472,500" coordsize="104,168">
            <v:shape style="position:absolute;left:1472;top:500;width:104;height:168" coordorigin="1472,500" coordsize="104,168" path="m1524,500l1475,562,1472,591,1476,615,1485,636,1499,653,1516,663,1537,667,1554,667,1568,662,1570,660,1538,660,1529,658,1518,650,1508,633,1502,608,1500,574,1503,543,1510,522,1521,510,1536,506,1568,506,1566,504,1551,500,1524,500xe" filled="true" fillcolor="#ffffff" stroked="false">
              <v:path arrowok="t"/>
              <v:fill type="solid"/>
            </v:shape>
            <v:shape style="position:absolute;left:1472;top:500;width:104;height:168" coordorigin="1472,500" coordsize="104,168" path="m1575,610l1568,610,1568,610,1556,655,1547,660,1570,660,1572,658,1575,656,1576,653,1576,610,1575,610xe" filled="true" fillcolor="#ffffff" stroked="false">
              <v:path arrowok="t"/>
              <v:fill type="solid"/>
            </v:shape>
            <v:shape style="position:absolute;left:1472;top:500;width:104;height:168" coordorigin="1472,500" coordsize="104,168" path="m1568,506l1544,506,1551,508,1563,544,1565,546,1572,546,1572,545,1572,508,1572,508,1568,506xe" filled="true" fillcolor="#ffffff" stroked="false">
              <v:path arrowok="t"/>
              <v:fill type="solid"/>
            </v:shape>
          </v:group>
          <v:group style="position:absolute;left:1472;top:500;width:104;height:168" coordorigin="1472,500" coordsize="104,168">
            <v:shape style="position:absolute;left:1472;top:500;width:104;height:168" coordorigin="1472,500" coordsize="104,168" path="m1538,660l1547,660,1556,655,1562,633,1568,610,1568,610,1571,610,1575,610,1576,610,1576,639,1576,652,1575,656,1572,658,1568,662,1554,667,1537,667,1485,636,1472,591,1475,562,1482,538,1493,520,1507,507,1524,500,1551,500,1566,504,1572,508,1572,508,1572,526,1572,545,1572,546,1567,546,1565,546,1563,544,1558,529,1551,508,1544,506,1536,506,1521,510,1510,522,1503,543,1500,574,1502,608,1508,633,1518,650,1529,658,1538,660xe" filled="false" stroked="true" strokeweight=".05pt" strokecolor="#ffffff">
              <v:path arrowok="t"/>
            </v:shape>
          </v:group>
          <v:group style="position:absolute;left:1590;top:502;width:106;height:163" coordorigin="1590,502" coordsize="106,163">
            <v:shape style="position:absolute;left:1590;top:502;width:106;height:163" coordorigin="1590,502" coordsize="106,163" path="m1692,508l1594,508,1599,509,1606,510,1608,512,1608,653,1606,655,1595,657,1591,658,1590,658,1590,663,1591,664,1607,664,1623,664,1696,663,1696,657,1636,657,1633,652,1633,580,1634,580,1677,580,1677,572,1634,572,1633,571,1633,510,1635,509,1692,509,1692,508xe" filled="true" fillcolor="#ffffff" stroked="false">
              <v:path arrowok="t"/>
              <v:fill type="solid"/>
            </v:shape>
            <v:shape style="position:absolute;left:1590;top:502;width:106;height:163" coordorigin="1590,502" coordsize="106,163" path="m1696,663l1653,663,1690,664,1695,664,1696,663xe" filled="true" fillcolor="#ffffff" stroked="false">
              <v:path arrowok="t"/>
              <v:fill type="solid"/>
            </v:shape>
            <v:shape style="position:absolute;left:1590;top:502;width:106;height:163" coordorigin="1590,502" coordsize="106,163" path="m1696,617l1691,617,1691,618,1685,633,1673,651,1654,657,1696,657,1696,618,1696,617xe" filled="true" fillcolor="#ffffff" stroked="false">
              <v:path arrowok="t"/>
              <v:fill type="solid"/>
            </v:shape>
            <v:shape style="position:absolute;left:1590;top:502;width:106;height:163" coordorigin="1590,502" coordsize="106,163" path="m1677,580l1663,580,1664,580,1667,592,1670,601,1670,606,1677,606,1678,604,1678,594,1677,587,1677,580xe" filled="true" fillcolor="#ffffff" stroked="false">
              <v:path arrowok="t"/>
              <v:fill type="solid"/>
            </v:shape>
            <v:shape style="position:absolute;left:1590;top:502;width:106;height:163" coordorigin="1590,502" coordsize="106,163" path="m1677,551l1671,551,1671,554,1663,572,1662,572,1677,572,1677,570,1678,561,1678,552,1677,551xe" filled="true" fillcolor="#ffffff" stroked="false">
              <v:path arrowok="t"/>
              <v:fill type="solid"/>
            </v:shape>
            <v:shape style="position:absolute;left:1590;top:502;width:106;height:163" coordorigin="1590,502" coordsize="106,163" path="m1692,509l1667,509,1674,514,1687,542,1685,544,1691,544,1692,542,1692,509xe" filled="true" fillcolor="#ffffff" stroked="false">
              <v:path arrowok="t"/>
              <v:fill type="solid"/>
            </v:shape>
            <v:shape style="position:absolute;left:1590;top:502;width:106;height:163" coordorigin="1590,502" coordsize="106,163" path="m1599,502l1594,502,1592,502,1592,508,1594,508,1692,508,1692,503,1638,503,1608,502,1599,502xe" filled="true" fillcolor="#ffffff" stroked="false">
              <v:path arrowok="t"/>
              <v:fill type="solid"/>
            </v:shape>
            <v:shape style="position:absolute;left:1590;top:502;width:106;height:163" coordorigin="1590,502" coordsize="106,163" path="m1691,502l1682,502,1666,502,1638,503,1692,503,1691,502xe" filled="true" fillcolor="#ffffff" stroked="false">
              <v:path arrowok="t"/>
              <v:fill type="solid"/>
            </v:shape>
          </v:group>
          <v:group style="position:absolute;left:1590;top:502;width:106;height:163" coordorigin="1590,502" coordsize="106,163">
            <v:shape style="position:absolute;left:1590;top:502;width:106;height:163" coordorigin="1590,502" coordsize="106,163" path="m1608,518l1608,512,1606,510,1599,509,1594,508,1592,508,1592,505,1592,502,1594,502,1599,502,1608,502,1638,503,1666,502,1682,502,1691,502,1692,503,1692,506,1692,539,1692,542,1691,544,1689,544,1685,544,1687,542,1681,529,1674,514,1667,509,1647,509,1635,509,1633,510,1633,516,1633,568,1633,571,1634,572,1640,572,1662,572,1663,572,1667,563,1671,554,1671,551,1674,551,1677,551,1678,552,1678,555,1678,561,1677,570,1677,578,1677,587,1678,594,1678,599,1678,604,1677,606,1674,606,1670,606,1670,601,1667,592,1664,580,1663,580,1645,580,1634,580,1633,580,1633,584,1633,633,1633,652,1636,657,1654,657,1673,651,1685,633,1691,618,1691,617,1693,617,1696,617,1696,618,1696,623,1696,660,1696,663,1695,664,1690,664,1677,664,1653,663,1623,664,1607,664,1591,664,1590,663,1590,661,1590,658,1591,658,1595,657,1606,655,1608,653,1608,645,1608,518xe" filled="false" stroked="true" strokeweight=".05pt" strokecolor="#ffffff">
              <v:path arrowok="t"/>
            </v:shape>
          </v:group>
          <v:group style="position:absolute;left:1713;top:502;width:94;height:163" coordorigin="1713,502" coordsize="94,163">
            <v:shape style="position:absolute;left:1713;top:502;width:94;height:163" coordorigin="1713,502" coordsize="94,163" path="m1723,502l1715,502,1713,502,1713,508,1716,508,1723,509,1728,509,1730,512,1730,655,1727,655,1717,657,1714,658,1713,659,1713,664,1714,664,1722,664,1738,664,1806,663,1807,663,1807,657,1760,657,1755,652,1755,512,1758,509,1766,509,1773,508,1775,508,1775,503,1728,503,1723,502xe" filled="true" fillcolor="#ffffff" stroked="false">
              <v:path arrowok="t"/>
              <v:fill type="solid"/>
            </v:shape>
            <v:shape style="position:absolute;left:1713;top:502;width:94;height:163" coordorigin="1713,502" coordsize="94,163" path="m1806,663l1768,663,1802,664,1806,664,1806,663xe" filled="true" fillcolor="#ffffff" stroked="false">
              <v:path arrowok="t"/>
              <v:fill type="solid"/>
            </v:shape>
            <v:shape style="position:absolute;left:1713;top:502;width:94;height:163" coordorigin="1713,502" coordsize="94,163" path="m1806,619l1801,619,1802,622,1789,650,1780,657,1760,657,1807,657,1807,619,1806,619xe" filled="true" fillcolor="#ffffff" stroked="false">
              <v:path arrowok="t"/>
              <v:fill type="solid"/>
            </v:shape>
            <v:shape style="position:absolute;left:1713;top:502;width:94;height:163" coordorigin="1713,502" coordsize="94,163" path="m1774,502l1767,502,1761,503,1775,503,1775,502,1774,502xe" filled="true" fillcolor="#ffffff" stroked="false">
              <v:path arrowok="t"/>
              <v:fill type="solid"/>
            </v:shape>
          </v:group>
          <v:group style="position:absolute;left:1713;top:502;width:94;height:163" coordorigin="1713,502" coordsize="94,163">
            <v:shape style="position:absolute;left:1713;top:502;width:94;height:163" coordorigin="1713,502" coordsize="94,163" path="m1755,642l1755,652,1760,657,1769,657,1780,657,1789,650,1795,637,1802,622,1801,619,1804,619,1806,619,1807,619,1807,625,1807,658,1807,663,1806,664,1802,664,1789,664,1768,663,1738,664,1722,664,1714,664,1713,663,1713,661,1713,659,1714,658,1717,657,1727,655,1730,655,1730,643,1730,517,1730,512,1728,509,1723,509,1716,508,1713,508,1713,505,1713,502,1715,502,1718,502,1723,502,1728,503,1744,503,1761,503,1767,502,1770,502,1774,502,1775,502,1775,505,1775,508,1773,508,1766,509,1758,509,1755,512,1755,518,1755,642xe" filled="false" stroked="true" strokeweight=".05pt" strokecolor="#ffffff">
              <v:path arrowok="t"/>
            </v:shape>
          </v:group>
          <w10:wrap type="none"/>
        </v:group>
      </w:pict>
    </w:r>
    <w:r>
      <w:rPr/>
      <w:pict>
        <v:shape style="position:absolute;margin-left:94.986412pt;margin-top:23.415001pt;width:148.392590pt;height:10.304pt;mso-position-horizontal-relative:page;mso-position-vertical-relative:page;z-index:-145648" type="#_x0000_t75" stroked="false">
          <v:imagedata r:id="rId1" o:title=""/>
        </v:shape>
      </w:pict>
    </w:r>
    <w:r>
      <w:rPr/>
      <w:pict>
        <v:group style="position:absolute;margin-left:18.360001pt;margin-top:37.18pt;width:575.950pt;height:.1pt;mso-position-horizontal-relative:page;mso-position-vertical-relative:page;z-index:-145624" coordorigin="367,744" coordsize="11519,2">
          <v:shape style="position:absolute;left:367;top:744;width:11519;height:2" coordorigin="367,744" coordsize="11519,0" path="m367,744l11886,744e" filled="false" stroked="true" strokeweight="1pt" strokecolor="#010202">
            <v:path arrowok="t"/>
          </v:shape>
          <w10:wrap type="none"/>
        </v:group>
      </w:pict>
    </w:r>
    <w:r>
      <w:rPr/>
      <w:pict>
        <v:shape style="position:absolute;margin-left:420.619995pt;margin-top:22.516224pt;width:144.7pt;height:14pt;mso-position-horizontal-relative:page;mso-position-vertical-relative:page;z-index:-145600" type="#_x0000_t202" filled="false" stroked="false">
          <v:textbox inset="0,0,0,0">
            <w:txbxContent>
              <w:p>
                <w:pPr>
                  <w:spacing w:line="265" w:lineRule="exact" w:before="0"/>
                  <w:ind w:left="20" w:right="0" w:firstLine="0"/>
                  <w:jc w:val="left"/>
                  <w:rPr>
                    <w:rFonts w:ascii="Arial" w:hAnsi="Arial" w:cs="Arial" w:eastAsia="Arial"/>
                    <w:sz w:val="24"/>
                    <w:szCs w:val="24"/>
                  </w:rPr>
                </w:pPr>
                <w:r>
                  <w:rPr>
                    <w:rFonts w:ascii="Arial"/>
                    <w:b/>
                    <w:color w:val="231F20"/>
                    <w:sz w:val="24"/>
                  </w:rPr>
                  <w:t>UPC2711TB,</w:t>
                </w:r>
                <w:r>
                  <w:rPr>
                    <w:rFonts w:ascii="Arial"/>
                    <w:b/>
                    <w:color w:val="231F20"/>
                    <w:spacing w:val="-1"/>
                    <w:sz w:val="24"/>
                  </w:rPr>
                  <w:t> </w:t>
                </w:r>
                <w:r>
                  <w:rPr>
                    <w:rFonts w:ascii="Arial"/>
                    <w:b/>
                    <w:color w:val="231F20"/>
                    <w:sz w:val="24"/>
                  </w:rPr>
                  <w:t>UPC2712TB</w:t>
                </w:r>
                <w:r>
                  <w:rPr>
                    <w:rFonts w:ascii="Arial"/>
                    <w:sz w:val="24"/>
                  </w:rPr>
                </w:r>
              </w:p>
            </w:txbxContent>
          </v:textbox>
          <w10:wrap type="non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420.619995pt;margin-top:22.516224pt;width:144.7pt;height:14pt;mso-position-horizontal-relative:page;mso-position-vertical-relative:page;z-index:-145576" type="#_x0000_t202" filled="false" stroked="false">
          <v:textbox inset="0,0,0,0">
            <w:txbxContent>
              <w:p>
                <w:pPr>
                  <w:spacing w:line="265" w:lineRule="exact" w:before="0"/>
                  <w:ind w:left="20" w:right="0" w:firstLine="0"/>
                  <w:jc w:val="left"/>
                  <w:rPr>
                    <w:rFonts w:ascii="Arial" w:hAnsi="Arial" w:cs="Arial" w:eastAsia="Arial"/>
                    <w:sz w:val="24"/>
                    <w:szCs w:val="24"/>
                  </w:rPr>
                </w:pPr>
                <w:r>
                  <w:rPr>
                    <w:rFonts w:ascii="Arial"/>
                    <w:b/>
                    <w:color w:val="231F20"/>
                    <w:sz w:val="24"/>
                  </w:rPr>
                  <w:t>UPC2711TB,</w:t>
                </w:r>
                <w:r>
                  <w:rPr>
                    <w:rFonts w:ascii="Arial"/>
                    <w:b/>
                    <w:color w:val="231F20"/>
                    <w:spacing w:val="-1"/>
                    <w:sz w:val="24"/>
                  </w:rPr>
                  <w:t> </w:t>
                </w:r>
                <w:r>
                  <w:rPr>
                    <w:rFonts w:ascii="Arial"/>
                    <w:b/>
                    <w:color w:val="231F20"/>
                    <w:sz w:val="24"/>
                  </w:rPr>
                  <w:t>UPC2712TB</w:t>
                </w:r>
                <w:r>
                  <w:rPr>
                    <w:rFonts w:ascii="Arial"/>
                    <w:sz w:val="24"/>
                  </w:rPr>
                </w:r>
              </w:p>
            </w:txbxContent>
          </v:textbox>
          <w10:wrap type="non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spacing w:line="14" w:lineRule="auto" w:before="0" w:after="0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950" w:hanging="231"/>
        <w:jc w:val="left"/>
      </w:pPr>
      <w:rPr>
        <w:rFonts w:hint="default" w:ascii="Arial" w:hAnsi="Arial" w:eastAsia="Arial"/>
        <w:color w:val="231F20"/>
        <w:sz w:val="16"/>
        <w:szCs w:val="16"/>
      </w:rPr>
    </w:lvl>
    <w:lvl w:ilvl="1">
      <w:start w:val="1"/>
      <w:numFmt w:val="bullet"/>
      <w:lvlText w:val="•"/>
      <w:lvlJc w:val="left"/>
      <w:pPr>
        <w:ind w:left="2055" w:hanging="23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160" w:hanging="23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4265" w:hanging="23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370" w:hanging="23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475" w:hanging="23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580" w:hanging="23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8685" w:hanging="23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9790" w:hanging="231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1922" w:hanging="280"/>
        <w:jc w:val="right"/>
      </w:pPr>
      <w:rPr>
        <w:rFonts w:hint="default" w:ascii="Arial" w:hAnsi="Arial" w:eastAsia="Arial"/>
        <w:color w:val="221F1F"/>
        <w:spacing w:val="-1"/>
        <w:w w:val="99"/>
        <w:sz w:val="16"/>
        <w:szCs w:val="16"/>
      </w:rPr>
    </w:lvl>
    <w:lvl w:ilvl="1">
      <w:start w:val="1"/>
      <w:numFmt w:val="bullet"/>
      <w:lvlText w:val="•"/>
      <w:lvlJc w:val="left"/>
      <w:pPr>
        <w:ind w:left="1958" w:hanging="28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993" w:hanging="2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029" w:hanging="2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064" w:hanging="2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00" w:hanging="2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36" w:hanging="2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71" w:hanging="2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207" w:hanging="280"/>
      </w:pPr>
      <w:rPr>
        <w:rFonts w:hint="default"/>
      </w:rPr>
    </w:lvl>
  </w:abstractNum>
  <w:abstractNum w:abstractNumId="0">
    <w:multiLevelType w:val="hybridMultilevel"/>
    <w:lvl w:ilvl="0">
      <w:start w:val="1"/>
      <w:numFmt w:val="bullet"/>
      <w:lvlText w:val="•"/>
      <w:lvlJc w:val="left"/>
      <w:pPr>
        <w:ind w:left="290" w:hanging="164"/>
      </w:pPr>
      <w:rPr>
        <w:rFonts w:hint="default" w:ascii="Arial" w:hAnsi="Arial" w:eastAsia="Arial"/>
        <w:b/>
        <w:bCs/>
        <w:color w:val="221F1F"/>
        <w:sz w:val="18"/>
        <w:szCs w:val="18"/>
      </w:rPr>
    </w:lvl>
    <w:lvl w:ilvl="1">
      <w:start w:val="1"/>
      <w:numFmt w:val="bullet"/>
      <w:lvlText w:val="•"/>
      <w:lvlJc w:val="left"/>
      <w:pPr>
        <w:ind w:left="755" w:hanging="16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0" w:hanging="16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685" w:hanging="1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150" w:hanging="1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615" w:hanging="1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081" w:hanging="1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546" w:hanging="1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011" w:hanging="164"/>
      </w:pPr>
      <w:rPr>
        <w:rFonts w:hint="default"/>
      </w:rPr>
    </w:lvl>
  </w:abstractNum>
  <w:num w:numId="2">
    <w:abstractNumId w:val="1"/>
  </w:num>
  <w:num w:numId="3">
    <w:abstractNumId w:val="2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20"/>
    </w:pPr>
    <w:rPr>
      <w:rFonts w:ascii="Arial" w:hAnsi="Arial" w:eastAsia="Arial"/>
      <w:sz w:val="16"/>
      <w:szCs w:val="16"/>
    </w:rPr>
  </w:style>
  <w:style w:styleId="Heading1" w:type="paragraph">
    <w:name w:val="Heading 1"/>
    <w:basedOn w:val="Normal"/>
    <w:uiPriority w:val="1"/>
    <w:qFormat/>
    <w:pPr>
      <w:ind w:left="20"/>
      <w:outlineLvl w:val="1"/>
    </w:pPr>
    <w:rPr>
      <w:rFonts w:ascii="Arial" w:hAnsi="Arial" w:eastAsia="Arial"/>
      <w:b/>
      <w:bCs/>
      <w:sz w:val="24"/>
      <w:szCs w:val="24"/>
    </w:rPr>
  </w:style>
  <w:style w:styleId="Heading2" w:type="paragraph">
    <w:name w:val="Heading 2"/>
    <w:basedOn w:val="Normal"/>
    <w:uiPriority w:val="1"/>
    <w:qFormat/>
    <w:pPr>
      <w:spacing w:before="66"/>
      <w:ind w:left="110"/>
      <w:outlineLvl w:val="2"/>
    </w:pPr>
    <w:rPr>
      <w:rFonts w:ascii="Arial" w:hAnsi="Arial" w:eastAsia="Arial"/>
      <w:b/>
      <w:bCs/>
      <w:sz w:val="20"/>
      <w:szCs w:val="20"/>
    </w:rPr>
  </w:style>
  <w:style w:styleId="Heading3" w:type="paragraph">
    <w:name w:val="Heading 3"/>
    <w:basedOn w:val="Normal"/>
    <w:uiPriority w:val="1"/>
    <w:qFormat/>
    <w:pPr>
      <w:ind w:left="253"/>
      <w:outlineLvl w:val="3"/>
    </w:pPr>
    <w:rPr>
      <w:rFonts w:ascii="Arial" w:hAnsi="Arial" w:eastAsia="Arial"/>
      <w:sz w:val="20"/>
      <w:szCs w:val="20"/>
    </w:rPr>
  </w:style>
  <w:style w:styleId="Heading4" w:type="paragraph">
    <w:name w:val="Heading 4"/>
    <w:basedOn w:val="Normal"/>
    <w:uiPriority w:val="1"/>
    <w:qFormat/>
    <w:pPr>
      <w:outlineLvl w:val="4"/>
    </w:pPr>
    <w:rPr>
      <w:rFonts w:ascii="Arial" w:hAnsi="Arial" w:eastAsia="Arial"/>
      <w:b/>
      <w:bCs/>
      <w:sz w:val="16"/>
      <w:szCs w:val="1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image" Target="media/image4.png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header" Target="header3.xml"/><Relationship Id="rId12" Type="http://schemas.openxmlformats.org/officeDocument/2006/relationships/header" Target="header4.xml"/><Relationship Id="rId13" Type="http://schemas.openxmlformats.org/officeDocument/2006/relationships/footer" Target="footer3.xml"/><Relationship Id="rId14" Type="http://schemas.openxmlformats.org/officeDocument/2006/relationships/header" Target="header5.xml"/><Relationship Id="rId15" Type="http://schemas.openxmlformats.org/officeDocument/2006/relationships/footer" Target="footer4.xml"/><Relationship Id="rId16" Type="http://schemas.openxmlformats.org/officeDocument/2006/relationships/header" Target="header6.xml"/><Relationship Id="rId17" Type="http://schemas.openxmlformats.org/officeDocument/2006/relationships/footer" Target="footer5.xml"/><Relationship Id="rId18" Type="http://schemas.openxmlformats.org/officeDocument/2006/relationships/image" Target="media/image7.png"/><Relationship Id="rId19" Type="http://schemas.openxmlformats.org/officeDocument/2006/relationships/image" Target="media/image8.png"/><Relationship Id="rId20" Type="http://schemas.openxmlformats.org/officeDocument/2006/relationships/header" Target="header7.xml"/><Relationship Id="rId21" Type="http://schemas.openxmlformats.org/officeDocument/2006/relationships/footer" Target="footer6.xml"/><Relationship Id="rId22" Type="http://schemas.openxmlformats.org/officeDocument/2006/relationships/hyperlink" Target="http://www.mouser.com/cel" TargetMode="External"/><Relationship Id="rId23" Type="http://schemas.openxmlformats.org/officeDocument/2006/relationships/hyperlink" Target="http://www.mouser.com/access/?pn=UPC2712TB-EVAL" TargetMode="External"/><Relationship Id="rId24" Type="http://schemas.openxmlformats.org/officeDocument/2006/relationships/hyperlink" Target="http://www.mouser.com/access/?pn=UPC2711TB-EVAL" TargetMode="External"/><Relationship Id="rId25" Type="http://schemas.openxmlformats.org/officeDocument/2006/relationships/hyperlink" Target="http://www.mouser.com/access/?pn=UPB1513TU-EVAL" TargetMode="External"/><Relationship Id="rId26" Type="http://schemas.openxmlformats.org/officeDocument/2006/relationships/numbering" Target="numbering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
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
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
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UPC2711TB/12TB</dc:title>
  <dcterms:created xsi:type="dcterms:W3CDTF">2024-11-08T09:48:30Z</dcterms:created>
  <dcterms:modified xsi:type="dcterms:W3CDTF">2024-11-08T09:48:30Z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2018-03-13T00:00:00Z</vt:filetime>
  </property>
  <property fmtid="{D5CDD505-2E9C-101B-9397-08002B2CF9AE}" pid="3" name="LastSaved">
    <vt:filetime>2024-11-08T00:00:00Z</vt:filetime>
  </property>
</Properties>
</file>